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a617" w14:paraId="b05a617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</w:t>
      </w:r>
      <w:r w:rsidR="005A5E5F">
        <w:rPr>
          <w:lang w:val="hr-HR"/>
        </w:rPr>
        <w:t>175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D9464A">
        <w:rPr>
          <w:lang w:val="hr-HR"/>
        </w:rPr>
        <w:t xml:space="preserve">KONJIČKA UDRUGA "SRETNA POTKOVA" PITOMAČA, Pitomača, Gajeva 130,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D9464A">
        <w:rPr>
          <w:lang w:val="hr-HR"/>
        </w:rPr>
        <w:t>10000612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D9464A">
        <w:rPr>
          <w:lang w:val="hr-HR"/>
        </w:rPr>
        <w:t>91839400675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D9464A">
        <w:rPr>
          <w:lang w:val="hr-HR"/>
        </w:rPr>
        <w:t>175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9464A">
        <w:rPr>
          <w:lang w:val="hr-HR"/>
        </w:rPr>
        <w:t>4.207,09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C2AA3">
        <w:rPr>
          <w:lang w:val="hr-HR"/>
        </w:rPr>
        <w:t>27.</w:t>
      </w:r>
      <w:r w:rsidR="00961F80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422974">
        <w:rPr>
          <w:lang w:val="hr-HR"/>
        </w:rPr>
        <w:t>VIŠI SUDSKI SAVJETNIK</w:t>
      </w:r>
    </w:p>
    <w:p w:rsidRDefault="00422974" w:rsidP="00ED652A" w:rsidR="00ED652A" w:rsidRPr="000664E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SINIŠA RAJNOVIĆ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C2AA3">
        <w:rPr>
          <w:lang w:val="hr-HR"/>
        </w:rPr>
        <w:t>27</w:t>
      </w:r>
      <w:r w:rsidR="00870494">
        <w:rPr>
          <w:lang w:val="hr-HR"/>
        </w:rPr>
        <w:t>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9AC" w:rsidR="007E59AC">
      <w:r>
        <w:separator/>
      </w:r>
    </w:p>
  </w:endnote>
  <w:endnote w:id="0" w:type="continuationSeparator">
    <w:p w:rsidRDefault="007E59AC" w:rsidR="007E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9AC" w:rsidR="007E59AC">
      <w:r>
        <w:separator/>
      </w:r>
    </w:p>
  </w:footnote>
  <w:footnote w:id="0" w:type="continuationSeparator">
    <w:p w:rsidRDefault="007E59AC" w:rsidR="007E5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14627"/>
    <w:rsid w:val="00020AD1"/>
    <w:rsid w:val="00044C74"/>
    <w:rsid w:val="00062330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910A7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A5E5F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D0DF8"/>
    <w:rsid w:val="007D7D09"/>
    <w:rsid w:val="007E27E0"/>
    <w:rsid w:val="007E59AC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2AA3"/>
    <w:rsid w:val="00CC7765"/>
    <w:rsid w:val="00CD6B0C"/>
    <w:rsid w:val="00CF14FC"/>
    <w:rsid w:val="00CF7FBD"/>
    <w:rsid w:val="00D3042A"/>
    <w:rsid w:val="00D6282E"/>
    <w:rsid w:val="00D9464A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4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4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St-175/2015-2</izvorni_sadrzaj>
    <derivirana_varijabla naziv="DomainObject.Oznaka_1">St-175/2015-2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KONJIČKA UDRUGA "SRETNA POTKOVA" PITOMAČA, Pitomača</izvorni_sadrzaj>
    <derivirana_varijabla naziv="DomainObject.Predmet.ProtustrankaFormated_1">  KONJIČKA UDRUGA "SRETNA POTKOVA" PITOMAČA, Pitomača</derivirana_varijabla>
  </DomainObject.Predmet.ProtustrankaFormated>
  <DomainObject.Predmet.ProtustrankaFormatedOIB>
    <izvorni_sadrzaj>  KONJIČKA UDRUGA "SRETNA POTKOVA" PITOMAČA, Pitomača, OIB 91839400675</izvorni_sadrzaj>
    <derivirana_varijabla naziv="DomainObject.Predmet.ProtustrankaFormatedOIB_1">  KONJIČKA UDRUGA "SRETNA POTKOVA" PITOMAČA, Pitomača, OIB 91839400675</derivirana_varijabla>
  </DomainObject.Predmet.ProtustrankaFormatedOIB>
  <DomainObject.Predmet.ProtustrankaFormatedWithAdress>
    <izvorni_sadrzaj> KONJIČKA UDRUGA "SRETNA POTKOVA" PITOMAČA, Pitomača, Gajeva 130, 33405 Pitomača</izvorni_sadrzaj>
    <derivirana_varijabla naziv="DomainObject.Predmet.ProtustrankaFormatedWithAdress_1"> KONJIČKA UDRUGA "SRETNA POTKOVA" PITOMAČA, Pitomača, Gajeva 130, 33405 Pitomača</derivirana_varijabla>
  </DomainObject.Predmet.ProtustrankaFormatedWithAdress>
  <DomainObject.Predmet.ProtustrankaFormatedWithAdressOIB>
    <izvorni_sadrzaj> KONJIČKA UDRUGA "SRETNA POTKOVA" PITOMAČA, Pitomača, OIB 91839400675, Gajeva 130, 33405 Pitomača</izvorni_sadrzaj>
    <derivirana_varijabla naziv="DomainObject.Predmet.ProtustrankaFormatedWithAdressOIB_1"> KONJIČKA UDRUGA "SRETNA POTKOVA" PITOMAČA, Pitomača, OIB 91839400675, Gajeva 130, 33405 Pitomača</derivirana_varijabla>
  </DomainObject.Predmet.ProtustrankaFormatedWithAdressOIB>
  <DomainObject.Predmet.ProtustrankaWithAdress>
    <izvorni_sadrzaj>KONJIČKA UDRUGA "SRETNA POTKOVA" PITOMAČA, Pitomača Gajeva 130, 33405 Pitomača</izvorni_sadrzaj>
    <derivirana_varijabla naziv="DomainObject.Predmet.ProtustrankaWithAdress_1">KONJIČKA UDRUGA "SRETNA POTKOVA" PITOMAČA, Pitomača Gajeva 130, 33405 Pitomača</derivirana_varijabla>
  </DomainObject.Predmet.ProtustrankaWithAdress>
  <DomainObject.Predmet.ProtustrankaWithAdressOIB>
    <izvorni_sadrzaj>KONJIČKA UDRUGA "SRETNA POTKOVA" PITOMAČA, Pitomača, OIB 91839400675, Gajeva 130, 33405 Pitomača</izvorni_sadrzaj>
    <derivirana_varijabla naziv="DomainObject.Predmet.ProtustrankaWithAdressOIB_1">KONJIČKA UDRUGA "SRETNA POTKOVA" PITOMAČA, Pitomača, OIB 91839400675, Gajeva 130, 33405 Pitomača</derivirana_varijabla>
  </DomainObject.Predmet.ProtustrankaWithAdressOIB>
  <DomainObject.Predmet.ProtustrankaNazivFormated>
    <izvorni_sadrzaj>KONJIČKA UDRUGA "SRETNA POTKOVA" PITOMAČA, Pitomača</izvorni_sadrzaj>
    <derivirana_varijabla naziv="DomainObject.Predmet.ProtustrankaNazivFormated_1">KONJIČKA UDRUGA "SRETNA POTKOVA" PITOMAČA, Pitomača</derivirana_varijabla>
  </DomainObject.Predmet.ProtustrankaNazivFormated>
  <DomainObject.Predmet.ProtustrankaNazivFormatedOIB>
    <izvorni_sadrzaj>KONJIČKA UDRUGA "SRETNA POTKOVA" PITOMAČA, Pitomača, OIB 91839400675</izvorni_sadrzaj>
    <derivirana_varijabla naziv="DomainObject.Predmet.ProtustrankaNazivFormatedOIB_1">KONJIČKA UDRUGA "SRETNA POTKOVA" PITOMAČA, Pitomača, OIB 91839400675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KONJIČKA UDRUGA "SRETNA POTKOVA" PITOMAČA, Pitomača</item>
    </izvorni_sadrzaj>
    <derivirana_varijabla naziv="DomainObject.Predmet.ProtuStrankaListFormated_1">
      <item>KONJIČKA UDRUGA "SRETNA POTKOVA" PITOMAČA, Pitomača</item>
    </derivirana_varijabla>
  </DomainObject.Predmet.ProtuStrankaListFormated>
  <DomainObject.Predmet.ProtuStrankaListFormatedOIB>
    <izvorni_sadrzaj>
      <item>KONJIČKA UDRUGA "SRETNA POTKOVA" PITOMAČA, Pitomača, OIB 91839400675</item>
    </izvorni_sadrzaj>
    <derivirana_varijabla naziv="DomainObject.Predmet.ProtuStrankaListFormatedOIB_1">
      <item>KONJIČKA UDRUGA "SRETNA POTKOVA" PITOMAČA, Pitomača, OIB 91839400675</item>
    </derivirana_varijabla>
  </DomainObject.Predmet.ProtuStrankaListFormatedOIB>
  <DomainObject.Predmet.ProtuStrankaListFormatedWithAdress>
    <izvorni_sadrzaj>
      <item>KONJIČKA UDRUGA "SRETNA POTKOVA" PITOMAČA, Pitomača, Gajeva 130, 33405 Pitomača</item>
    </izvorni_sadrzaj>
    <derivirana_varijabla naziv="DomainObject.Predmet.ProtuStrankaListFormatedWithAdress_1">
      <item>KONJIČKA UDRUGA "SRETNA POTKOVA" PITOMAČA, Pitomača, Gajeva 130, 33405 Pitomača</item>
    </derivirana_varijabla>
  </DomainObject.Predmet.ProtuStrankaListFormatedWithAdress>
  <DomainObject.Predmet.ProtuStrankaListFormatedWithAdressOIB>
    <izvorni_sadrzaj>
      <item>KONJIČKA UDRUGA "SRETNA POTKOVA" PITOMAČA, Pitomača, OIB 91839400675, Gajeva 130, 33405 Pitomača</item>
    </izvorni_sadrzaj>
    <derivirana_varijabla naziv="DomainObject.Predmet.ProtuStrankaListFormatedWithAdressOIB_1">
      <item>KONJIČKA UDRUGA "SRETNA POTKOVA" PITOMAČA, Pitomača, OIB 91839400675, Gajeva 130, 33405 Pitomača</item>
    </derivirana_varijabla>
  </DomainObject.Predmet.ProtuStrankaListFormatedWithAdressOIB>
  <DomainObject.Predmet.ProtuStrankaListNazivFormated>
    <izvorni_sadrzaj>
      <item>KONJIČKA UDRUGA "SRETNA POTKOVA" PITOMAČA, Pitomača</item>
    </izvorni_sadrzaj>
    <derivirana_varijabla naziv="DomainObject.Predmet.ProtuStrankaListNazivFormated_1">
      <item>KONJIČKA UDRUGA "SRETNA POTKOVA" PITOMAČA, Pitomača</item>
    </derivirana_varijabla>
  </DomainObject.Predmet.ProtuStrankaListNazivFormated>
  <DomainObject.Predmet.ProtuStrankaListNazivFormatedOIB>
    <izvorni_sadrzaj>
      <item>KONJIČKA UDRUGA "SRETNA POTKOVA" PITOMAČA, Pitomača, OIB 91839400675</item>
    </izvorni_sadrzaj>
    <derivirana_varijabla naziv="DomainObject.Predmet.ProtuStrankaListNazivFormatedOIB_1">
      <item>KONJIČKA UDRUGA "SRETNA POTKOVA" PITOMAČA, Pitomača, OIB 91839400675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St-175/2015-2</izvorni_sadrzaj>
    <derivirana_varijabla naziv="DomainObject.PoslovniBrojDokumenta_1">St-175/2015-2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KONJIČKA UDRUGA "SRETNA POTKOVA" PITOMAČA, Pitomača</izvorni_sadrzaj>
    <derivirana_varijabla naziv="DomainObject.Predmet.ProtustrankaIDrugi_1">KONJIČKA UDRUGA "SRETNA POTKOVA" PITOMAČA,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KONJIČKA UDRUGA "SRETNA POTKOVA" PITOMAČA, Pitomača, OIB 91839400675, Gajeva 130, 33405 Pitomača</izvorni_sadrzaj>
    <derivirana_varijabla naziv="DomainObject.Predmet.ProtustrankaIDrugiAdressOIB_1">KONJIČKA UDRUGA "SRETNA POTKOVA" PITOMAČA, Pitomača, OIB 91839400675, Gajeva 130,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KONJIČKA UDRUGA "SRETNA POTKOVA" PITOMAČA, Pitomača</item>
    </izvorni_sadrzaj>
    <derivirana_varijabla naziv="DomainObject.Predmet.SudioniciListNaziv_1">
      <item>FINA, RC ZAGREB, Podružnica Bjelovar</item>
      <item>KONJIČKA UDRUGA "SRETNA POTKOVA" PITOMAČA, Pitomača</item>
    </derivirana_varijabla>
  </DomainObject.Predmet.SudioniciListNaziv>
  <DomainObject.Predmet.SudioniciListAdressOIB>
    <izvorni_sadrzaj>
      <item>FINA, RC ZAGREB, Podružnica Bjelovar, OIB 85821130368, F. Supila 4,43000 Bjelovar</item>
      <item>KONJIČKA UDRUGA "SRETNA POTKOVA" PITOMAČA, Pitomača, OIB 91839400675, Gajeva 130,33405 Pitomača</item>
    </izvorni_sadrzaj>
    <derivirana_varijabla naziv="DomainObject.Predmet.SudioniciListAdressOIB_1">
      <item>FINA, RC ZAGREB, Podružnica Bjelovar, OIB 85821130368, F. Supila 4,43000 Bjelovar</item>
      <item>KONJIČKA UDRUGA "SRETNA POTKOVA" PITOMAČA, Pitomača, OIB 91839400675, Gajeva 130,33405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91839400675</item>
    </izvorni_sadrzaj>
    <derivirana_varijabla naziv="DomainObject.Predmet.SudioniciListNazivOIB_1">
      <item>, OIB 85821130368</item>
      <item>, OIB 91839400675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1635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2015-11-27T11:09:00Z</dcterms:created>
  <dc:creator>ssabljic</dc:creator>
  <cp:lastModifiedBy>Suzana Sabljić</cp:lastModifiedBy>
  <cp:lastPrinted>2015-11-27T11:07:00Z</cp:lastPrinted>
  <dcterms:modified xmlns:xsi="http://www.w3.org/2001/XMLSchema-instance" xsi:type="dcterms:W3CDTF">2015-11-27T11:12:00Z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