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4fa2a" w14:paraId="134fa2a" w:rsidRDefault="00C0080D" w:rsidP="00C0080D" w:rsidR="00C0080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080D" w:rsidP="00C0080D" w:rsidR="00C0080D">
      <w:pPr>
        <w:ind w:firstLine="708"/>
      </w:pPr>
      <w:r>
        <w:t xml:space="preserve"> Republika Hrvatska</w:t>
      </w:r>
    </w:p>
    <w:p w:rsidRDefault="006D0847" w:rsidP="00C0080D" w:rsidR="00C0080D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</w:r>
      <w:r w:rsidR="00B97A3F">
        <w:t>72 St</w:t>
      </w:r>
      <w:r w:rsidR="00E8539B">
        <w:t>pn</w:t>
      </w:r>
      <w:r w:rsidR="00B97A3F">
        <w:t>-</w:t>
      </w:r>
      <w:r w:rsidR="00E8539B">
        <w:t>129/2015</w:t>
      </w:r>
      <w:r>
        <w:t>-18</w:t>
      </w:r>
    </w:p>
    <w:p w:rsidRDefault="00C0080D" w:rsidP="00C0080D" w:rsidR="00C0080D">
      <w:pPr>
        <w:jc w:val="both"/>
      </w:pPr>
      <w:r>
        <w:t xml:space="preserve">         Zagreb, Amruševa 2/II</w:t>
      </w:r>
    </w:p>
    <w:p w:rsidRDefault="00C0080D" w:rsidP="00C0080D" w:rsidR="00C0080D">
      <w:r>
        <w:tab/>
      </w:r>
      <w:r>
        <w:tab/>
      </w:r>
      <w:r>
        <w:tab/>
      </w:r>
      <w:r>
        <w:tab/>
      </w:r>
      <w:r>
        <w:tab/>
      </w:r>
    </w:p>
    <w:p w:rsidRDefault="00BB5531" w:rsidP="00C0080D" w:rsidR="00C0080D">
      <w:pPr>
        <w:ind w:firstLine="708" w:left="2124"/>
      </w:pPr>
      <w:r>
        <w:t xml:space="preserve">U IME </w:t>
      </w:r>
      <w:r w:rsidR="00C0080D">
        <w:t>REPUBLIK</w:t>
      </w:r>
      <w:r>
        <w:t>E</w:t>
      </w:r>
      <w:r w:rsidR="00C0080D">
        <w:t xml:space="preserve">  HRVATSK</w:t>
      </w:r>
      <w:r>
        <w:t>E</w:t>
      </w:r>
    </w:p>
    <w:p w:rsidRDefault="00C0080D" w:rsidP="00C0080D" w:rsidR="00C0080D">
      <w:pPr>
        <w:jc w:val="center"/>
      </w:pPr>
      <w:r>
        <w:t>R J E Š E NJ E</w:t>
      </w:r>
    </w:p>
    <w:p w:rsidRDefault="00C0080D" w:rsidP="00C0080D" w:rsidR="00C0080D">
      <w:pPr>
        <w:jc w:val="both"/>
      </w:pPr>
    </w:p>
    <w:p w:rsidRDefault="00E8539B" w:rsidP="00E8539B" w:rsidR="00E8539B">
      <w:pPr>
        <w:autoSpaceDE w:val="false"/>
        <w:autoSpaceDN w:val="false"/>
        <w:adjustRightInd w:val="false"/>
        <w:ind w:firstLine="708"/>
        <w:jc w:val="both"/>
      </w:pPr>
      <w:r>
        <w:t xml:space="preserve">Trgovački sud u Zagrebu, po sucu Nikoli Ribariću, u postupku predstečajne nagodbe u povodu prijedloga dužnika OPATOVINA PROJEKT d.o.o., Sesvete, Primorska 5, OIB: 75108231896, dana 22. veljače 2016. godine,  </w:t>
      </w:r>
    </w:p>
    <w:p w:rsidRDefault="000A1DBB" w:rsidP="000A1DBB" w:rsidR="000A1DBB" w:rsidRPr="009408D7">
      <w:pPr>
        <w:autoSpaceDE w:val="false"/>
        <w:autoSpaceDN w:val="false"/>
        <w:adjustRightInd w:val="false"/>
        <w:jc w:val="both"/>
      </w:pPr>
    </w:p>
    <w:p w:rsidRDefault="004A702D" w:rsidP="0024339C" w:rsidR="0024339C" w:rsidRPr="00581457">
      <w:pPr>
        <w:jc w:val="center"/>
      </w:pPr>
      <w:r>
        <w:t xml:space="preserve"> </w:t>
      </w:r>
      <w:r w:rsidR="0024339C" w:rsidRPr="00581457">
        <w:t>r i j e š i o  j e</w:t>
      </w:r>
    </w:p>
    <w:p w:rsidRDefault="00ED1A7C" w:rsidP="00ED1A7C" w:rsidR="00ED1A7C"/>
    <w:p w:rsidRDefault="00ED1A7C" w:rsidP="00E96932" w:rsidR="00ED1A7C">
      <w:pPr>
        <w:ind w:firstLine="708"/>
        <w:jc w:val="both"/>
      </w:pPr>
      <w:r>
        <w:t xml:space="preserve">Odbacuje se prijedlog </w:t>
      </w:r>
      <w:r w:rsidR="00937F68">
        <w:t xml:space="preserve">dužnika </w:t>
      </w:r>
      <w:r w:rsidR="00E8539B">
        <w:t>OPATOVINA PROJEKT d.o.o., Sesvete, Primorska 5, OIB: 75108231896</w:t>
      </w:r>
      <w:r>
        <w:t xml:space="preserve">, za sklapanje predstečajne nagodbe od </w:t>
      </w:r>
      <w:r w:rsidR="00C0080D">
        <w:t>2</w:t>
      </w:r>
      <w:r w:rsidR="00E8539B">
        <w:t>2</w:t>
      </w:r>
      <w:r w:rsidR="009233E6">
        <w:t>.</w:t>
      </w:r>
      <w:r w:rsidR="00E8539B">
        <w:t xml:space="preserve"> veljače</w:t>
      </w:r>
      <w:r>
        <w:t xml:space="preserve"> 201</w:t>
      </w:r>
      <w:r w:rsidR="00C0080D">
        <w:t>6</w:t>
      </w:r>
      <w:r>
        <w:t>.</w:t>
      </w:r>
    </w:p>
    <w:p w:rsidRDefault="002B29D2" w:rsidP="002B29D2" w:rsidR="002B29D2">
      <w:pPr>
        <w:jc w:val="both"/>
      </w:pPr>
    </w:p>
    <w:p w:rsidRDefault="004A702D" w:rsidP="0024339C" w:rsidR="00ED1A7C">
      <w:pPr>
        <w:ind w:firstLine="708" w:left="2832"/>
      </w:pPr>
      <w:r>
        <w:t xml:space="preserve">      </w:t>
      </w:r>
      <w:r w:rsidR="00ED1A7C">
        <w:t>Obrazloženje</w:t>
      </w:r>
    </w:p>
    <w:p w:rsidRDefault="009233E6" w:rsidP="0024339C" w:rsidR="009233E6">
      <w:pPr>
        <w:ind w:firstLine="708" w:left="2832"/>
      </w:pPr>
    </w:p>
    <w:p w:rsidRDefault="00C0080D" w:rsidP="00E96932" w:rsidR="00C0080D">
      <w:pPr>
        <w:jc w:val="both"/>
      </w:pPr>
      <w:r>
        <w:t>Predlagatelj kao</w:t>
      </w:r>
      <w:r w:rsidR="008B3A2F">
        <w:t xml:space="preserve"> dužnik</w:t>
      </w:r>
      <w:r w:rsidRPr="00FF565F">
        <w:t>,</w:t>
      </w:r>
      <w:r>
        <w:t xml:space="preserve"> podnio je ovom sudu temeljem odredbe članka 66. stavak 1. Zakona o financijskom poslovanju i predstečajnoj nagodbi (N.N. br. 108/12.,144/12, 81/13, 112/13; dalje: ZFPPN) prijedlog za sklapanje predstečajne nagodbe.</w:t>
      </w:r>
    </w:p>
    <w:p w:rsidRDefault="00C0080D" w:rsidP="00C0080D" w:rsidR="00C0080D">
      <w:pPr>
        <w:jc w:val="both"/>
      </w:pPr>
    </w:p>
    <w:p w:rsidRDefault="00C0080D" w:rsidP="00C0080D" w:rsidR="00C0080D">
      <w:pPr>
        <w:jc w:val="both"/>
      </w:pPr>
      <w:r>
        <w:t>Odredbom članka 66.st.2.  ZFPPN-a određeno je kako</w:t>
      </w:r>
      <w:r w:rsidR="00902749" w:rsidRPr="00902749">
        <w:t xml:space="preserve"> </w:t>
      </w:r>
      <w:r w:rsidR="00902749">
        <w:t>p</w:t>
      </w:r>
      <w:r w:rsidR="00902749" w:rsidRPr="00902749">
        <w:t xml:space="preserve">rijedlog predstečajne nagodbe sadrži sve elemente nacrta predstečajne nagodbe (članak 46.a ovoga Zakona), </w:t>
      </w:r>
      <w:r>
        <w:t xml:space="preserve"> </w:t>
      </w:r>
      <w:r w:rsidR="00902749">
        <w:t xml:space="preserve">te kako </w:t>
      </w:r>
      <w:r>
        <w:t>k</w:t>
      </w:r>
      <w:r>
        <w:rPr>
          <w:color w:val="000000"/>
        </w:rPr>
        <w:t>onačni prijedlog predstečajne nagodbe mora odgovarati sadržaju plana financijskog i operativnog restrukturiranja, prihvaćenog pred nagodbenim vijećem i nacrtu predstečajne nagodbe iz članka 46.a ovoga Zakona.</w:t>
      </w:r>
      <w:r>
        <w:t xml:space="preserve"> </w:t>
      </w:r>
    </w:p>
    <w:p w:rsidRDefault="00B83744" w:rsidP="00C0080D" w:rsidR="00B83744">
      <w:pPr>
        <w:jc w:val="both"/>
      </w:pPr>
    </w:p>
    <w:p w:rsidRDefault="00B83744" w:rsidP="004722CA" w:rsidR="00481D9D">
      <w:pPr>
        <w:jc w:val="both"/>
        <w:rPr>
          <w:color w:val="000000"/>
        </w:rPr>
      </w:pPr>
      <w:r>
        <w:t>Na ročištu radi sklapanja nagodbe sud je utvrdio kako je u k</w:t>
      </w:r>
      <w:r>
        <w:rPr>
          <w:color w:val="000000"/>
        </w:rPr>
        <w:t xml:space="preserve">onačnom prijedlogu predstečajne nagodbe koji </w:t>
      </w:r>
      <w:r w:rsidR="00BE523A">
        <w:rPr>
          <w:color w:val="000000"/>
        </w:rPr>
        <w:t xml:space="preserve">sadrži sve elemente nacrta predstečajne nagodbe i </w:t>
      </w:r>
      <w:r>
        <w:rPr>
          <w:color w:val="000000"/>
        </w:rPr>
        <w:t xml:space="preserve">odgovara sadržaju plana financijskog i operativnog restrukturiranja, prihvaćenog pred nagodbenim vijećem, </w:t>
      </w:r>
      <w:r w:rsidR="00481D9D">
        <w:rPr>
          <w:color w:val="000000"/>
        </w:rPr>
        <w:t xml:space="preserve">dužnik predložio namiriti </w:t>
      </w:r>
      <w:r w:rsidR="004722CA">
        <w:rPr>
          <w:color w:val="000000"/>
        </w:rPr>
        <w:t>tražbin</w:t>
      </w:r>
      <w:r w:rsidR="00481D9D">
        <w:rPr>
          <w:color w:val="000000"/>
        </w:rPr>
        <w:t>u</w:t>
      </w:r>
      <w:r w:rsidR="004722CA">
        <w:rPr>
          <w:color w:val="000000"/>
        </w:rPr>
        <w:t xml:space="preserve"> </w:t>
      </w:r>
      <w:r w:rsidR="00481D9D">
        <w:rPr>
          <w:color w:val="000000"/>
        </w:rPr>
        <w:t>14. vjerovnika na način:</w:t>
      </w:r>
    </w:p>
    <w:p w:rsidRDefault="00481D9D" w:rsidP="004722CA" w:rsidR="00481D9D">
      <w:pPr>
        <w:jc w:val="both"/>
        <w:rPr>
          <w:color w:val="000000"/>
        </w:rPr>
      </w:pPr>
    </w:p>
    <w:p w:rsidRDefault="00E96932" w:rsidP="00E96932" w:rsidR="00E96932">
      <w:pPr>
        <w:jc w:val="both"/>
      </w:pPr>
      <w:r>
        <w:t xml:space="preserve">"IV </w:t>
      </w:r>
      <w:r>
        <w:tab/>
        <w:t>Ostali vjerovnici - jamci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Predlagatelj-dužnik OPATOVINA PROJEKT d.o.o. iz Sesveta, Primorska 5, OIB: 75108231896, zastupana po direktoru Petar Šola, obvezuje se podmiriti, sukladno članku 72a, u slučaju nastupa regresne obveze od strane dužnika: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1.</w:t>
      </w:r>
      <w:r>
        <w:tab/>
        <w:t>Vjerovniku AEQUUS NEKRETNINE d.o.o. iz Sesveta, Primorska 5, OIB: 06995717336, utvrđena tražbina u iznosu od 37.422.861,63 kn, izmiruje se na način: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a)</w:t>
      </w:r>
      <w:r>
        <w:tab/>
        <w:t>30 % utvrđene tražbine, tj. 11.226.858,49 kuna, u 36 jednakih mjesečnih anuiteta, svaki u visini 333.964,50 kn, nakon isteka počeka 12 mjeseci od pravomoćnosti sklopljene predstečajne Nagodbe, pred nadležnim Trgovačkim sudom, u kojima je sadržana kamata 4,5% godišnje u otplati, a koji dospijevaju kako slijedi: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Br. anuit.</w:t>
      </w:r>
      <w:r>
        <w:tab/>
        <w:t>Ostatak duga</w:t>
      </w:r>
      <w:r>
        <w:tab/>
        <w:t>Otplata</w:t>
      </w:r>
      <w:r>
        <w:tab/>
        <w:t>Kamata</w:t>
      </w:r>
      <w:r>
        <w:tab/>
        <w:t>Anuitet</w:t>
      </w:r>
    </w:p>
    <w:p w:rsidRDefault="00E96932" w:rsidP="00E96932" w:rsidR="00E96932">
      <w:pPr>
        <w:jc w:val="both"/>
      </w:pPr>
      <w:r>
        <w:t>1</w:t>
      </w:r>
      <w:r>
        <w:tab/>
        <w:t>11.226.860,00</w:t>
      </w:r>
      <w:r>
        <w:tab/>
        <w:t>291.863,80</w:t>
      </w:r>
      <w:r>
        <w:tab/>
        <w:t>42.100,71</w:t>
      </w:r>
      <w:r>
        <w:tab/>
        <w:t>333.964,50</w:t>
      </w:r>
    </w:p>
    <w:p w:rsidRDefault="00E96932" w:rsidP="00E96932" w:rsidR="00E96932">
      <w:pPr>
        <w:jc w:val="both"/>
      </w:pPr>
      <w:r>
        <w:t>2</w:t>
      </w:r>
      <w:r>
        <w:tab/>
        <w:t>10.934.990,00</w:t>
      </w:r>
      <w:r>
        <w:tab/>
        <w:t>292.958,30</w:t>
      </w:r>
      <w:r>
        <w:tab/>
        <w:t>41.006,23</w:t>
      </w:r>
      <w:r>
        <w:tab/>
        <w:t>333.964,50</w:t>
      </w:r>
    </w:p>
    <w:p w:rsidRDefault="00E96932" w:rsidP="00E96932" w:rsidR="00E96932">
      <w:pPr>
        <w:jc w:val="both"/>
      </w:pPr>
      <w:r>
        <w:t>3</w:t>
      </w:r>
      <w:r>
        <w:tab/>
        <w:t>10.642.040,00</w:t>
      </w:r>
      <w:r>
        <w:tab/>
        <w:t>294.056,80</w:t>
      </w:r>
      <w:r>
        <w:tab/>
        <w:t>39.907,63</w:t>
      </w:r>
      <w:r>
        <w:tab/>
        <w:t>333.964,50</w:t>
      </w:r>
    </w:p>
    <w:p w:rsidRDefault="00E96932" w:rsidP="00E96932" w:rsidR="00E96932">
      <w:pPr>
        <w:jc w:val="both"/>
      </w:pPr>
      <w:r>
        <w:t>4</w:t>
      </w:r>
      <w:r>
        <w:tab/>
        <w:t>10.347.980,00</w:t>
      </w:r>
      <w:r>
        <w:tab/>
        <w:t>295.159,60</w:t>
      </w:r>
      <w:r>
        <w:tab/>
        <w:t>38.804,92</w:t>
      </w:r>
      <w:r>
        <w:tab/>
        <w:t>333.964,50</w:t>
      </w:r>
    </w:p>
    <w:p w:rsidRDefault="00E96932" w:rsidP="00E96932" w:rsidR="00E96932">
      <w:pPr>
        <w:jc w:val="both"/>
      </w:pPr>
      <w:r>
        <w:t>5</w:t>
      </w:r>
      <w:r>
        <w:tab/>
        <w:t>10.052.820,00</w:t>
      </w:r>
      <w:r>
        <w:tab/>
        <w:t>296.266,40</w:t>
      </w:r>
      <w:r>
        <w:tab/>
        <w:t>37.698,07</w:t>
      </w:r>
      <w:r>
        <w:tab/>
        <w:t>333.964,50</w:t>
      </w:r>
    </w:p>
    <w:p w:rsidRDefault="00E96932" w:rsidP="00E96932" w:rsidR="00E96932">
      <w:pPr>
        <w:jc w:val="both"/>
      </w:pPr>
      <w:r>
        <w:t>6</w:t>
      </w:r>
      <w:r>
        <w:tab/>
        <w:t>9.756.553,00</w:t>
      </w:r>
      <w:r>
        <w:tab/>
        <w:t>297.377,40</w:t>
      </w:r>
      <w:r>
        <w:tab/>
        <w:t>36.587,07</w:t>
      </w:r>
      <w:r>
        <w:tab/>
        <w:t>333.964,50</w:t>
      </w:r>
    </w:p>
    <w:p w:rsidRDefault="00E96932" w:rsidP="00E96932" w:rsidR="00E96932">
      <w:pPr>
        <w:jc w:val="both"/>
      </w:pPr>
      <w:r>
        <w:t>7</w:t>
      </w:r>
      <w:r>
        <w:tab/>
        <w:t>9.459.176,00</w:t>
      </w:r>
      <w:r>
        <w:tab/>
        <w:t>298.492,60</w:t>
      </w:r>
      <w:r>
        <w:tab/>
        <w:t>35.471,91</w:t>
      </w:r>
      <w:r>
        <w:tab/>
        <w:t>333.964,50</w:t>
      </w:r>
    </w:p>
    <w:p w:rsidRDefault="00E96932" w:rsidP="00E96932" w:rsidR="00E96932">
      <w:pPr>
        <w:jc w:val="both"/>
      </w:pPr>
      <w:r>
        <w:t>8</w:t>
      </w:r>
      <w:r>
        <w:tab/>
        <w:t>9.160.683,00</w:t>
      </w:r>
      <w:r>
        <w:tab/>
        <w:t>299.611,90</w:t>
      </w:r>
      <w:r>
        <w:tab/>
        <w:t>34.352,56</w:t>
      </w:r>
      <w:r>
        <w:tab/>
        <w:t>333.964,50</w:t>
      </w:r>
    </w:p>
    <w:p w:rsidRDefault="00E96932" w:rsidP="00E96932" w:rsidR="00E96932">
      <w:pPr>
        <w:jc w:val="both"/>
      </w:pPr>
      <w:r>
        <w:t>9</w:t>
      </w:r>
      <w:r>
        <w:tab/>
        <w:t>8.861.071,00</w:t>
      </w:r>
      <w:r>
        <w:tab/>
        <w:t>300.735,40</w:t>
      </w:r>
      <w:r>
        <w:tab/>
        <w:t>33.229,02</w:t>
      </w:r>
      <w:r>
        <w:tab/>
        <w:t>333.964,50</w:t>
      </w:r>
    </w:p>
    <w:p w:rsidRDefault="00E96932" w:rsidP="00E96932" w:rsidR="00E96932">
      <w:pPr>
        <w:jc w:val="both"/>
      </w:pPr>
      <w:r>
        <w:t>10</w:t>
      </w:r>
      <w:r>
        <w:tab/>
        <w:t>8.560.336,00</w:t>
      </w:r>
      <w:r>
        <w:tab/>
        <w:t>301.863,20</w:t>
      </w:r>
      <w:r>
        <w:tab/>
        <w:t>32.101,26</w:t>
      </w:r>
      <w:r>
        <w:tab/>
        <w:t>333.964,50</w:t>
      </w:r>
    </w:p>
    <w:p w:rsidRDefault="00E96932" w:rsidP="00E96932" w:rsidR="00E96932">
      <w:pPr>
        <w:jc w:val="both"/>
      </w:pPr>
      <w:r>
        <w:t>11</w:t>
      </w:r>
      <w:r>
        <w:tab/>
        <w:t>8.258.473,00</w:t>
      </w:r>
      <w:r>
        <w:tab/>
        <w:t>302.995,20</w:t>
      </w:r>
      <w:r>
        <w:tab/>
        <w:t>30.969,27</w:t>
      </w:r>
      <w:r>
        <w:tab/>
        <w:t>333.964,50</w:t>
      </w:r>
    </w:p>
    <w:p w:rsidRDefault="00E96932" w:rsidP="00E96932" w:rsidR="00E96932">
      <w:pPr>
        <w:jc w:val="both"/>
      </w:pPr>
      <w:r>
        <w:t>12</w:t>
      </w:r>
      <w:r>
        <w:tab/>
        <w:t>7.955.478,00</w:t>
      </w:r>
      <w:r>
        <w:tab/>
        <w:t>304.131,40</w:t>
      </w:r>
      <w:r>
        <w:tab/>
        <w:t>29.833,04</w:t>
      </w:r>
      <w:r>
        <w:tab/>
        <w:t>333.964,50</w:t>
      </w:r>
    </w:p>
    <w:p w:rsidRDefault="00E96932" w:rsidP="00E96932" w:rsidR="00E96932">
      <w:pPr>
        <w:jc w:val="both"/>
      </w:pPr>
      <w:r>
        <w:t>13</w:t>
      </w:r>
      <w:r>
        <w:tab/>
        <w:t>7.651.347,00</w:t>
      </w:r>
      <w:r>
        <w:tab/>
        <w:t>305.271,90</w:t>
      </w:r>
      <w:r>
        <w:tab/>
        <w:t>28.692,55</w:t>
      </w:r>
      <w:r>
        <w:tab/>
        <w:t>333.964,50</w:t>
      </w:r>
    </w:p>
    <w:p w:rsidRDefault="00E96932" w:rsidP="00E96932" w:rsidR="00E96932">
      <w:pPr>
        <w:jc w:val="both"/>
      </w:pPr>
      <w:r>
        <w:t>14</w:t>
      </w:r>
      <w:r>
        <w:tab/>
        <w:t>7.346.075,00</w:t>
      </w:r>
      <w:r>
        <w:tab/>
        <w:t>306.416,70</w:t>
      </w:r>
      <w:r>
        <w:tab/>
        <w:t>27.547,78</w:t>
      </w:r>
      <w:r>
        <w:tab/>
        <w:t>333.964,50</w:t>
      </w:r>
    </w:p>
    <w:p w:rsidRDefault="00E96932" w:rsidP="00E96932" w:rsidR="00E96932">
      <w:pPr>
        <w:jc w:val="both"/>
      </w:pPr>
      <w:r>
        <w:t>15</w:t>
      </w:r>
      <w:r>
        <w:tab/>
        <w:t>7.039.658,00</w:t>
      </w:r>
      <w:r>
        <w:tab/>
        <w:t>307.565,80</w:t>
      </w:r>
      <w:r>
        <w:tab/>
        <w:t>26.398,72</w:t>
      </w:r>
      <w:r>
        <w:tab/>
        <w:t>333.964,50</w:t>
      </w:r>
    </w:p>
    <w:p w:rsidRDefault="00E96932" w:rsidP="00E96932" w:rsidR="00E96932">
      <w:pPr>
        <w:jc w:val="both"/>
      </w:pPr>
      <w:r>
        <w:t>16</w:t>
      </w:r>
      <w:r>
        <w:tab/>
        <w:t>6.732.092,00</w:t>
      </w:r>
      <w:r>
        <w:tab/>
        <w:t>308.719,10</w:t>
      </w:r>
      <w:r>
        <w:tab/>
        <w:t>25.245,34</w:t>
      </w:r>
      <w:r>
        <w:tab/>
        <w:t>333.964,50</w:t>
      </w:r>
    </w:p>
    <w:p w:rsidRDefault="00E96932" w:rsidP="00E96932" w:rsidR="00E96932">
      <w:pPr>
        <w:jc w:val="both"/>
      </w:pPr>
      <w:r>
        <w:t>17</w:t>
      </w:r>
      <w:r>
        <w:tab/>
        <w:t>6.423.373,00</w:t>
      </w:r>
      <w:r>
        <w:tab/>
        <w:t>309.876,80</w:t>
      </w:r>
      <w:r>
        <w:tab/>
        <w:t>24.087,65</w:t>
      </w:r>
      <w:r>
        <w:tab/>
        <w:t>333.964,50</w:t>
      </w:r>
    </w:p>
    <w:p w:rsidRDefault="00E96932" w:rsidP="00E96932" w:rsidR="00E96932">
      <w:pPr>
        <w:jc w:val="both"/>
      </w:pPr>
      <w:r>
        <w:t>18</w:t>
      </w:r>
      <w:r>
        <w:tab/>
        <w:t>6.113.496,00</w:t>
      </w:r>
      <w:r>
        <w:tab/>
        <w:t>311.038,90</w:t>
      </w:r>
      <w:r>
        <w:tab/>
        <w:t>22.925,61</w:t>
      </w:r>
      <w:r>
        <w:tab/>
        <w:t>333.964,50</w:t>
      </w:r>
    </w:p>
    <w:p w:rsidRDefault="00E96932" w:rsidP="00E96932" w:rsidR="00E96932">
      <w:pPr>
        <w:jc w:val="both"/>
      </w:pPr>
      <w:r>
        <w:t>19</w:t>
      </w:r>
      <w:r>
        <w:tab/>
        <w:t>5.802.457,00</w:t>
      </w:r>
      <w:r>
        <w:tab/>
        <w:t>312.205,30</w:t>
      </w:r>
      <w:r>
        <w:tab/>
        <w:t>21.759,21</w:t>
      </w:r>
      <w:r>
        <w:tab/>
        <w:t>333.964,50</w:t>
      </w:r>
    </w:p>
    <w:p w:rsidRDefault="00E96932" w:rsidP="00E96932" w:rsidR="00E96932">
      <w:pPr>
        <w:jc w:val="both"/>
      </w:pPr>
      <w:r>
        <w:t>20</w:t>
      </w:r>
      <w:r>
        <w:tab/>
        <w:t>5.490.252,00</w:t>
      </w:r>
      <w:r>
        <w:tab/>
        <w:t>313.376,00</w:t>
      </w:r>
      <w:r>
        <w:tab/>
        <w:t>20.588,45</w:t>
      </w:r>
      <w:r>
        <w:tab/>
        <w:t>333.964,50</w:t>
      </w:r>
    </w:p>
    <w:p w:rsidRDefault="00E96932" w:rsidP="00E96932" w:rsidR="00E96932">
      <w:pPr>
        <w:jc w:val="both"/>
      </w:pPr>
      <w:r>
        <w:t>21</w:t>
      </w:r>
      <w:r>
        <w:tab/>
        <w:t>5.176.876,00</w:t>
      </w:r>
      <w:r>
        <w:tab/>
        <w:t>314.551,20</w:t>
      </w:r>
      <w:r>
        <w:tab/>
        <w:t>19.413,29</w:t>
      </w:r>
      <w:r>
        <w:tab/>
        <w:t>333.964,50</w:t>
      </w:r>
    </w:p>
    <w:p w:rsidRDefault="00E96932" w:rsidP="00E96932" w:rsidR="00E96932">
      <w:pPr>
        <w:jc w:val="both"/>
      </w:pPr>
      <w:r>
        <w:t>22</w:t>
      </w:r>
      <w:r>
        <w:tab/>
        <w:t>4.862.325,00</w:t>
      </w:r>
      <w:r>
        <w:tab/>
        <w:t>315.730,80</w:t>
      </w:r>
      <w:r>
        <w:tab/>
        <w:t>18.233,72</w:t>
      </w:r>
      <w:r>
        <w:tab/>
        <w:t>333.964,50</w:t>
      </w:r>
    </w:p>
    <w:p w:rsidRDefault="00E96932" w:rsidP="00E96932" w:rsidR="00E96932">
      <w:pPr>
        <w:jc w:val="both"/>
      </w:pPr>
      <w:r>
        <w:t>23</w:t>
      </w:r>
      <w:r>
        <w:tab/>
        <w:t>4.546.594,00</w:t>
      </w:r>
      <w:r>
        <w:tab/>
        <w:t>316.914,80</w:t>
      </w:r>
      <w:r>
        <w:tab/>
        <w:t>17.049,73</w:t>
      </w:r>
      <w:r>
        <w:tab/>
        <w:t>333.964,50</w:t>
      </w:r>
    </w:p>
    <w:p w:rsidRDefault="00E96932" w:rsidP="00E96932" w:rsidR="00E96932">
      <w:pPr>
        <w:jc w:val="both"/>
      </w:pPr>
      <w:r>
        <w:t>24</w:t>
      </w:r>
      <w:r>
        <w:tab/>
        <w:t>4.229.679,00</w:t>
      </w:r>
      <w:r>
        <w:tab/>
        <w:t>318.103,20</w:t>
      </w:r>
      <w:r>
        <w:tab/>
        <w:t>15.861,30</w:t>
      </w:r>
      <w:r>
        <w:tab/>
        <w:t>333.964,50</w:t>
      </w:r>
    </w:p>
    <w:p w:rsidRDefault="00E96932" w:rsidP="00E96932" w:rsidR="00E96932">
      <w:pPr>
        <w:jc w:val="both"/>
      </w:pPr>
      <w:r>
        <w:t>25</w:t>
      </w:r>
      <w:r>
        <w:tab/>
        <w:t>3.911.576,00</w:t>
      </w:r>
      <w:r>
        <w:tab/>
        <w:t>319.296,10</w:t>
      </w:r>
      <w:r>
        <w:tab/>
        <w:t>14.668,41</w:t>
      </w:r>
      <w:r>
        <w:tab/>
        <w:t>333.964,50</w:t>
      </w:r>
    </w:p>
    <w:p w:rsidRDefault="00E96932" w:rsidP="00E96932" w:rsidR="00E96932">
      <w:pPr>
        <w:jc w:val="both"/>
      </w:pPr>
      <w:r>
        <w:t>26</w:t>
      </w:r>
      <w:r>
        <w:tab/>
        <w:t>3.592.280,00</w:t>
      </w:r>
      <w:r>
        <w:tab/>
        <w:t>320.493,40</w:t>
      </w:r>
      <w:r>
        <w:tab/>
        <w:t>13.471,05</w:t>
      </w:r>
      <w:r>
        <w:tab/>
        <w:t>333.964,50</w:t>
      </w:r>
    </w:p>
    <w:p w:rsidRDefault="00E96932" w:rsidP="00E96932" w:rsidR="00E96932">
      <w:pPr>
        <w:jc w:val="both"/>
      </w:pPr>
      <w:r>
        <w:t>27</w:t>
      </w:r>
      <w:r>
        <w:tab/>
        <w:t>3.271.786,00</w:t>
      </w:r>
      <w:r>
        <w:tab/>
        <w:t>321.695,30</w:t>
      </w:r>
      <w:r>
        <w:tab/>
        <w:t>12.269,20</w:t>
      </w:r>
      <w:r>
        <w:tab/>
        <w:t>333.964,50</w:t>
      </w:r>
    </w:p>
    <w:p w:rsidRDefault="00E96932" w:rsidP="00E96932" w:rsidR="00E96932">
      <w:pPr>
        <w:jc w:val="both"/>
      </w:pPr>
      <w:r>
        <w:t>28</w:t>
      </w:r>
      <w:r>
        <w:tab/>
        <w:t>2.950.091,00</w:t>
      </w:r>
      <w:r>
        <w:tab/>
        <w:t>322.901,60</w:t>
      </w:r>
      <w:r>
        <w:tab/>
        <w:t>11.062,84</w:t>
      </w:r>
      <w:r>
        <w:tab/>
        <w:t>333.964,50</w:t>
      </w:r>
    </w:p>
    <w:p w:rsidRDefault="00E96932" w:rsidP="00E96932" w:rsidR="00E96932">
      <w:pPr>
        <w:jc w:val="both"/>
      </w:pPr>
      <w:r>
        <w:t>29</w:t>
      </w:r>
      <w:r>
        <w:tab/>
        <w:t>2.627.190,00</w:t>
      </w:r>
      <w:r>
        <w:tab/>
        <w:t>324.112,50</w:t>
      </w:r>
      <w:r>
        <w:tab/>
        <w:t>9.851,96</w:t>
      </w:r>
      <w:r>
        <w:tab/>
        <w:t>333.964,50</w:t>
      </w:r>
    </w:p>
    <w:p w:rsidRDefault="00E96932" w:rsidP="00E96932" w:rsidR="00E96932">
      <w:pPr>
        <w:jc w:val="both"/>
      </w:pPr>
      <w:r>
        <w:t>30</w:t>
      </w:r>
      <w:r>
        <w:tab/>
        <w:t>2.303.077,00</w:t>
      </w:r>
      <w:r>
        <w:tab/>
        <w:t>325.327,90</w:t>
      </w:r>
      <w:r>
        <w:tab/>
        <w:t>8.636,54</w:t>
      </w:r>
      <w:r>
        <w:tab/>
        <w:t>333.964,50</w:t>
      </w:r>
    </w:p>
    <w:p w:rsidRDefault="00E96932" w:rsidP="00E96932" w:rsidR="00E96932">
      <w:pPr>
        <w:jc w:val="both"/>
      </w:pPr>
      <w:r>
        <w:t>31</w:t>
      </w:r>
      <w:r>
        <w:tab/>
        <w:t>1.977.749,00</w:t>
      </w:r>
      <w:r>
        <w:tab/>
        <w:t>326.547,90</w:t>
      </w:r>
      <w:r>
        <w:tab/>
        <w:t>7.416,56</w:t>
      </w:r>
      <w:r>
        <w:tab/>
        <w:t>333.964,50</w:t>
      </w:r>
    </w:p>
    <w:p w:rsidRDefault="00E96932" w:rsidP="00E96932" w:rsidR="00E96932">
      <w:pPr>
        <w:jc w:val="both"/>
      </w:pPr>
      <w:r>
        <w:t>32</w:t>
      </w:r>
      <w:r>
        <w:tab/>
        <w:t>1.651.201,00</w:t>
      </w:r>
      <w:r>
        <w:tab/>
        <w:t>327.772,50</w:t>
      </w:r>
      <w:r>
        <w:tab/>
        <w:t>6.192,00</w:t>
      </w:r>
      <w:r>
        <w:tab/>
        <w:t>333.964,50</w:t>
      </w:r>
    </w:p>
    <w:p w:rsidRDefault="00E96932" w:rsidP="00E96932" w:rsidR="00E96932">
      <w:pPr>
        <w:jc w:val="both"/>
      </w:pPr>
      <w:r>
        <w:t>33</w:t>
      </w:r>
      <w:r>
        <w:tab/>
        <w:t>1.323.429,00</w:t>
      </w:r>
      <w:r>
        <w:tab/>
        <w:t>329.001,60</w:t>
      </w:r>
      <w:r>
        <w:tab/>
        <w:t>4.962,86</w:t>
      </w:r>
      <w:r>
        <w:tab/>
        <w:t>333.964,50</w:t>
      </w:r>
    </w:p>
    <w:p w:rsidRDefault="00E96932" w:rsidP="00E96932" w:rsidR="00E96932">
      <w:pPr>
        <w:jc w:val="both"/>
      </w:pPr>
      <w:r>
        <w:t>34</w:t>
      </w:r>
      <w:r>
        <w:tab/>
        <w:t>994.427,00</w:t>
      </w:r>
      <w:r>
        <w:tab/>
        <w:t>330.235,40</w:t>
      </w:r>
      <w:r>
        <w:tab/>
        <w:t>3.729,10</w:t>
      </w:r>
      <w:r>
        <w:tab/>
        <w:t>333.964,50</w:t>
      </w:r>
    </w:p>
    <w:p w:rsidRDefault="00E96932" w:rsidP="00E96932" w:rsidR="00E96932">
      <w:pPr>
        <w:jc w:val="both"/>
      </w:pPr>
      <w:r>
        <w:t>35</w:t>
      </w:r>
      <w:r>
        <w:tab/>
        <w:t>664.191,60</w:t>
      </w:r>
      <w:r>
        <w:tab/>
        <w:t>331.473,80</w:t>
      </w:r>
      <w:r>
        <w:tab/>
        <w:t>2.490,72</w:t>
      </w:r>
      <w:r>
        <w:tab/>
        <w:t>333.964,50</w:t>
      </w:r>
    </w:p>
    <w:p w:rsidRDefault="00E96932" w:rsidP="00E96932" w:rsidR="00E96932">
      <w:pPr>
        <w:jc w:val="both"/>
      </w:pPr>
      <w:r>
        <w:t>36</w:t>
      </w:r>
      <w:r>
        <w:tab/>
        <w:t>332.717,90</w:t>
      </w:r>
      <w:r>
        <w:tab/>
        <w:t>332.716,80</w:t>
      </w:r>
      <w:r>
        <w:tab/>
        <w:t>1.247,69</w:t>
      </w:r>
      <w:r>
        <w:tab/>
        <w:t>333.964,50</w:t>
      </w:r>
    </w:p>
    <w:p w:rsidRDefault="00E96932" w:rsidP="00E96932" w:rsidR="00E96932">
      <w:pPr>
        <w:jc w:val="both"/>
      </w:pPr>
      <w:r>
        <w:t>Ukupno:</w:t>
      </w:r>
      <w:r>
        <w:tab/>
        <w:t>795.864,00</w:t>
      </w:r>
      <w:r>
        <w:tab/>
        <w:t xml:space="preserve">12.022.720,00 </w:t>
      </w:r>
    </w:p>
    <w:p w:rsidRDefault="00E96932" w:rsidP="00E96932" w:rsidR="00E96932">
      <w:pPr>
        <w:jc w:val="both"/>
      </w:pPr>
      <w:r>
        <w:cr/>
        <w:t>b)</w:t>
      </w:r>
      <w:r>
        <w:tab/>
        <w:t>Otpisom 70% utvrđene tražbine, tj. 26.196.003,14 kn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2.</w:t>
      </w:r>
      <w:r>
        <w:tab/>
        <w:t>Vjerovniku CURIS NEKRETNINE d.o.o. iz Sesveta, Primorska 5, OIB: 33643051325, utvrđena tražbina u iznosu od 37.422.861,63 kn, izmiruje se na način: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a)</w:t>
      </w:r>
      <w:r>
        <w:tab/>
        <w:t>30 % utvrđene tražbine, tj. 11.226.858,49 kuna, u 36 jednakih mjesečnih anuiteta, svaki u visini 333.964,50 kn, nakon isteka počeka 12 mjeseci od pravomoćnosti sklopljene predstečajne Nagodbe, pred nadležnim Trgovačkim sudom, u kojima je sadržana kamata 4,5% godišnje u otplati, a koji dospijevaju kako slijedi: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lastRenderedPageBreak/>
        <w:t>Br. anuit.</w:t>
      </w:r>
      <w:r>
        <w:tab/>
        <w:t>Ostatak duga</w:t>
      </w:r>
      <w:r>
        <w:tab/>
        <w:t>Otplata</w:t>
      </w:r>
      <w:r>
        <w:tab/>
        <w:t>Kamata</w:t>
      </w:r>
      <w:r>
        <w:tab/>
        <w:t>Anuitet</w:t>
      </w:r>
    </w:p>
    <w:p w:rsidRDefault="00E96932" w:rsidP="00E96932" w:rsidR="00E96932">
      <w:pPr>
        <w:jc w:val="both"/>
      </w:pPr>
      <w:r>
        <w:t>1</w:t>
      </w:r>
      <w:r>
        <w:tab/>
        <w:t>11.226.860,00</w:t>
      </w:r>
      <w:r>
        <w:tab/>
        <w:t>291.863,80</w:t>
      </w:r>
      <w:r>
        <w:tab/>
        <w:t>42.100,71</w:t>
      </w:r>
      <w:r>
        <w:tab/>
        <w:t>333.964,50</w:t>
      </w:r>
    </w:p>
    <w:p w:rsidRDefault="00E96932" w:rsidP="00E96932" w:rsidR="00E96932">
      <w:pPr>
        <w:jc w:val="both"/>
      </w:pPr>
      <w:r>
        <w:t>2</w:t>
      </w:r>
      <w:r>
        <w:tab/>
        <w:t>10.934.990,00</w:t>
      </w:r>
      <w:r>
        <w:tab/>
        <w:t>292.958,30</w:t>
      </w:r>
      <w:r>
        <w:tab/>
        <w:t>41.006,23</w:t>
      </w:r>
      <w:r>
        <w:tab/>
        <w:t>333.964,50</w:t>
      </w:r>
    </w:p>
    <w:p w:rsidRDefault="00E96932" w:rsidP="00E96932" w:rsidR="00E96932">
      <w:pPr>
        <w:jc w:val="both"/>
      </w:pPr>
      <w:r>
        <w:t>3</w:t>
      </w:r>
      <w:r>
        <w:tab/>
        <w:t>10.642.040,00</w:t>
      </w:r>
      <w:r>
        <w:tab/>
        <w:t>294.056,80</w:t>
      </w:r>
      <w:r>
        <w:tab/>
        <w:t>39.907,63</w:t>
      </w:r>
      <w:r>
        <w:tab/>
        <w:t>333.964,50</w:t>
      </w:r>
    </w:p>
    <w:p w:rsidRDefault="00E96932" w:rsidP="00E96932" w:rsidR="00E96932">
      <w:pPr>
        <w:jc w:val="both"/>
      </w:pPr>
      <w:r>
        <w:t>4</w:t>
      </w:r>
      <w:r>
        <w:tab/>
        <w:t>10.347.980,00</w:t>
      </w:r>
      <w:r>
        <w:tab/>
        <w:t>295.159,60</w:t>
      </w:r>
      <w:r>
        <w:tab/>
        <w:t>38.804,92</w:t>
      </w:r>
      <w:r>
        <w:tab/>
        <w:t>333.964,50</w:t>
      </w:r>
    </w:p>
    <w:p w:rsidRDefault="00E96932" w:rsidP="00E96932" w:rsidR="00E96932">
      <w:pPr>
        <w:jc w:val="both"/>
      </w:pPr>
      <w:r>
        <w:t>5</w:t>
      </w:r>
      <w:r>
        <w:tab/>
        <w:t>10.052.820,00</w:t>
      </w:r>
      <w:r>
        <w:tab/>
        <w:t>296.266,40</w:t>
      </w:r>
      <w:r>
        <w:tab/>
        <w:t>37.698,07</w:t>
      </w:r>
      <w:r>
        <w:tab/>
        <w:t>333.964,50</w:t>
      </w:r>
    </w:p>
    <w:p w:rsidRDefault="00E96932" w:rsidP="00E96932" w:rsidR="00E96932">
      <w:pPr>
        <w:jc w:val="both"/>
      </w:pPr>
      <w:r>
        <w:t>6</w:t>
      </w:r>
      <w:r>
        <w:tab/>
        <w:t>9.756.553,00</w:t>
      </w:r>
      <w:r>
        <w:tab/>
        <w:t>297.377,40</w:t>
      </w:r>
      <w:r>
        <w:tab/>
        <w:t>36.587,07</w:t>
      </w:r>
      <w:r>
        <w:tab/>
        <w:t>333.964,50</w:t>
      </w:r>
    </w:p>
    <w:p w:rsidRDefault="00E96932" w:rsidP="00E96932" w:rsidR="00E96932">
      <w:pPr>
        <w:jc w:val="both"/>
      </w:pPr>
      <w:r>
        <w:t>7</w:t>
      </w:r>
      <w:r>
        <w:tab/>
        <w:t>9.459.176,00</w:t>
      </w:r>
      <w:r>
        <w:tab/>
        <w:t>298.492,60</w:t>
      </w:r>
      <w:r>
        <w:tab/>
        <w:t>35.471,91</w:t>
      </w:r>
      <w:r>
        <w:tab/>
        <w:t>333.964,50</w:t>
      </w:r>
    </w:p>
    <w:p w:rsidRDefault="00E96932" w:rsidP="00E96932" w:rsidR="00E96932">
      <w:pPr>
        <w:jc w:val="both"/>
      </w:pPr>
      <w:r>
        <w:t>8</w:t>
      </w:r>
      <w:r>
        <w:tab/>
        <w:t>9.160.683,00</w:t>
      </w:r>
      <w:r>
        <w:tab/>
        <w:t>299.611,90</w:t>
      </w:r>
      <w:r>
        <w:tab/>
        <w:t>34.352,56</w:t>
      </w:r>
      <w:r>
        <w:tab/>
        <w:t>333.964,50</w:t>
      </w:r>
    </w:p>
    <w:p w:rsidRDefault="00E96932" w:rsidP="00E96932" w:rsidR="00E96932">
      <w:pPr>
        <w:jc w:val="both"/>
      </w:pPr>
      <w:r>
        <w:t>9</w:t>
      </w:r>
      <w:r>
        <w:tab/>
        <w:t>8.861.071,00</w:t>
      </w:r>
      <w:r>
        <w:tab/>
        <w:t>300.735,40</w:t>
      </w:r>
      <w:r>
        <w:tab/>
        <w:t>33.229,02</w:t>
      </w:r>
      <w:r>
        <w:tab/>
        <w:t>333.964,50</w:t>
      </w:r>
    </w:p>
    <w:p w:rsidRDefault="00E96932" w:rsidP="00E96932" w:rsidR="00E96932">
      <w:pPr>
        <w:jc w:val="both"/>
      </w:pPr>
      <w:r>
        <w:t>10</w:t>
      </w:r>
      <w:r>
        <w:tab/>
        <w:t>8.560.336,00</w:t>
      </w:r>
      <w:r>
        <w:tab/>
        <w:t>301.863,20</w:t>
      </w:r>
      <w:r>
        <w:tab/>
        <w:t>32.101,26</w:t>
      </w:r>
      <w:r>
        <w:tab/>
        <w:t>333.964,50</w:t>
      </w:r>
    </w:p>
    <w:p w:rsidRDefault="00E96932" w:rsidP="00E96932" w:rsidR="00E96932">
      <w:pPr>
        <w:jc w:val="both"/>
      </w:pPr>
      <w:r>
        <w:t>11</w:t>
      </w:r>
      <w:r>
        <w:tab/>
        <w:t>8.258.473,00</w:t>
      </w:r>
      <w:r>
        <w:tab/>
        <w:t>302.995,20</w:t>
      </w:r>
      <w:r>
        <w:tab/>
        <w:t>30.969,27</w:t>
      </w:r>
      <w:r>
        <w:tab/>
        <w:t>333.964,50</w:t>
      </w:r>
    </w:p>
    <w:p w:rsidRDefault="00E96932" w:rsidP="00E96932" w:rsidR="00E96932">
      <w:pPr>
        <w:jc w:val="both"/>
      </w:pPr>
      <w:r>
        <w:t>12</w:t>
      </w:r>
      <w:r>
        <w:tab/>
        <w:t>7.955.478,00</w:t>
      </w:r>
      <w:r>
        <w:tab/>
        <w:t>304.131,40</w:t>
      </w:r>
      <w:r>
        <w:tab/>
        <w:t>29.833,04</w:t>
      </w:r>
      <w:r>
        <w:tab/>
        <w:t>333.964,50</w:t>
      </w:r>
    </w:p>
    <w:p w:rsidRDefault="00E96932" w:rsidP="00E96932" w:rsidR="00E96932">
      <w:pPr>
        <w:jc w:val="both"/>
      </w:pPr>
      <w:r>
        <w:t>13</w:t>
      </w:r>
      <w:r>
        <w:tab/>
        <w:t>7.651.347,00</w:t>
      </w:r>
      <w:r>
        <w:tab/>
        <w:t>305.271,90</w:t>
      </w:r>
      <w:r>
        <w:tab/>
        <w:t>28.692,55</w:t>
      </w:r>
      <w:r>
        <w:tab/>
        <w:t>333.964,50</w:t>
      </w:r>
    </w:p>
    <w:p w:rsidRDefault="00E96932" w:rsidP="00E96932" w:rsidR="00E96932">
      <w:pPr>
        <w:jc w:val="both"/>
      </w:pPr>
      <w:r>
        <w:t>14</w:t>
      </w:r>
      <w:r>
        <w:tab/>
        <w:t>7.346.075,00</w:t>
      </w:r>
      <w:r>
        <w:tab/>
        <w:t>306.416,70</w:t>
      </w:r>
      <w:r>
        <w:tab/>
        <w:t>27.547,78</w:t>
      </w:r>
      <w:r>
        <w:tab/>
        <w:t>333.964,50</w:t>
      </w:r>
    </w:p>
    <w:p w:rsidRDefault="00E96932" w:rsidP="00E96932" w:rsidR="00E96932">
      <w:pPr>
        <w:jc w:val="both"/>
      </w:pPr>
      <w:r>
        <w:t>15</w:t>
      </w:r>
      <w:r>
        <w:tab/>
        <w:t>7.039.658,00</w:t>
      </w:r>
      <w:r>
        <w:tab/>
        <w:t>307.565,80</w:t>
      </w:r>
      <w:r>
        <w:tab/>
        <w:t>26.398,72</w:t>
      </w:r>
      <w:r>
        <w:tab/>
        <w:t>333.964,50</w:t>
      </w:r>
    </w:p>
    <w:p w:rsidRDefault="00E96932" w:rsidP="00E96932" w:rsidR="00E96932">
      <w:pPr>
        <w:jc w:val="both"/>
      </w:pPr>
      <w:r>
        <w:t>16</w:t>
      </w:r>
      <w:r>
        <w:tab/>
        <w:t>6.732.092,00</w:t>
      </w:r>
      <w:r>
        <w:tab/>
        <w:t>308.719,10</w:t>
      </w:r>
      <w:r>
        <w:tab/>
        <w:t>25.245,34</w:t>
      </w:r>
      <w:r>
        <w:tab/>
        <w:t>333.964,50</w:t>
      </w:r>
    </w:p>
    <w:p w:rsidRDefault="00E96932" w:rsidP="00E96932" w:rsidR="00E96932">
      <w:pPr>
        <w:jc w:val="both"/>
      </w:pPr>
      <w:r>
        <w:t>17</w:t>
      </w:r>
      <w:r>
        <w:tab/>
        <w:t>6.423.373,00</w:t>
      </w:r>
      <w:r>
        <w:tab/>
        <w:t>309.876,80</w:t>
      </w:r>
      <w:r>
        <w:tab/>
        <w:t>24.087,65</w:t>
      </w:r>
      <w:r>
        <w:tab/>
        <w:t>333.964,50</w:t>
      </w:r>
    </w:p>
    <w:p w:rsidRDefault="00E96932" w:rsidP="00E96932" w:rsidR="00E96932">
      <w:pPr>
        <w:jc w:val="both"/>
      </w:pPr>
      <w:r>
        <w:t>18</w:t>
      </w:r>
      <w:r>
        <w:tab/>
        <w:t>6.113.496,00</w:t>
      </w:r>
      <w:r>
        <w:tab/>
        <w:t>311.038,90</w:t>
      </w:r>
      <w:r>
        <w:tab/>
        <w:t>22.925,61</w:t>
      </w:r>
      <w:r>
        <w:tab/>
        <w:t>333.964,50</w:t>
      </w:r>
    </w:p>
    <w:p w:rsidRDefault="00E96932" w:rsidP="00E96932" w:rsidR="00E96932">
      <w:pPr>
        <w:jc w:val="both"/>
      </w:pPr>
      <w:r>
        <w:t>19</w:t>
      </w:r>
      <w:r>
        <w:tab/>
        <w:t>5.802.457,00</w:t>
      </w:r>
      <w:r>
        <w:tab/>
        <w:t>312.205,30</w:t>
      </w:r>
      <w:r>
        <w:tab/>
        <w:t>21.759,21</w:t>
      </w:r>
      <w:r>
        <w:tab/>
        <w:t>333.964,50</w:t>
      </w:r>
    </w:p>
    <w:p w:rsidRDefault="00E96932" w:rsidP="00E96932" w:rsidR="00E96932">
      <w:pPr>
        <w:jc w:val="both"/>
      </w:pPr>
      <w:r>
        <w:t>20</w:t>
      </w:r>
      <w:r>
        <w:tab/>
        <w:t>5.490.252,00</w:t>
      </w:r>
      <w:r>
        <w:tab/>
        <w:t>313.376,00</w:t>
      </w:r>
      <w:r>
        <w:tab/>
        <w:t>20.588,45</w:t>
      </w:r>
      <w:r>
        <w:tab/>
        <w:t>333.964,50</w:t>
      </w:r>
    </w:p>
    <w:p w:rsidRDefault="00E96932" w:rsidP="00E96932" w:rsidR="00E96932">
      <w:pPr>
        <w:jc w:val="both"/>
      </w:pPr>
      <w:r>
        <w:t>21</w:t>
      </w:r>
      <w:r>
        <w:tab/>
        <w:t>5.176.876,00</w:t>
      </w:r>
      <w:r>
        <w:tab/>
        <w:t>314.551,20</w:t>
      </w:r>
      <w:r>
        <w:tab/>
        <w:t>19.413,29</w:t>
      </w:r>
      <w:r>
        <w:tab/>
        <w:t>333.964,50</w:t>
      </w:r>
    </w:p>
    <w:p w:rsidRDefault="00E96932" w:rsidP="00E96932" w:rsidR="00E96932">
      <w:pPr>
        <w:jc w:val="both"/>
      </w:pPr>
      <w:r>
        <w:t>22</w:t>
      </w:r>
      <w:r>
        <w:tab/>
        <w:t>4.862.325,00</w:t>
      </w:r>
      <w:r>
        <w:tab/>
        <w:t>315.730,80</w:t>
      </w:r>
      <w:r>
        <w:tab/>
        <w:t>18.233,72</w:t>
      </w:r>
      <w:r>
        <w:tab/>
        <w:t>333.964,50</w:t>
      </w:r>
    </w:p>
    <w:p w:rsidRDefault="00E96932" w:rsidP="00E96932" w:rsidR="00E96932">
      <w:pPr>
        <w:jc w:val="both"/>
      </w:pPr>
      <w:r>
        <w:t>23</w:t>
      </w:r>
      <w:r>
        <w:tab/>
        <w:t>4.546.594,00</w:t>
      </w:r>
      <w:r>
        <w:tab/>
        <w:t>316.914,80</w:t>
      </w:r>
      <w:r>
        <w:tab/>
        <w:t>17.049,73</w:t>
      </w:r>
      <w:r>
        <w:tab/>
        <w:t>333.964,50</w:t>
      </w:r>
    </w:p>
    <w:p w:rsidRDefault="00E96932" w:rsidP="00E96932" w:rsidR="00E96932">
      <w:pPr>
        <w:jc w:val="both"/>
      </w:pPr>
      <w:r>
        <w:t>24</w:t>
      </w:r>
      <w:r>
        <w:tab/>
        <w:t>4.229.679,00</w:t>
      </w:r>
      <w:r>
        <w:tab/>
        <w:t>318.103,20</w:t>
      </w:r>
      <w:r>
        <w:tab/>
        <w:t>15.861,30</w:t>
      </w:r>
      <w:r>
        <w:tab/>
        <w:t>333.964,50</w:t>
      </w:r>
    </w:p>
    <w:p w:rsidRDefault="00E96932" w:rsidP="00E96932" w:rsidR="00E96932">
      <w:pPr>
        <w:jc w:val="both"/>
      </w:pPr>
      <w:r>
        <w:t>25</w:t>
      </w:r>
      <w:r>
        <w:tab/>
        <w:t>3.911.576,00</w:t>
      </w:r>
      <w:r>
        <w:tab/>
        <w:t>319.296,10</w:t>
      </w:r>
      <w:r>
        <w:tab/>
        <w:t>14.668,41</w:t>
      </w:r>
      <w:r>
        <w:tab/>
        <w:t>333.964,50</w:t>
      </w:r>
    </w:p>
    <w:p w:rsidRDefault="00E96932" w:rsidP="00E96932" w:rsidR="00E96932">
      <w:pPr>
        <w:jc w:val="both"/>
      </w:pPr>
      <w:r>
        <w:t>26</w:t>
      </w:r>
      <w:r>
        <w:tab/>
        <w:t>3.592.280,00</w:t>
      </w:r>
      <w:r>
        <w:tab/>
        <w:t>320.493,40</w:t>
      </w:r>
      <w:r>
        <w:tab/>
        <w:t>13.471,05</w:t>
      </w:r>
      <w:r>
        <w:tab/>
        <w:t>333.964,50</w:t>
      </w:r>
    </w:p>
    <w:p w:rsidRDefault="00E96932" w:rsidP="00E96932" w:rsidR="00E96932">
      <w:pPr>
        <w:jc w:val="both"/>
      </w:pPr>
      <w:r>
        <w:t>27</w:t>
      </w:r>
      <w:r>
        <w:tab/>
        <w:t>3.271.786,00</w:t>
      </w:r>
      <w:r>
        <w:tab/>
        <w:t>321.695,30</w:t>
      </w:r>
      <w:r>
        <w:tab/>
        <w:t>12.269,20</w:t>
      </w:r>
      <w:r>
        <w:tab/>
        <w:t>333.964,50</w:t>
      </w:r>
    </w:p>
    <w:p w:rsidRDefault="00E96932" w:rsidP="00E96932" w:rsidR="00E96932">
      <w:pPr>
        <w:jc w:val="both"/>
      </w:pPr>
      <w:r>
        <w:t>28</w:t>
      </w:r>
      <w:r>
        <w:tab/>
        <w:t>2.950.091,00</w:t>
      </w:r>
      <w:r>
        <w:tab/>
        <w:t>322.901,60</w:t>
      </w:r>
      <w:r>
        <w:tab/>
        <w:t>11.062,84</w:t>
      </w:r>
      <w:r>
        <w:tab/>
        <w:t>333.964,50</w:t>
      </w:r>
    </w:p>
    <w:p w:rsidRDefault="00E96932" w:rsidP="00E96932" w:rsidR="00E96932">
      <w:pPr>
        <w:jc w:val="both"/>
      </w:pPr>
      <w:r>
        <w:t>29</w:t>
      </w:r>
      <w:r>
        <w:tab/>
        <w:t>2.627.190,00</w:t>
      </w:r>
      <w:r>
        <w:tab/>
        <w:t>324.112,50</w:t>
      </w:r>
      <w:r>
        <w:tab/>
        <w:t>9.851,96</w:t>
      </w:r>
      <w:r>
        <w:tab/>
        <w:t>333.964,50</w:t>
      </w:r>
    </w:p>
    <w:p w:rsidRDefault="00E96932" w:rsidP="00E96932" w:rsidR="00E96932">
      <w:pPr>
        <w:jc w:val="both"/>
      </w:pPr>
      <w:r>
        <w:t>30</w:t>
      </w:r>
      <w:r>
        <w:tab/>
        <w:t>2.303.077,00</w:t>
      </w:r>
      <w:r>
        <w:tab/>
        <w:t>325.327,90</w:t>
      </w:r>
      <w:r>
        <w:tab/>
        <w:t>8.636,54</w:t>
      </w:r>
      <w:r>
        <w:tab/>
        <w:t>333.964,50</w:t>
      </w:r>
    </w:p>
    <w:p w:rsidRDefault="00E96932" w:rsidP="00E96932" w:rsidR="00E96932">
      <w:pPr>
        <w:jc w:val="both"/>
      </w:pPr>
      <w:r>
        <w:t>31</w:t>
      </w:r>
      <w:r>
        <w:tab/>
        <w:t>1.977.749,00</w:t>
      </w:r>
      <w:r>
        <w:tab/>
        <w:t>326.547,90</w:t>
      </w:r>
      <w:r>
        <w:tab/>
        <w:t>7.416,56</w:t>
      </w:r>
      <w:r>
        <w:tab/>
        <w:t>333.964,50</w:t>
      </w:r>
    </w:p>
    <w:p w:rsidRDefault="00E96932" w:rsidP="00E96932" w:rsidR="00E96932">
      <w:pPr>
        <w:jc w:val="both"/>
      </w:pPr>
      <w:r>
        <w:t>32</w:t>
      </w:r>
      <w:r>
        <w:tab/>
        <w:t>1.651.201,00</w:t>
      </w:r>
      <w:r>
        <w:tab/>
        <w:t>327.772,50</w:t>
      </w:r>
      <w:r>
        <w:tab/>
        <w:t>6.192,00</w:t>
      </w:r>
      <w:r>
        <w:tab/>
        <w:t>333.964,50</w:t>
      </w:r>
    </w:p>
    <w:p w:rsidRDefault="00E96932" w:rsidP="00E96932" w:rsidR="00E96932">
      <w:pPr>
        <w:jc w:val="both"/>
      </w:pPr>
      <w:r>
        <w:t>33</w:t>
      </w:r>
      <w:r>
        <w:tab/>
        <w:t>1.323.429,00</w:t>
      </w:r>
      <w:r>
        <w:tab/>
        <w:t>329.001,60</w:t>
      </w:r>
      <w:r>
        <w:tab/>
        <w:t>4.962,86</w:t>
      </w:r>
      <w:r>
        <w:tab/>
        <w:t>333.964,50</w:t>
      </w:r>
    </w:p>
    <w:p w:rsidRDefault="00E96932" w:rsidP="00E96932" w:rsidR="00E96932">
      <w:pPr>
        <w:jc w:val="both"/>
      </w:pPr>
      <w:r>
        <w:t>34</w:t>
      </w:r>
      <w:r>
        <w:tab/>
        <w:t>994.427,00</w:t>
      </w:r>
      <w:r>
        <w:tab/>
        <w:t>330.235,40</w:t>
      </w:r>
      <w:r>
        <w:tab/>
        <w:t>3.729,10</w:t>
      </w:r>
      <w:r>
        <w:tab/>
        <w:t>333.964,50</w:t>
      </w:r>
    </w:p>
    <w:p w:rsidRDefault="00E96932" w:rsidP="00E96932" w:rsidR="00E96932">
      <w:pPr>
        <w:jc w:val="both"/>
      </w:pPr>
      <w:r>
        <w:t>35</w:t>
      </w:r>
      <w:r>
        <w:tab/>
        <w:t>664.191,60</w:t>
      </w:r>
      <w:r>
        <w:tab/>
        <w:t>331.473,80</w:t>
      </w:r>
      <w:r>
        <w:tab/>
        <w:t>2.490,72</w:t>
      </w:r>
      <w:r>
        <w:tab/>
        <w:t>333.964,50</w:t>
      </w:r>
    </w:p>
    <w:p w:rsidRDefault="00E96932" w:rsidP="00E96932" w:rsidR="00E96932">
      <w:pPr>
        <w:jc w:val="both"/>
      </w:pPr>
      <w:r>
        <w:t>36</w:t>
      </w:r>
      <w:r>
        <w:tab/>
        <w:t>332.717,90</w:t>
      </w:r>
      <w:r>
        <w:tab/>
        <w:t>332.716,80</w:t>
      </w:r>
      <w:r>
        <w:tab/>
        <w:t>1.247,69</w:t>
      </w:r>
      <w:r>
        <w:tab/>
        <w:t>333.964,50</w:t>
      </w:r>
    </w:p>
    <w:p w:rsidRDefault="00E96932" w:rsidP="00E96932" w:rsidR="00E96932">
      <w:pPr>
        <w:jc w:val="both"/>
      </w:pPr>
      <w:r>
        <w:t>Ukupno:</w:t>
      </w:r>
      <w:r>
        <w:tab/>
        <w:t>795.864,00</w:t>
      </w:r>
      <w:r>
        <w:tab/>
        <w:t xml:space="preserve">12.022.720,00 </w:t>
      </w:r>
    </w:p>
    <w:p w:rsidRDefault="00E96932" w:rsidP="00E96932" w:rsidR="00E96932">
      <w:pPr>
        <w:jc w:val="both"/>
      </w:pPr>
      <w:r>
        <w:cr/>
      </w:r>
    </w:p>
    <w:p w:rsidRDefault="00E96932" w:rsidP="00E96932" w:rsidR="00E96932">
      <w:pPr>
        <w:jc w:val="both"/>
      </w:pPr>
      <w:r>
        <w:t>b)</w:t>
      </w:r>
      <w:r>
        <w:tab/>
        <w:t>Otpisom 70% utvrđene tražbine, tj. 26.196.003,14 kn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3.</w:t>
      </w:r>
      <w:r>
        <w:tab/>
        <w:t>Vjerovniku DAMJANOVIĆ ILIJA iz Sesveta, A.G.Matoša 14, OIB: 69790148037, utvrđena tražbina u iznosu od 37.422.861,63 kn, izmiruje se na način: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a)</w:t>
      </w:r>
      <w:r>
        <w:tab/>
        <w:t>30 % utvrđene tražbine, tj. 11.226.858,49 kuna, u 36 jednakih mjesečnih anuiteta, svaki u visini 333.964,50 kn, nakon isteka počeka 12 mjeseci od pravomoćnosti sklopljene predstečajne Nagodbe, pred nadležnim Trgovačkim sudom, u kojima je sadržana kamata 4,5% godišnje u otplati, a koji dospijevaju kako slijedi: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lastRenderedPageBreak/>
        <w:t>Br. anuit.</w:t>
      </w:r>
      <w:r>
        <w:tab/>
        <w:t>Ostatak duga</w:t>
      </w:r>
      <w:r>
        <w:tab/>
        <w:t>Otplata</w:t>
      </w:r>
      <w:r>
        <w:tab/>
        <w:t>Kamata</w:t>
      </w:r>
      <w:r>
        <w:tab/>
        <w:t>Anuitet</w:t>
      </w:r>
    </w:p>
    <w:p w:rsidRDefault="00E96932" w:rsidP="00E96932" w:rsidR="00E96932">
      <w:pPr>
        <w:jc w:val="both"/>
      </w:pPr>
      <w:r>
        <w:t>1</w:t>
      </w:r>
      <w:r>
        <w:tab/>
        <w:t>11.226.860,00</w:t>
      </w:r>
      <w:r>
        <w:tab/>
        <w:t>291.863,80</w:t>
      </w:r>
      <w:r>
        <w:tab/>
        <w:t>42.100,71</w:t>
      </w:r>
      <w:r>
        <w:tab/>
        <w:t>333.964,50</w:t>
      </w:r>
    </w:p>
    <w:p w:rsidRDefault="00E96932" w:rsidP="00E96932" w:rsidR="00E96932">
      <w:pPr>
        <w:jc w:val="both"/>
      </w:pPr>
      <w:r>
        <w:t>2</w:t>
      </w:r>
      <w:r>
        <w:tab/>
        <w:t>10.934.990,00</w:t>
      </w:r>
      <w:r>
        <w:tab/>
        <w:t>292.958,30</w:t>
      </w:r>
      <w:r>
        <w:tab/>
        <w:t>41.006,23</w:t>
      </w:r>
      <w:r>
        <w:tab/>
        <w:t>333.964,50</w:t>
      </w:r>
    </w:p>
    <w:p w:rsidRDefault="00E96932" w:rsidP="00E96932" w:rsidR="00E96932">
      <w:pPr>
        <w:jc w:val="both"/>
      </w:pPr>
      <w:r>
        <w:t>3</w:t>
      </w:r>
      <w:r>
        <w:tab/>
        <w:t>10.642.040,00</w:t>
      </w:r>
      <w:r>
        <w:tab/>
        <w:t>294.056,80</w:t>
      </w:r>
      <w:r>
        <w:tab/>
        <w:t>39.907,63</w:t>
      </w:r>
      <w:r>
        <w:tab/>
        <w:t>333.964,50</w:t>
      </w:r>
    </w:p>
    <w:p w:rsidRDefault="00E96932" w:rsidP="00E96932" w:rsidR="00E96932">
      <w:pPr>
        <w:jc w:val="both"/>
      </w:pPr>
      <w:r>
        <w:t>4</w:t>
      </w:r>
      <w:r>
        <w:tab/>
        <w:t>10.347.980,00</w:t>
      </w:r>
      <w:r>
        <w:tab/>
        <w:t>295.159,60</w:t>
      </w:r>
      <w:r>
        <w:tab/>
        <w:t>38.804,92</w:t>
      </w:r>
      <w:r>
        <w:tab/>
        <w:t>333.964,50</w:t>
      </w:r>
    </w:p>
    <w:p w:rsidRDefault="00E96932" w:rsidP="00E96932" w:rsidR="00E96932">
      <w:pPr>
        <w:jc w:val="both"/>
      </w:pPr>
      <w:r>
        <w:t>5</w:t>
      </w:r>
      <w:r>
        <w:tab/>
        <w:t>10.052.820,00</w:t>
      </w:r>
      <w:r>
        <w:tab/>
        <w:t>296.266,40</w:t>
      </w:r>
      <w:r>
        <w:tab/>
        <w:t>37.698,07</w:t>
      </w:r>
      <w:r>
        <w:tab/>
        <w:t>333.964,50</w:t>
      </w:r>
    </w:p>
    <w:p w:rsidRDefault="00E96932" w:rsidP="00E96932" w:rsidR="00E96932">
      <w:pPr>
        <w:jc w:val="both"/>
      </w:pPr>
      <w:r>
        <w:t>6</w:t>
      </w:r>
      <w:r>
        <w:tab/>
        <w:t>9.756.553,00</w:t>
      </w:r>
      <w:r>
        <w:tab/>
        <w:t>297.377,40</w:t>
      </w:r>
      <w:r>
        <w:tab/>
        <w:t>36.587,07</w:t>
      </w:r>
      <w:r>
        <w:tab/>
        <w:t>333.964,50</w:t>
      </w:r>
    </w:p>
    <w:p w:rsidRDefault="00E96932" w:rsidP="00E96932" w:rsidR="00E96932">
      <w:pPr>
        <w:jc w:val="both"/>
      </w:pPr>
      <w:r>
        <w:t>7</w:t>
      </w:r>
      <w:r>
        <w:tab/>
        <w:t>9.459.176,00</w:t>
      </w:r>
      <w:r>
        <w:tab/>
        <w:t>298.492,60</w:t>
      </w:r>
      <w:r>
        <w:tab/>
        <w:t>35.471,91</w:t>
      </w:r>
      <w:r>
        <w:tab/>
        <w:t>333.964,50</w:t>
      </w:r>
    </w:p>
    <w:p w:rsidRDefault="00E96932" w:rsidP="00E96932" w:rsidR="00E96932">
      <w:pPr>
        <w:jc w:val="both"/>
      </w:pPr>
      <w:r>
        <w:t>8</w:t>
      </w:r>
      <w:r>
        <w:tab/>
        <w:t>9.160.683,00</w:t>
      </w:r>
      <w:r>
        <w:tab/>
        <w:t>299.611,90</w:t>
      </w:r>
      <w:r>
        <w:tab/>
        <w:t>34.352,56</w:t>
      </w:r>
      <w:r>
        <w:tab/>
        <w:t>333.964,50</w:t>
      </w:r>
    </w:p>
    <w:p w:rsidRDefault="00E96932" w:rsidP="00E96932" w:rsidR="00E96932">
      <w:pPr>
        <w:jc w:val="both"/>
      </w:pPr>
      <w:r>
        <w:t>9</w:t>
      </w:r>
      <w:r>
        <w:tab/>
        <w:t>8.861.071,00</w:t>
      </w:r>
      <w:r>
        <w:tab/>
        <w:t>300.735,40</w:t>
      </w:r>
      <w:r>
        <w:tab/>
        <w:t>33.229,02</w:t>
      </w:r>
      <w:r>
        <w:tab/>
        <w:t>333.964,50</w:t>
      </w:r>
    </w:p>
    <w:p w:rsidRDefault="00E96932" w:rsidP="00E96932" w:rsidR="00E96932">
      <w:pPr>
        <w:jc w:val="both"/>
      </w:pPr>
      <w:r>
        <w:t>10</w:t>
      </w:r>
      <w:r>
        <w:tab/>
        <w:t>8.560.336,00</w:t>
      </w:r>
      <w:r>
        <w:tab/>
        <w:t>301.863,20</w:t>
      </w:r>
      <w:r>
        <w:tab/>
        <w:t>32.101,26</w:t>
      </w:r>
      <w:r>
        <w:tab/>
        <w:t>333.964,50</w:t>
      </w:r>
    </w:p>
    <w:p w:rsidRDefault="00E96932" w:rsidP="00E96932" w:rsidR="00E96932">
      <w:pPr>
        <w:jc w:val="both"/>
      </w:pPr>
      <w:r>
        <w:t>11</w:t>
      </w:r>
      <w:r>
        <w:tab/>
        <w:t>8.258.473,00</w:t>
      </w:r>
      <w:r>
        <w:tab/>
        <w:t>302.995,20</w:t>
      </w:r>
      <w:r>
        <w:tab/>
        <w:t>30.969,27</w:t>
      </w:r>
      <w:r>
        <w:tab/>
        <w:t>333.964,50</w:t>
      </w:r>
    </w:p>
    <w:p w:rsidRDefault="00E96932" w:rsidP="00E96932" w:rsidR="00E96932">
      <w:pPr>
        <w:jc w:val="both"/>
      </w:pPr>
      <w:r>
        <w:t>12</w:t>
      </w:r>
      <w:r>
        <w:tab/>
        <w:t>7.955.478,00</w:t>
      </w:r>
      <w:r>
        <w:tab/>
        <w:t>304.131,40</w:t>
      </w:r>
      <w:r>
        <w:tab/>
        <w:t>29.833,04</w:t>
      </w:r>
      <w:r>
        <w:tab/>
        <w:t>333.964,50</w:t>
      </w:r>
    </w:p>
    <w:p w:rsidRDefault="00E96932" w:rsidP="00E96932" w:rsidR="00E96932">
      <w:pPr>
        <w:jc w:val="both"/>
      </w:pPr>
      <w:r>
        <w:t>13</w:t>
      </w:r>
      <w:r>
        <w:tab/>
        <w:t>7.651.347,00</w:t>
      </w:r>
      <w:r>
        <w:tab/>
        <w:t>305.271,90</w:t>
      </w:r>
      <w:r>
        <w:tab/>
        <w:t>28.692,55</w:t>
      </w:r>
      <w:r>
        <w:tab/>
        <w:t>333.964,50</w:t>
      </w:r>
    </w:p>
    <w:p w:rsidRDefault="00E96932" w:rsidP="00E96932" w:rsidR="00E96932">
      <w:pPr>
        <w:jc w:val="both"/>
      </w:pPr>
      <w:r>
        <w:t>14</w:t>
      </w:r>
      <w:r>
        <w:tab/>
        <w:t>7.346.075,00</w:t>
      </w:r>
      <w:r>
        <w:tab/>
        <w:t>306.416,70</w:t>
      </w:r>
      <w:r>
        <w:tab/>
        <w:t>27.547,78</w:t>
      </w:r>
      <w:r>
        <w:tab/>
        <w:t>333.964,50</w:t>
      </w:r>
    </w:p>
    <w:p w:rsidRDefault="00E96932" w:rsidP="00E96932" w:rsidR="00E96932">
      <w:pPr>
        <w:jc w:val="both"/>
      </w:pPr>
      <w:r>
        <w:t>15</w:t>
      </w:r>
      <w:r>
        <w:tab/>
        <w:t>7.039.658,00</w:t>
      </w:r>
      <w:r>
        <w:tab/>
        <w:t>307.565,80</w:t>
      </w:r>
      <w:r>
        <w:tab/>
        <w:t>26.398,72</w:t>
      </w:r>
      <w:r>
        <w:tab/>
        <w:t>333.964,50</w:t>
      </w:r>
    </w:p>
    <w:p w:rsidRDefault="00E96932" w:rsidP="00E96932" w:rsidR="00E96932">
      <w:pPr>
        <w:jc w:val="both"/>
      </w:pPr>
      <w:r>
        <w:t>16</w:t>
      </w:r>
      <w:r>
        <w:tab/>
        <w:t>6.732.092,00</w:t>
      </w:r>
      <w:r>
        <w:tab/>
        <w:t>308.719,10</w:t>
      </w:r>
      <w:r>
        <w:tab/>
        <w:t>25.245,34</w:t>
      </w:r>
      <w:r>
        <w:tab/>
        <w:t>333.964,50</w:t>
      </w:r>
    </w:p>
    <w:p w:rsidRDefault="00E96932" w:rsidP="00E96932" w:rsidR="00E96932">
      <w:pPr>
        <w:jc w:val="both"/>
      </w:pPr>
      <w:r>
        <w:t>17</w:t>
      </w:r>
      <w:r>
        <w:tab/>
        <w:t>6.423.373,00</w:t>
      </w:r>
      <w:r>
        <w:tab/>
        <w:t>309.876,80</w:t>
      </w:r>
      <w:r>
        <w:tab/>
        <w:t>24.087,65</w:t>
      </w:r>
      <w:r>
        <w:tab/>
        <w:t>333.964,50</w:t>
      </w:r>
    </w:p>
    <w:p w:rsidRDefault="00E96932" w:rsidP="00E96932" w:rsidR="00E96932">
      <w:pPr>
        <w:jc w:val="both"/>
      </w:pPr>
      <w:r>
        <w:t>18</w:t>
      </w:r>
      <w:r>
        <w:tab/>
        <w:t>6.113.496,00</w:t>
      </w:r>
      <w:r>
        <w:tab/>
        <w:t>311.038,90</w:t>
      </w:r>
      <w:r>
        <w:tab/>
        <w:t>22.925,61</w:t>
      </w:r>
      <w:r>
        <w:tab/>
        <w:t>333.964,50</w:t>
      </w:r>
    </w:p>
    <w:p w:rsidRDefault="00E96932" w:rsidP="00E96932" w:rsidR="00E96932">
      <w:pPr>
        <w:jc w:val="both"/>
      </w:pPr>
      <w:r>
        <w:t>19</w:t>
      </w:r>
      <w:r>
        <w:tab/>
        <w:t>5.802.457,00</w:t>
      </w:r>
      <w:r>
        <w:tab/>
        <w:t>312.205,30</w:t>
      </w:r>
      <w:r>
        <w:tab/>
        <w:t>21.759,21</w:t>
      </w:r>
      <w:r>
        <w:tab/>
        <w:t>333.964,50</w:t>
      </w:r>
    </w:p>
    <w:p w:rsidRDefault="00E96932" w:rsidP="00E96932" w:rsidR="00E96932">
      <w:pPr>
        <w:jc w:val="both"/>
      </w:pPr>
      <w:r>
        <w:t>20</w:t>
      </w:r>
      <w:r>
        <w:tab/>
        <w:t>5.490.252,00</w:t>
      </w:r>
      <w:r>
        <w:tab/>
        <w:t>313.376,00</w:t>
      </w:r>
      <w:r>
        <w:tab/>
        <w:t>20.588,45</w:t>
      </w:r>
      <w:r>
        <w:tab/>
        <w:t>333.964,50</w:t>
      </w:r>
    </w:p>
    <w:p w:rsidRDefault="00E96932" w:rsidP="00E96932" w:rsidR="00E96932">
      <w:pPr>
        <w:jc w:val="both"/>
      </w:pPr>
      <w:r>
        <w:t>21</w:t>
      </w:r>
      <w:r>
        <w:tab/>
        <w:t>5.176.876,00</w:t>
      </w:r>
      <w:r>
        <w:tab/>
        <w:t>314.551,20</w:t>
      </w:r>
      <w:r>
        <w:tab/>
        <w:t>19.413,29</w:t>
      </w:r>
      <w:r>
        <w:tab/>
        <w:t>333.964,50</w:t>
      </w:r>
    </w:p>
    <w:p w:rsidRDefault="00E96932" w:rsidP="00E96932" w:rsidR="00E96932">
      <w:pPr>
        <w:jc w:val="both"/>
      </w:pPr>
      <w:r>
        <w:t>22</w:t>
      </w:r>
      <w:r>
        <w:tab/>
        <w:t>4.862.325,00</w:t>
      </w:r>
      <w:r>
        <w:tab/>
        <w:t>315.730,80</w:t>
      </w:r>
      <w:r>
        <w:tab/>
        <w:t>18.233,72</w:t>
      </w:r>
      <w:r>
        <w:tab/>
        <w:t>333.964,50</w:t>
      </w:r>
    </w:p>
    <w:p w:rsidRDefault="00E96932" w:rsidP="00E96932" w:rsidR="00E96932">
      <w:pPr>
        <w:jc w:val="both"/>
      </w:pPr>
      <w:r>
        <w:t>23</w:t>
      </w:r>
      <w:r>
        <w:tab/>
        <w:t>4.546.594,00</w:t>
      </w:r>
      <w:r>
        <w:tab/>
        <w:t>316.914,80</w:t>
      </w:r>
      <w:r>
        <w:tab/>
        <w:t>17.049,73</w:t>
      </w:r>
      <w:r>
        <w:tab/>
        <w:t>333.964,50</w:t>
      </w:r>
    </w:p>
    <w:p w:rsidRDefault="00E96932" w:rsidP="00E96932" w:rsidR="00E96932">
      <w:pPr>
        <w:jc w:val="both"/>
      </w:pPr>
      <w:r>
        <w:t>24</w:t>
      </w:r>
      <w:r>
        <w:tab/>
        <w:t>4.229.679,00</w:t>
      </w:r>
      <w:r>
        <w:tab/>
        <w:t>318.103,20</w:t>
      </w:r>
      <w:r>
        <w:tab/>
        <w:t>15.861,30</w:t>
      </w:r>
      <w:r>
        <w:tab/>
        <w:t>333.964,50</w:t>
      </w:r>
    </w:p>
    <w:p w:rsidRDefault="00E96932" w:rsidP="00E96932" w:rsidR="00E96932">
      <w:pPr>
        <w:jc w:val="both"/>
      </w:pPr>
      <w:r>
        <w:t>25</w:t>
      </w:r>
      <w:r>
        <w:tab/>
        <w:t>3.911.576,00</w:t>
      </w:r>
      <w:r>
        <w:tab/>
        <w:t>319.296,10</w:t>
      </w:r>
      <w:r>
        <w:tab/>
        <w:t>14.668,41</w:t>
      </w:r>
      <w:r>
        <w:tab/>
        <w:t>333.964,50</w:t>
      </w:r>
    </w:p>
    <w:p w:rsidRDefault="00E96932" w:rsidP="00E96932" w:rsidR="00E96932">
      <w:pPr>
        <w:jc w:val="both"/>
      </w:pPr>
      <w:r>
        <w:t>26</w:t>
      </w:r>
      <w:r>
        <w:tab/>
        <w:t>3.592.280,00</w:t>
      </w:r>
      <w:r>
        <w:tab/>
        <w:t>320.493,40</w:t>
      </w:r>
      <w:r>
        <w:tab/>
        <w:t>13.471,05</w:t>
      </w:r>
      <w:r>
        <w:tab/>
        <w:t>333.964,50</w:t>
      </w:r>
    </w:p>
    <w:p w:rsidRDefault="00E96932" w:rsidP="00E96932" w:rsidR="00E96932">
      <w:pPr>
        <w:jc w:val="both"/>
      </w:pPr>
      <w:r>
        <w:t>27</w:t>
      </w:r>
      <w:r>
        <w:tab/>
        <w:t>3.271.786,00</w:t>
      </w:r>
      <w:r>
        <w:tab/>
        <w:t>321.695,30</w:t>
      </w:r>
      <w:r>
        <w:tab/>
        <w:t>12.269,20</w:t>
      </w:r>
      <w:r>
        <w:tab/>
        <w:t>333.964,50</w:t>
      </w:r>
    </w:p>
    <w:p w:rsidRDefault="00E96932" w:rsidP="00E96932" w:rsidR="00E96932">
      <w:pPr>
        <w:jc w:val="both"/>
      </w:pPr>
      <w:r>
        <w:t>28</w:t>
      </w:r>
      <w:r>
        <w:tab/>
        <w:t>2.950.091,00</w:t>
      </w:r>
      <w:r>
        <w:tab/>
        <w:t>322.901,60</w:t>
      </w:r>
      <w:r>
        <w:tab/>
        <w:t>11.062,84</w:t>
      </w:r>
      <w:r>
        <w:tab/>
        <w:t>333.964,50</w:t>
      </w:r>
    </w:p>
    <w:p w:rsidRDefault="00E96932" w:rsidP="00E96932" w:rsidR="00E96932">
      <w:pPr>
        <w:jc w:val="both"/>
      </w:pPr>
      <w:r>
        <w:t>29</w:t>
      </w:r>
      <w:r>
        <w:tab/>
        <w:t>2.627.190,00</w:t>
      </w:r>
      <w:r>
        <w:tab/>
        <w:t>324.112,50</w:t>
      </w:r>
      <w:r>
        <w:tab/>
        <w:t>9.851,96</w:t>
      </w:r>
      <w:r>
        <w:tab/>
        <w:t>333.964,50</w:t>
      </w:r>
    </w:p>
    <w:p w:rsidRDefault="00E96932" w:rsidP="00E96932" w:rsidR="00E96932">
      <w:pPr>
        <w:jc w:val="both"/>
      </w:pPr>
      <w:r>
        <w:t>30</w:t>
      </w:r>
      <w:r>
        <w:tab/>
        <w:t>2.303.077,00</w:t>
      </w:r>
      <w:r>
        <w:tab/>
        <w:t>325.327,90</w:t>
      </w:r>
      <w:r>
        <w:tab/>
        <w:t>8.636,54</w:t>
      </w:r>
      <w:r>
        <w:tab/>
        <w:t>333.964,50</w:t>
      </w:r>
    </w:p>
    <w:p w:rsidRDefault="00E96932" w:rsidP="00E96932" w:rsidR="00E96932">
      <w:pPr>
        <w:jc w:val="both"/>
      </w:pPr>
      <w:r>
        <w:t>31</w:t>
      </w:r>
      <w:r>
        <w:tab/>
        <w:t>1.977.749,00</w:t>
      </w:r>
      <w:r>
        <w:tab/>
        <w:t>326.547,90</w:t>
      </w:r>
      <w:r>
        <w:tab/>
        <w:t>7.416,56</w:t>
      </w:r>
      <w:r>
        <w:tab/>
        <w:t>333.964,50</w:t>
      </w:r>
    </w:p>
    <w:p w:rsidRDefault="00E96932" w:rsidP="00E96932" w:rsidR="00E96932">
      <w:pPr>
        <w:jc w:val="both"/>
      </w:pPr>
      <w:r>
        <w:t>32</w:t>
      </w:r>
      <w:r>
        <w:tab/>
        <w:t>1.651.201,00</w:t>
      </w:r>
      <w:r>
        <w:tab/>
        <w:t>327.772,50</w:t>
      </w:r>
      <w:r>
        <w:tab/>
        <w:t>6.192,00</w:t>
      </w:r>
      <w:r>
        <w:tab/>
        <w:t>333.964,50</w:t>
      </w:r>
    </w:p>
    <w:p w:rsidRDefault="00E96932" w:rsidP="00E96932" w:rsidR="00E96932">
      <w:pPr>
        <w:jc w:val="both"/>
      </w:pPr>
      <w:r>
        <w:t>33</w:t>
      </w:r>
      <w:r>
        <w:tab/>
        <w:t>1.323.429,00</w:t>
      </w:r>
      <w:r>
        <w:tab/>
        <w:t>329.001,60</w:t>
      </w:r>
      <w:r>
        <w:tab/>
        <w:t>4.962,86</w:t>
      </w:r>
      <w:r>
        <w:tab/>
        <w:t>333.964,50</w:t>
      </w:r>
    </w:p>
    <w:p w:rsidRDefault="00E96932" w:rsidP="00E96932" w:rsidR="00E96932">
      <w:pPr>
        <w:jc w:val="both"/>
      </w:pPr>
      <w:r>
        <w:t>34</w:t>
      </w:r>
      <w:r>
        <w:tab/>
        <w:t>994.427,00</w:t>
      </w:r>
      <w:r>
        <w:tab/>
        <w:t>330.235,40</w:t>
      </w:r>
      <w:r>
        <w:tab/>
        <w:t>3.729,10</w:t>
      </w:r>
      <w:r>
        <w:tab/>
        <w:t>333.964,50</w:t>
      </w:r>
    </w:p>
    <w:p w:rsidRDefault="00E96932" w:rsidP="00E96932" w:rsidR="00E96932">
      <w:pPr>
        <w:jc w:val="both"/>
      </w:pPr>
      <w:r>
        <w:t>35</w:t>
      </w:r>
      <w:r>
        <w:tab/>
        <w:t>664.191,60</w:t>
      </w:r>
      <w:r>
        <w:tab/>
        <w:t>331.473,80</w:t>
      </w:r>
      <w:r>
        <w:tab/>
        <w:t>2.490,72</w:t>
      </w:r>
      <w:r>
        <w:tab/>
        <w:t>333.964,50</w:t>
      </w:r>
    </w:p>
    <w:p w:rsidRDefault="00E96932" w:rsidP="00E96932" w:rsidR="00E96932">
      <w:pPr>
        <w:jc w:val="both"/>
      </w:pPr>
      <w:r>
        <w:t>36</w:t>
      </w:r>
      <w:r>
        <w:tab/>
        <w:t>332.717,90</w:t>
      </w:r>
      <w:r>
        <w:tab/>
        <w:t>332.716,80</w:t>
      </w:r>
      <w:r>
        <w:tab/>
        <w:t>1.247,69</w:t>
      </w:r>
      <w:r>
        <w:tab/>
        <w:t>333.964,50</w:t>
      </w:r>
    </w:p>
    <w:p w:rsidRDefault="00E96932" w:rsidP="00E96932" w:rsidR="00E96932">
      <w:pPr>
        <w:jc w:val="both"/>
      </w:pPr>
      <w:r>
        <w:t>Ukupno:</w:t>
      </w:r>
      <w:r>
        <w:tab/>
        <w:t>795.864,00</w:t>
      </w:r>
      <w:r>
        <w:tab/>
        <w:t xml:space="preserve">12.022.720,00 </w:t>
      </w:r>
    </w:p>
    <w:p w:rsidRDefault="00E96932" w:rsidP="00E96932" w:rsidR="00E96932">
      <w:pPr>
        <w:jc w:val="both"/>
      </w:pPr>
      <w:r>
        <w:cr/>
        <w:t>b)</w:t>
      </w:r>
      <w:r>
        <w:tab/>
        <w:t>Otpisom 70% utvrđene tražbine, tj. 26.196.003,14 kn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4.</w:t>
      </w:r>
      <w:r>
        <w:tab/>
        <w:t>Vjerovniku EXPUGNATOR NEKRETNINE d.o.o. iz Sesveta, Primorska 5, OIB: 07150709785, utvrđena tražbina u iznosu od 37.422.861,63 kn, izmiruje se na način: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a)</w:t>
      </w:r>
      <w:r>
        <w:tab/>
        <w:t>30 % utvrđene tražbine, tj. 11.226.858,49 kuna, u 36 jednakih mjesečnih anuiteta, svaki u visini 333.964,50 kn, nakon isteka počeka 12 mjeseci od pravomoćnosti sklopljene predstečajne Nagodbe, pred nadležnim Trgovačkim sudom, u kojima je sadržana kamata 4,5% godišnje u otplati, a koji dospijevaju kako slijedi: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Br. anuit.</w:t>
      </w:r>
      <w:r>
        <w:tab/>
        <w:t>Ostatak duga</w:t>
      </w:r>
      <w:r>
        <w:tab/>
        <w:t>Otplata</w:t>
      </w:r>
      <w:r>
        <w:tab/>
        <w:t>Kamata</w:t>
      </w:r>
      <w:r>
        <w:tab/>
        <w:t>Anuitet</w:t>
      </w:r>
    </w:p>
    <w:p w:rsidRDefault="00E96932" w:rsidP="00E96932" w:rsidR="00E96932">
      <w:pPr>
        <w:jc w:val="both"/>
      </w:pPr>
      <w:r>
        <w:lastRenderedPageBreak/>
        <w:t>1</w:t>
      </w:r>
      <w:r>
        <w:tab/>
        <w:t>11.226.860,00</w:t>
      </w:r>
      <w:r>
        <w:tab/>
        <w:t>291.863,80</w:t>
      </w:r>
      <w:r>
        <w:tab/>
        <w:t>42.100,71</w:t>
      </w:r>
      <w:r>
        <w:tab/>
        <w:t>333.964,50</w:t>
      </w:r>
    </w:p>
    <w:p w:rsidRDefault="00E96932" w:rsidP="00E96932" w:rsidR="00E96932">
      <w:pPr>
        <w:jc w:val="both"/>
      </w:pPr>
      <w:r>
        <w:t>2</w:t>
      </w:r>
      <w:r>
        <w:tab/>
        <w:t>10.934.990,00</w:t>
      </w:r>
      <w:r>
        <w:tab/>
        <w:t>292.958,30</w:t>
      </w:r>
      <w:r>
        <w:tab/>
        <w:t>41.006,23</w:t>
      </w:r>
      <w:r>
        <w:tab/>
        <w:t>333.964,50</w:t>
      </w:r>
    </w:p>
    <w:p w:rsidRDefault="00E96932" w:rsidP="00E96932" w:rsidR="00E96932">
      <w:pPr>
        <w:jc w:val="both"/>
      </w:pPr>
      <w:r>
        <w:t>3</w:t>
      </w:r>
      <w:r>
        <w:tab/>
        <w:t>10.642.040,00</w:t>
      </w:r>
      <w:r>
        <w:tab/>
        <w:t>294.056,80</w:t>
      </w:r>
      <w:r>
        <w:tab/>
        <w:t>39.907,63</w:t>
      </w:r>
      <w:r>
        <w:tab/>
        <w:t>333.964,50</w:t>
      </w:r>
    </w:p>
    <w:p w:rsidRDefault="00E96932" w:rsidP="00E96932" w:rsidR="00E96932">
      <w:pPr>
        <w:jc w:val="both"/>
      </w:pPr>
      <w:r>
        <w:t>4</w:t>
      </w:r>
      <w:r>
        <w:tab/>
        <w:t>10.347.980,00</w:t>
      </w:r>
      <w:r>
        <w:tab/>
        <w:t>295.159,60</w:t>
      </w:r>
      <w:r>
        <w:tab/>
        <w:t>38.804,92</w:t>
      </w:r>
      <w:r>
        <w:tab/>
        <w:t>333.964,50</w:t>
      </w:r>
    </w:p>
    <w:p w:rsidRDefault="00E96932" w:rsidP="00E96932" w:rsidR="00E96932">
      <w:pPr>
        <w:jc w:val="both"/>
      </w:pPr>
      <w:r>
        <w:t>5</w:t>
      </w:r>
      <w:r>
        <w:tab/>
        <w:t>10.052.820,00</w:t>
      </w:r>
      <w:r>
        <w:tab/>
        <w:t>296.266,40</w:t>
      </w:r>
      <w:r>
        <w:tab/>
        <w:t>37.698,07</w:t>
      </w:r>
      <w:r>
        <w:tab/>
        <w:t>333.964,50</w:t>
      </w:r>
    </w:p>
    <w:p w:rsidRDefault="00E96932" w:rsidP="00E96932" w:rsidR="00E96932">
      <w:pPr>
        <w:jc w:val="both"/>
      </w:pPr>
      <w:r>
        <w:t>6</w:t>
      </w:r>
      <w:r>
        <w:tab/>
        <w:t>9.756.553,00</w:t>
      </w:r>
      <w:r>
        <w:tab/>
        <w:t>297.377,40</w:t>
      </w:r>
      <w:r>
        <w:tab/>
        <w:t>36.587,07</w:t>
      </w:r>
      <w:r>
        <w:tab/>
        <w:t>333.964,50</w:t>
      </w:r>
    </w:p>
    <w:p w:rsidRDefault="00E96932" w:rsidP="00E96932" w:rsidR="00E96932">
      <w:pPr>
        <w:jc w:val="both"/>
      </w:pPr>
      <w:r>
        <w:t>7</w:t>
      </w:r>
      <w:r>
        <w:tab/>
        <w:t>9.459.176,00</w:t>
      </w:r>
      <w:r>
        <w:tab/>
        <w:t>298.492,60</w:t>
      </w:r>
      <w:r>
        <w:tab/>
        <w:t>35.471,91</w:t>
      </w:r>
      <w:r>
        <w:tab/>
        <w:t>333.964,50</w:t>
      </w:r>
    </w:p>
    <w:p w:rsidRDefault="00E96932" w:rsidP="00E96932" w:rsidR="00E96932">
      <w:pPr>
        <w:jc w:val="both"/>
      </w:pPr>
      <w:r>
        <w:t>8</w:t>
      </w:r>
      <w:r>
        <w:tab/>
        <w:t>9.160.683,00</w:t>
      </w:r>
      <w:r>
        <w:tab/>
        <w:t>299.611,90</w:t>
      </w:r>
      <w:r>
        <w:tab/>
        <w:t>34.352,56</w:t>
      </w:r>
      <w:r>
        <w:tab/>
        <w:t>333.964,50</w:t>
      </w:r>
    </w:p>
    <w:p w:rsidRDefault="00E96932" w:rsidP="00E96932" w:rsidR="00E96932">
      <w:pPr>
        <w:jc w:val="both"/>
      </w:pPr>
      <w:r>
        <w:t>9</w:t>
      </w:r>
      <w:r>
        <w:tab/>
        <w:t>8.861.071,00</w:t>
      </w:r>
      <w:r>
        <w:tab/>
        <w:t>300.735,40</w:t>
      </w:r>
      <w:r>
        <w:tab/>
        <w:t>33.229,02</w:t>
      </w:r>
      <w:r>
        <w:tab/>
        <w:t>333.964,50</w:t>
      </w:r>
    </w:p>
    <w:p w:rsidRDefault="00E96932" w:rsidP="00E96932" w:rsidR="00E96932">
      <w:pPr>
        <w:jc w:val="both"/>
      </w:pPr>
      <w:r>
        <w:t>10</w:t>
      </w:r>
      <w:r>
        <w:tab/>
        <w:t>8.560.336,00</w:t>
      </w:r>
      <w:r>
        <w:tab/>
        <w:t>301.863,20</w:t>
      </w:r>
      <w:r>
        <w:tab/>
        <w:t>32.101,26</w:t>
      </w:r>
      <w:r>
        <w:tab/>
        <w:t>333.964,50</w:t>
      </w:r>
    </w:p>
    <w:p w:rsidRDefault="00E96932" w:rsidP="00E96932" w:rsidR="00E96932">
      <w:pPr>
        <w:jc w:val="both"/>
      </w:pPr>
      <w:r>
        <w:t>11</w:t>
      </w:r>
      <w:r>
        <w:tab/>
        <w:t>8.258.473,00</w:t>
      </w:r>
      <w:r>
        <w:tab/>
        <w:t>302.995,20</w:t>
      </w:r>
      <w:r>
        <w:tab/>
        <w:t>30.969,27</w:t>
      </w:r>
      <w:r>
        <w:tab/>
        <w:t>333.964,50</w:t>
      </w:r>
    </w:p>
    <w:p w:rsidRDefault="00E96932" w:rsidP="00E96932" w:rsidR="00E96932">
      <w:pPr>
        <w:jc w:val="both"/>
      </w:pPr>
      <w:r>
        <w:t>12</w:t>
      </w:r>
      <w:r>
        <w:tab/>
        <w:t>7.955.478,00</w:t>
      </w:r>
      <w:r>
        <w:tab/>
        <w:t>304.131,40</w:t>
      </w:r>
      <w:r>
        <w:tab/>
        <w:t>29.833,04</w:t>
      </w:r>
      <w:r>
        <w:tab/>
        <w:t>333.964,50</w:t>
      </w:r>
    </w:p>
    <w:p w:rsidRDefault="00E96932" w:rsidP="00E96932" w:rsidR="00E96932">
      <w:pPr>
        <w:jc w:val="both"/>
      </w:pPr>
      <w:r>
        <w:t>13</w:t>
      </w:r>
      <w:r>
        <w:tab/>
        <w:t>7.651.347,00</w:t>
      </w:r>
      <w:r>
        <w:tab/>
        <w:t>305.271,90</w:t>
      </w:r>
      <w:r>
        <w:tab/>
        <w:t>28.692,55</w:t>
      </w:r>
      <w:r>
        <w:tab/>
        <w:t>333.964,50</w:t>
      </w:r>
    </w:p>
    <w:p w:rsidRDefault="00E96932" w:rsidP="00E96932" w:rsidR="00E96932">
      <w:pPr>
        <w:jc w:val="both"/>
      </w:pPr>
      <w:r>
        <w:t>14</w:t>
      </w:r>
      <w:r>
        <w:tab/>
        <w:t>7.346.075,00</w:t>
      </w:r>
      <w:r>
        <w:tab/>
        <w:t>306.416,70</w:t>
      </w:r>
      <w:r>
        <w:tab/>
        <w:t>27.547,78</w:t>
      </w:r>
      <w:r>
        <w:tab/>
        <w:t>333.964,50</w:t>
      </w:r>
    </w:p>
    <w:p w:rsidRDefault="00E96932" w:rsidP="00E96932" w:rsidR="00E96932">
      <w:pPr>
        <w:jc w:val="both"/>
      </w:pPr>
      <w:r>
        <w:t>15</w:t>
      </w:r>
      <w:r>
        <w:tab/>
        <w:t>7.039.658,00</w:t>
      </w:r>
      <w:r>
        <w:tab/>
        <w:t>307.565,80</w:t>
      </w:r>
      <w:r>
        <w:tab/>
        <w:t>26.398,72</w:t>
      </w:r>
      <w:r>
        <w:tab/>
        <w:t>333.964,50</w:t>
      </w:r>
    </w:p>
    <w:p w:rsidRDefault="00E96932" w:rsidP="00E96932" w:rsidR="00E96932">
      <w:pPr>
        <w:jc w:val="both"/>
      </w:pPr>
      <w:r>
        <w:t>16</w:t>
      </w:r>
      <w:r>
        <w:tab/>
        <w:t>6.732.092,00</w:t>
      </w:r>
      <w:r>
        <w:tab/>
        <w:t>308.719,10</w:t>
      </w:r>
      <w:r>
        <w:tab/>
        <w:t>25.245,34</w:t>
      </w:r>
      <w:r>
        <w:tab/>
        <w:t>333.964,50</w:t>
      </w:r>
    </w:p>
    <w:p w:rsidRDefault="00E96932" w:rsidP="00E96932" w:rsidR="00E96932">
      <w:pPr>
        <w:jc w:val="both"/>
      </w:pPr>
      <w:r>
        <w:t>17</w:t>
      </w:r>
      <w:r>
        <w:tab/>
        <w:t>6.423.373,00</w:t>
      </w:r>
      <w:r>
        <w:tab/>
        <w:t>309.876,80</w:t>
      </w:r>
      <w:r>
        <w:tab/>
        <w:t>24.087,65</w:t>
      </w:r>
      <w:r>
        <w:tab/>
        <w:t>333.964,50</w:t>
      </w:r>
    </w:p>
    <w:p w:rsidRDefault="00E96932" w:rsidP="00E96932" w:rsidR="00E96932">
      <w:pPr>
        <w:jc w:val="both"/>
      </w:pPr>
      <w:r>
        <w:t>18</w:t>
      </w:r>
      <w:r>
        <w:tab/>
        <w:t>6.113.496,00</w:t>
      </w:r>
      <w:r>
        <w:tab/>
        <w:t>311.038,90</w:t>
      </w:r>
      <w:r>
        <w:tab/>
        <w:t>22.925,61</w:t>
      </w:r>
      <w:r>
        <w:tab/>
        <w:t>333.964,50</w:t>
      </w:r>
    </w:p>
    <w:p w:rsidRDefault="00E96932" w:rsidP="00E96932" w:rsidR="00E96932">
      <w:pPr>
        <w:jc w:val="both"/>
      </w:pPr>
      <w:r>
        <w:t>19</w:t>
      </w:r>
      <w:r>
        <w:tab/>
        <w:t>5.802.457,00</w:t>
      </w:r>
      <w:r>
        <w:tab/>
        <w:t>312.205,30</w:t>
      </w:r>
      <w:r>
        <w:tab/>
        <w:t>21.759,21</w:t>
      </w:r>
      <w:r>
        <w:tab/>
        <w:t>333.964,50</w:t>
      </w:r>
    </w:p>
    <w:p w:rsidRDefault="00E96932" w:rsidP="00E96932" w:rsidR="00E96932">
      <w:pPr>
        <w:jc w:val="both"/>
      </w:pPr>
      <w:r>
        <w:t>20</w:t>
      </w:r>
      <w:r>
        <w:tab/>
        <w:t>5.490.252,00</w:t>
      </w:r>
      <w:r>
        <w:tab/>
        <w:t>313.376,00</w:t>
      </w:r>
      <w:r>
        <w:tab/>
        <w:t>20.588,45</w:t>
      </w:r>
      <w:r>
        <w:tab/>
        <w:t>333.964,50</w:t>
      </w:r>
    </w:p>
    <w:p w:rsidRDefault="00E96932" w:rsidP="00E96932" w:rsidR="00E96932">
      <w:pPr>
        <w:jc w:val="both"/>
      </w:pPr>
      <w:r>
        <w:t>21</w:t>
      </w:r>
      <w:r>
        <w:tab/>
        <w:t>5.176.876,00</w:t>
      </w:r>
      <w:r>
        <w:tab/>
        <w:t>314.551,20</w:t>
      </w:r>
      <w:r>
        <w:tab/>
        <w:t>19.413,29</w:t>
      </w:r>
      <w:r>
        <w:tab/>
        <w:t>333.964,50</w:t>
      </w:r>
    </w:p>
    <w:p w:rsidRDefault="00E96932" w:rsidP="00E96932" w:rsidR="00E96932">
      <w:pPr>
        <w:jc w:val="both"/>
      </w:pPr>
      <w:r>
        <w:t>22</w:t>
      </w:r>
      <w:r>
        <w:tab/>
        <w:t>4.862.325,00</w:t>
      </w:r>
      <w:r>
        <w:tab/>
        <w:t>315.730,80</w:t>
      </w:r>
      <w:r>
        <w:tab/>
        <w:t>18.233,72</w:t>
      </w:r>
      <w:r>
        <w:tab/>
        <w:t>333.964,50</w:t>
      </w:r>
    </w:p>
    <w:p w:rsidRDefault="00E96932" w:rsidP="00E96932" w:rsidR="00E96932">
      <w:pPr>
        <w:jc w:val="both"/>
      </w:pPr>
      <w:r>
        <w:t>23</w:t>
      </w:r>
      <w:r>
        <w:tab/>
        <w:t>4.546.594,00</w:t>
      </w:r>
      <w:r>
        <w:tab/>
        <w:t>316.914,80</w:t>
      </w:r>
      <w:r>
        <w:tab/>
        <w:t>17.049,73</w:t>
      </w:r>
      <w:r>
        <w:tab/>
        <w:t>333.964,50</w:t>
      </w:r>
    </w:p>
    <w:p w:rsidRDefault="00E96932" w:rsidP="00E96932" w:rsidR="00E96932">
      <w:pPr>
        <w:jc w:val="both"/>
      </w:pPr>
      <w:r>
        <w:t>24</w:t>
      </w:r>
      <w:r>
        <w:tab/>
        <w:t>4.229.679,00</w:t>
      </w:r>
      <w:r>
        <w:tab/>
        <w:t>318.103,20</w:t>
      </w:r>
      <w:r>
        <w:tab/>
        <w:t>15.861,30</w:t>
      </w:r>
      <w:r>
        <w:tab/>
        <w:t>333.964,50</w:t>
      </w:r>
    </w:p>
    <w:p w:rsidRDefault="00E96932" w:rsidP="00E96932" w:rsidR="00E96932">
      <w:pPr>
        <w:jc w:val="both"/>
      </w:pPr>
      <w:r>
        <w:t>25</w:t>
      </w:r>
      <w:r>
        <w:tab/>
        <w:t>3.911.576,00</w:t>
      </w:r>
      <w:r>
        <w:tab/>
        <w:t>319.296,10</w:t>
      </w:r>
      <w:r>
        <w:tab/>
        <w:t>14.668,41</w:t>
      </w:r>
      <w:r>
        <w:tab/>
        <w:t>333.964,50</w:t>
      </w:r>
    </w:p>
    <w:p w:rsidRDefault="00E96932" w:rsidP="00E96932" w:rsidR="00E96932">
      <w:pPr>
        <w:jc w:val="both"/>
      </w:pPr>
      <w:r>
        <w:t>26</w:t>
      </w:r>
      <w:r>
        <w:tab/>
        <w:t>3.592.280,00</w:t>
      </w:r>
      <w:r>
        <w:tab/>
        <w:t>320.493,40</w:t>
      </w:r>
      <w:r>
        <w:tab/>
        <w:t>13.471,05</w:t>
      </w:r>
      <w:r>
        <w:tab/>
        <w:t>333.964,50</w:t>
      </w:r>
    </w:p>
    <w:p w:rsidRDefault="00E96932" w:rsidP="00E96932" w:rsidR="00E96932">
      <w:pPr>
        <w:jc w:val="both"/>
      </w:pPr>
      <w:r>
        <w:t>27</w:t>
      </w:r>
      <w:r>
        <w:tab/>
        <w:t>3.271.786,00</w:t>
      </w:r>
      <w:r>
        <w:tab/>
        <w:t>321.695,30</w:t>
      </w:r>
      <w:r>
        <w:tab/>
        <w:t>12.269,20</w:t>
      </w:r>
      <w:r>
        <w:tab/>
        <w:t>333.964,50</w:t>
      </w:r>
    </w:p>
    <w:p w:rsidRDefault="00E96932" w:rsidP="00E96932" w:rsidR="00E96932">
      <w:pPr>
        <w:jc w:val="both"/>
      </w:pPr>
      <w:r>
        <w:t>28</w:t>
      </w:r>
      <w:r>
        <w:tab/>
        <w:t>2.950.091,00</w:t>
      </w:r>
      <w:r>
        <w:tab/>
        <w:t>322.901,60</w:t>
      </w:r>
      <w:r>
        <w:tab/>
        <w:t>11.062,84</w:t>
      </w:r>
      <w:r>
        <w:tab/>
        <w:t>333.964,50</w:t>
      </w:r>
    </w:p>
    <w:p w:rsidRDefault="00E96932" w:rsidP="00E96932" w:rsidR="00E96932">
      <w:pPr>
        <w:jc w:val="both"/>
      </w:pPr>
      <w:r>
        <w:t>29</w:t>
      </w:r>
      <w:r>
        <w:tab/>
        <w:t>2.627.190,00</w:t>
      </w:r>
      <w:r>
        <w:tab/>
        <w:t>324.112,50</w:t>
      </w:r>
      <w:r>
        <w:tab/>
        <w:t>9.851,96</w:t>
      </w:r>
      <w:r>
        <w:tab/>
        <w:t>333.964,50</w:t>
      </w:r>
    </w:p>
    <w:p w:rsidRDefault="00E96932" w:rsidP="00E96932" w:rsidR="00E96932">
      <w:pPr>
        <w:jc w:val="both"/>
      </w:pPr>
      <w:r>
        <w:t>30</w:t>
      </w:r>
      <w:r>
        <w:tab/>
        <w:t>2.303.077,00</w:t>
      </w:r>
      <w:r>
        <w:tab/>
        <w:t>325.327,90</w:t>
      </w:r>
      <w:r>
        <w:tab/>
        <w:t>8.636,54</w:t>
      </w:r>
      <w:r>
        <w:tab/>
        <w:t>333.964,50</w:t>
      </w:r>
    </w:p>
    <w:p w:rsidRDefault="00E96932" w:rsidP="00E96932" w:rsidR="00E96932">
      <w:pPr>
        <w:jc w:val="both"/>
      </w:pPr>
      <w:r>
        <w:t>31</w:t>
      </w:r>
      <w:r>
        <w:tab/>
        <w:t>1.977.749,00</w:t>
      </w:r>
      <w:r>
        <w:tab/>
        <w:t>326.547,90</w:t>
      </w:r>
      <w:r>
        <w:tab/>
        <w:t>7.416,56</w:t>
      </w:r>
      <w:r>
        <w:tab/>
        <w:t>333.964,50</w:t>
      </w:r>
    </w:p>
    <w:p w:rsidRDefault="00E96932" w:rsidP="00E96932" w:rsidR="00E96932">
      <w:pPr>
        <w:jc w:val="both"/>
      </w:pPr>
      <w:r>
        <w:t>32</w:t>
      </w:r>
      <w:r>
        <w:tab/>
        <w:t>1.651.201,00</w:t>
      </w:r>
      <w:r>
        <w:tab/>
        <w:t>327.772,50</w:t>
      </w:r>
      <w:r>
        <w:tab/>
        <w:t>6.192,00</w:t>
      </w:r>
      <w:r>
        <w:tab/>
        <w:t>333.964,50</w:t>
      </w:r>
    </w:p>
    <w:p w:rsidRDefault="00E96932" w:rsidP="00E96932" w:rsidR="00E96932">
      <w:pPr>
        <w:jc w:val="both"/>
      </w:pPr>
      <w:r>
        <w:t>33</w:t>
      </w:r>
      <w:r>
        <w:tab/>
        <w:t>1.323.429,00</w:t>
      </w:r>
      <w:r>
        <w:tab/>
        <w:t>329.001,60</w:t>
      </w:r>
      <w:r>
        <w:tab/>
        <w:t>4.962,86</w:t>
      </w:r>
      <w:r>
        <w:tab/>
        <w:t>333.964,50</w:t>
      </w:r>
    </w:p>
    <w:p w:rsidRDefault="00E96932" w:rsidP="00E96932" w:rsidR="00E96932">
      <w:pPr>
        <w:jc w:val="both"/>
      </w:pPr>
      <w:r>
        <w:t>34</w:t>
      </w:r>
      <w:r>
        <w:tab/>
        <w:t>994.427,00</w:t>
      </w:r>
      <w:r>
        <w:tab/>
        <w:t>330.235,40</w:t>
      </w:r>
      <w:r>
        <w:tab/>
        <w:t>3.729,10</w:t>
      </w:r>
      <w:r>
        <w:tab/>
        <w:t>333.964,50</w:t>
      </w:r>
    </w:p>
    <w:p w:rsidRDefault="00E96932" w:rsidP="00E96932" w:rsidR="00E96932">
      <w:pPr>
        <w:jc w:val="both"/>
      </w:pPr>
      <w:r>
        <w:t>35</w:t>
      </w:r>
      <w:r>
        <w:tab/>
        <w:t>664.191,60</w:t>
      </w:r>
      <w:r>
        <w:tab/>
        <w:t>331.473,80</w:t>
      </w:r>
      <w:r>
        <w:tab/>
        <w:t>2.490,72</w:t>
      </w:r>
      <w:r>
        <w:tab/>
        <w:t>333.964,50</w:t>
      </w:r>
    </w:p>
    <w:p w:rsidRDefault="00E96932" w:rsidP="00E96932" w:rsidR="00E96932">
      <w:pPr>
        <w:jc w:val="both"/>
      </w:pPr>
      <w:r>
        <w:t>36</w:t>
      </w:r>
      <w:r>
        <w:tab/>
        <w:t>332.717,90</w:t>
      </w:r>
      <w:r>
        <w:tab/>
        <w:t>332.716,80</w:t>
      </w:r>
      <w:r>
        <w:tab/>
        <w:t>1.247,69</w:t>
      </w:r>
      <w:r>
        <w:tab/>
        <w:t>333.964,50</w:t>
      </w:r>
    </w:p>
    <w:p w:rsidRDefault="00E96932" w:rsidP="00E96932" w:rsidR="00E96932">
      <w:pPr>
        <w:jc w:val="both"/>
      </w:pPr>
      <w:r>
        <w:t>Ukupno:</w:t>
      </w:r>
      <w:r>
        <w:tab/>
        <w:t>795.864,00</w:t>
      </w:r>
      <w:r>
        <w:tab/>
        <w:t xml:space="preserve">12.022.720,00 </w:t>
      </w:r>
    </w:p>
    <w:p w:rsidRDefault="00E96932" w:rsidP="00E96932" w:rsidR="00E96932">
      <w:pPr>
        <w:jc w:val="both"/>
      </w:pPr>
      <w:r>
        <w:cr/>
        <w:t>b)</w:t>
      </w:r>
      <w:r>
        <w:tab/>
        <w:t>Otpisom 70% utvrđene tražbine, tj. 26.196.003,14 kn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5.</w:t>
      </w:r>
      <w:r>
        <w:tab/>
        <w:t>Vjerovniku FAMES NEKRETNINE d.o.o. iz Sesveta, Primorska 5, OIB: 62507984293, utvrđena tražbina u iznosu od 37.422.861,63 kn, izmiruje se na način: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a)</w:t>
      </w:r>
      <w:r>
        <w:tab/>
        <w:t>30 % utvrđene tražbine, tj. 11.226.858,49 kuna, u 36 jednakih mjesečnih anuiteta, svaki u visini 333.964,50 kn, nakon isteka počeka 12 mjeseci od pravomoćnosti sklopljene predstečajne Nagodbe, pred nadležnim Trgovačkim sudom, u kojima je sadržana kamata 4,5% godišnje u otplati, a koji dospijevaju kako slijedi: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Br. anuit.</w:t>
      </w:r>
      <w:r>
        <w:tab/>
        <w:t>Ostatak duga</w:t>
      </w:r>
      <w:r>
        <w:tab/>
        <w:t>Otplata</w:t>
      </w:r>
      <w:r>
        <w:tab/>
        <w:t>Kamata</w:t>
      </w:r>
      <w:r>
        <w:tab/>
        <w:t>Anuitet</w:t>
      </w:r>
    </w:p>
    <w:p w:rsidRDefault="00E96932" w:rsidP="00E96932" w:rsidR="00E96932">
      <w:pPr>
        <w:jc w:val="both"/>
      </w:pPr>
      <w:r>
        <w:lastRenderedPageBreak/>
        <w:t>1</w:t>
      </w:r>
      <w:r>
        <w:tab/>
        <w:t>11.226.860,00</w:t>
      </w:r>
      <w:r>
        <w:tab/>
        <w:t>291.863,80</w:t>
      </w:r>
      <w:r>
        <w:tab/>
        <w:t>42.100,71</w:t>
      </w:r>
      <w:r>
        <w:tab/>
        <w:t>333.964,50</w:t>
      </w:r>
    </w:p>
    <w:p w:rsidRDefault="00E96932" w:rsidP="00E96932" w:rsidR="00E96932">
      <w:pPr>
        <w:jc w:val="both"/>
      </w:pPr>
      <w:r>
        <w:t>2</w:t>
      </w:r>
      <w:r>
        <w:tab/>
        <w:t>10.934.990,00</w:t>
      </w:r>
      <w:r>
        <w:tab/>
        <w:t>292.958,30</w:t>
      </w:r>
      <w:r>
        <w:tab/>
        <w:t>41.006,23</w:t>
      </w:r>
      <w:r>
        <w:tab/>
        <w:t>333.964,50</w:t>
      </w:r>
    </w:p>
    <w:p w:rsidRDefault="00E96932" w:rsidP="00E96932" w:rsidR="00E96932">
      <w:pPr>
        <w:jc w:val="both"/>
      </w:pPr>
      <w:r>
        <w:t>3</w:t>
      </w:r>
      <w:r>
        <w:tab/>
        <w:t>10.642.040,00</w:t>
      </w:r>
      <w:r>
        <w:tab/>
        <w:t>294.056,80</w:t>
      </w:r>
      <w:r>
        <w:tab/>
        <w:t>39.907,63</w:t>
      </w:r>
      <w:r>
        <w:tab/>
        <w:t>333.964,50</w:t>
      </w:r>
    </w:p>
    <w:p w:rsidRDefault="00E96932" w:rsidP="00E96932" w:rsidR="00E96932">
      <w:pPr>
        <w:jc w:val="both"/>
      </w:pPr>
      <w:r>
        <w:t>4</w:t>
      </w:r>
      <w:r>
        <w:tab/>
        <w:t>10.347.980,00</w:t>
      </w:r>
      <w:r>
        <w:tab/>
        <w:t>295.159,60</w:t>
      </w:r>
      <w:r>
        <w:tab/>
        <w:t>38.804,92</w:t>
      </w:r>
      <w:r>
        <w:tab/>
        <w:t>333.964,50</w:t>
      </w:r>
    </w:p>
    <w:p w:rsidRDefault="00E96932" w:rsidP="00E96932" w:rsidR="00E96932">
      <w:pPr>
        <w:jc w:val="both"/>
      </w:pPr>
      <w:r>
        <w:t>5</w:t>
      </w:r>
      <w:r>
        <w:tab/>
        <w:t>10.052.820,00</w:t>
      </w:r>
      <w:r>
        <w:tab/>
        <w:t>296.266,40</w:t>
      </w:r>
      <w:r>
        <w:tab/>
        <w:t>37.698,07</w:t>
      </w:r>
      <w:r>
        <w:tab/>
        <w:t>333.964,50</w:t>
      </w:r>
    </w:p>
    <w:p w:rsidRDefault="00E96932" w:rsidP="00E96932" w:rsidR="00E96932">
      <w:pPr>
        <w:jc w:val="both"/>
      </w:pPr>
      <w:r>
        <w:t>6</w:t>
      </w:r>
      <w:r>
        <w:tab/>
        <w:t>9.756.553,00</w:t>
      </w:r>
      <w:r>
        <w:tab/>
        <w:t>297.377,40</w:t>
      </w:r>
      <w:r>
        <w:tab/>
        <w:t>36.587,07</w:t>
      </w:r>
      <w:r>
        <w:tab/>
        <w:t>333.964,50</w:t>
      </w:r>
    </w:p>
    <w:p w:rsidRDefault="00E96932" w:rsidP="00E96932" w:rsidR="00E96932">
      <w:pPr>
        <w:jc w:val="both"/>
      </w:pPr>
      <w:r>
        <w:t>7</w:t>
      </w:r>
      <w:r>
        <w:tab/>
        <w:t>9.459.176,00</w:t>
      </w:r>
      <w:r>
        <w:tab/>
        <w:t>298.492,60</w:t>
      </w:r>
      <w:r>
        <w:tab/>
        <w:t>35.471,91</w:t>
      </w:r>
      <w:r>
        <w:tab/>
        <w:t>333.964,50</w:t>
      </w:r>
    </w:p>
    <w:p w:rsidRDefault="00E96932" w:rsidP="00E96932" w:rsidR="00E96932">
      <w:pPr>
        <w:jc w:val="both"/>
      </w:pPr>
      <w:r>
        <w:t>8</w:t>
      </w:r>
      <w:r>
        <w:tab/>
        <w:t>9.160.683,00</w:t>
      </w:r>
      <w:r>
        <w:tab/>
        <w:t>299.611,90</w:t>
      </w:r>
      <w:r>
        <w:tab/>
        <w:t>34.352,56</w:t>
      </w:r>
      <w:r>
        <w:tab/>
        <w:t>333.964,50</w:t>
      </w:r>
    </w:p>
    <w:p w:rsidRDefault="00E96932" w:rsidP="00E96932" w:rsidR="00E96932">
      <w:pPr>
        <w:jc w:val="both"/>
      </w:pPr>
      <w:r>
        <w:t>9</w:t>
      </w:r>
      <w:r>
        <w:tab/>
        <w:t>8.861.071,00</w:t>
      </w:r>
      <w:r>
        <w:tab/>
        <w:t>300.735,40</w:t>
      </w:r>
      <w:r>
        <w:tab/>
        <w:t>33.229,02</w:t>
      </w:r>
      <w:r>
        <w:tab/>
        <w:t>333.964,50</w:t>
      </w:r>
    </w:p>
    <w:p w:rsidRDefault="00E96932" w:rsidP="00E96932" w:rsidR="00E96932">
      <w:pPr>
        <w:jc w:val="both"/>
      </w:pPr>
      <w:r>
        <w:t>10</w:t>
      </w:r>
      <w:r>
        <w:tab/>
        <w:t>8.560.336,00</w:t>
      </w:r>
      <w:r>
        <w:tab/>
        <w:t>301.863,20</w:t>
      </w:r>
      <w:r>
        <w:tab/>
        <w:t>32.101,26</w:t>
      </w:r>
      <w:r>
        <w:tab/>
        <w:t>333.964,50</w:t>
      </w:r>
    </w:p>
    <w:p w:rsidRDefault="00E96932" w:rsidP="00E96932" w:rsidR="00E96932">
      <w:pPr>
        <w:jc w:val="both"/>
      </w:pPr>
      <w:r>
        <w:t>11</w:t>
      </w:r>
      <w:r>
        <w:tab/>
        <w:t>8.258.473,00</w:t>
      </w:r>
      <w:r>
        <w:tab/>
        <w:t>302.995,20</w:t>
      </w:r>
      <w:r>
        <w:tab/>
        <w:t>30.969,27</w:t>
      </w:r>
      <w:r>
        <w:tab/>
        <w:t>333.964,50</w:t>
      </w:r>
    </w:p>
    <w:p w:rsidRDefault="00E96932" w:rsidP="00E96932" w:rsidR="00E96932">
      <w:pPr>
        <w:jc w:val="both"/>
      </w:pPr>
      <w:r>
        <w:t>12</w:t>
      </w:r>
      <w:r>
        <w:tab/>
        <w:t>7.955.478,00</w:t>
      </w:r>
      <w:r>
        <w:tab/>
        <w:t>304.131,40</w:t>
      </w:r>
      <w:r>
        <w:tab/>
        <w:t>29.833,04</w:t>
      </w:r>
      <w:r>
        <w:tab/>
        <w:t>333.964,50</w:t>
      </w:r>
    </w:p>
    <w:p w:rsidRDefault="00E96932" w:rsidP="00E96932" w:rsidR="00E96932">
      <w:pPr>
        <w:jc w:val="both"/>
      </w:pPr>
      <w:r>
        <w:t>13</w:t>
      </w:r>
      <w:r>
        <w:tab/>
        <w:t>7.651.347,00</w:t>
      </w:r>
      <w:r>
        <w:tab/>
        <w:t>305.271,90</w:t>
      </w:r>
      <w:r>
        <w:tab/>
        <w:t>28.692,55</w:t>
      </w:r>
      <w:r>
        <w:tab/>
        <w:t>333.964,50</w:t>
      </w:r>
    </w:p>
    <w:p w:rsidRDefault="00E96932" w:rsidP="00E96932" w:rsidR="00E96932">
      <w:pPr>
        <w:jc w:val="both"/>
      </w:pPr>
      <w:r>
        <w:t>14</w:t>
      </w:r>
      <w:r>
        <w:tab/>
        <w:t>7.346.075,00</w:t>
      </w:r>
      <w:r>
        <w:tab/>
        <w:t>306.416,70</w:t>
      </w:r>
      <w:r>
        <w:tab/>
        <w:t>27.547,78</w:t>
      </w:r>
      <w:r>
        <w:tab/>
        <w:t>333.964,50</w:t>
      </w:r>
    </w:p>
    <w:p w:rsidRDefault="00E96932" w:rsidP="00E96932" w:rsidR="00E96932">
      <w:pPr>
        <w:jc w:val="both"/>
      </w:pPr>
      <w:r>
        <w:t>15</w:t>
      </w:r>
      <w:r>
        <w:tab/>
        <w:t>7.039.658,00</w:t>
      </w:r>
      <w:r>
        <w:tab/>
        <w:t>307.565,80</w:t>
      </w:r>
      <w:r>
        <w:tab/>
        <w:t>26.398,72</w:t>
      </w:r>
      <w:r>
        <w:tab/>
        <w:t>333.964,50</w:t>
      </w:r>
    </w:p>
    <w:p w:rsidRDefault="00E96932" w:rsidP="00E96932" w:rsidR="00E96932">
      <w:pPr>
        <w:jc w:val="both"/>
      </w:pPr>
      <w:r>
        <w:t>16</w:t>
      </w:r>
      <w:r>
        <w:tab/>
        <w:t>6.732.092,00</w:t>
      </w:r>
      <w:r>
        <w:tab/>
        <w:t>308.719,10</w:t>
      </w:r>
      <w:r>
        <w:tab/>
        <w:t>25.245,34</w:t>
      </w:r>
      <w:r>
        <w:tab/>
        <w:t>333.964,50</w:t>
      </w:r>
    </w:p>
    <w:p w:rsidRDefault="00E96932" w:rsidP="00E96932" w:rsidR="00E96932">
      <w:pPr>
        <w:jc w:val="both"/>
      </w:pPr>
      <w:r>
        <w:t>17</w:t>
      </w:r>
      <w:r>
        <w:tab/>
        <w:t>6.423.373,00</w:t>
      </w:r>
      <w:r>
        <w:tab/>
        <w:t>309.876,80</w:t>
      </w:r>
      <w:r>
        <w:tab/>
        <w:t>24.087,65</w:t>
      </w:r>
      <w:r>
        <w:tab/>
        <w:t>333.964,50</w:t>
      </w:r>
    </w:p>
    <w:p w:rsidRDefault="00E96932" w:rsidP="00E96932" w:rsidR="00E96932">
      <w:pPr>
        <w:jc w:val="both"/>
      </w:pPr>
      <w:r>
        <w:t>18</w:t>
      </w:r>
      <w:r>
        <w:tab/>
        <w:t>6.113.496,00</w:t>
      </w:r>
      <w:r>
        <w:tab/>
        <w:t>311.038,90</w:t>
      </w:r>
      <w:r>
        <w:tab/>
        <w:t>22.925,61</w:t>
      </w:r>
      <w:r>
        <w:tab/>
        <w:t>333.964,50</w:t>
      </w:r>
    </w:p>
    <w:p w:rsidRDefault="00E96932" w:rsidP="00E96932" w:rsidR="00E96932">
      <w:pPr>
        <w:jc w:val="both"/>
      </w:pPr>
      <w:r>
        <w:t>19</w:t>
      </w:r>
      <w:r>
        <w:tab/>
        <w:t>5.802.457,00</w:t>
      </w:r>
      <w:r>
        <w:tab/>
        <w:t>312.205,30</w:t>
      </w:r>
      <w:r>
        <w:tab/>
        <w:t>21.759,21</w:t>
      </w:r>
      <w:r>
        <w:tab/>
        <w:t>333.964,50</w:t>
      </w:r>
    </w:p>
    <w:p w:rsidRDefault="00E96932" w:rsidP="00E96932" w:rsidR="00E96932">
      <w:pPr>
        <w:jc w:val="both"/>
      </w:pPr>
      <w:r>
        <w:t>20</w:t>
      </w:r>
      <w:r>
        <w:tab/>
        <w:t>5.490.252,00</w:t>
      </w:r>
      <w:r>
        <w:tab/>
        <w:t>313.376,00</w:t>
      </w:r>
      <w:r>
        <w:tab/>
        <w:t>20.588,45</w:t>
      </w:r>
      <w:r>
        <w:tab/>
        <w:t>333.964,50</w:t>
      </w:r>
    </w:p>
    <w:p w:rsidRDefault="00E96932" w:rsidP="00E96932" w:rsidR="00E96932">
      <w:pPr>
        <w:jc w:val="both"/>
      </w:pPr>
      <w:r>
        <w:t>21</w:t>
      </w:r>
      <w:r>
        <w:tab/>
        <w:t>5.176.876,00</w:t>
      </w:r>
      <w:r>
        <w:tab/>
        <w:t>314.551,20</w:t>
      </w:r>
      <w:r>
        <w:tab/>
        <w:t>19.413,29</w:t>
      </w:r>
      <w:r>
        <w:tab/>
        <w:t>333.964,50</w:t>
      </w:r>
    </w:p>
    <w:p w:rsidRDefault="00E96932" w:rsidP="00E96932" w:rsidR="00E96932">
      <w:pPr>
        <w:jc w:val="both"/>
      </w:pPr>
      <w:r>
        <w:t>22</w:t>
      </w:r>
      <w:r>
        <w:tab/>
        <w:t>4.862.325,00</w:t>
      </w:r>
      <w:r>
        <w:tab/>
        <w:t>315.730,80</w:t>
      </w:r>
      <w:r>
        <w:tab/>
        <w:t>18.233,72</w:t>
      </w:r>
      <w:r>
        <w:tab/>
        <w:t>333.964,50</w:t>
      </w:r>
    </w:p>
    <w:p w:rsidRDefault="00E96932" w:rsidP="00E96932" w:rsidR="00E96932">
      <w:pPr>
        <w:jc w:val="both"/>
      </w:pPr>
      <w:r>
        <w:t>23</w:t>
      </w:r>
      <w:r>
        <w:tab/>
        <w:t>4.546.594,00</w:t>
      </w:r>
      <w:r>
        <w:tab/>
        <w:t>316.914,80</w:t>
      </w:r>
      <w:r>
        <w:tab/>
        <w:t>17.049,73</w:t>
      </w:r>
      <w:r>
        <w:tab/>
        <w:t>333.964,50</w:t>
      </w:r>
    </w:p>
    <w:p w:rsidRDefault="00E96932" w:rsidP="00E96932" w:rsidR="00E96932">
      <w:pPr>
        <w:jc w:val="both"/>
      </w:pPr>
      <w:r>
        <w:t>24</w:t>
      </w:r>
      <w:r>
        <w:tab/>
        <w:t>4.229.679,00</w:t>
      </w:r>
      <w:r>
        <w:tab/>
        <w:t>318.103,20</w:t>
      </w:r>
      <w:r>
        <w:tab/>
        <w:t>15.861,30</w:t>
      </w:r>
      <w:r>
        <w:tab/>
        <w:t>333.964,50</w:t>
      </w:r>
    </w:p>
    <w:p w:rsidRDefault="00E96932" w:rsidP="00E96932" w:rsidR="00E96932">
      <w:pPr>
        <w:jc w:val="both"/>
      </w:pPr>
      <w:r>
        <w:t>25</w:t>
      </w:r>
      <w:r>
        <w:tab/>
        <w:t>3.911.576,00</w:t>
      </w:r>
      <w:r>
        <w:tab/>
        <w:t>319.296,10</w:t>
      </w:r>
      <w:r>
        <w:tab/>
        <w:t>14.668,41</w:t>
      </w:r>
      <w:r>
        <w:tab/>
        <w:t>333.964,50</w:t>
      </w:r>
    </w:p>
    <w:p w:rsidRDefault="00E96932" w:rsidP="00E96932" w:rsidR="00E96932">
      <w:pPr>
        <w:jc w:val="both"/>
      </w:pPr>
      <w:r>
        <w:t>26</w:t>
      </w:r>
      <w:r>
        <w:tab/>
        <w:t>3.592.280,00</w:t>
      </w:r>
      <w:r>
        <w:tab/>
        <w:t>320.493,40</w:t>
      </w:r>
      <w:r>
        <w:tab/>
        <w:t>13.471,05</w:t>
      </w:r>
      <w:r>
        <w:tab/>
        <w:t>333.964,50</w:t>
      </w:r>
    </w:p>
    <w:p w:rsidRDefault="00E96932" w:rsidP="00E96932" w:rsidR="00E96932">
      <w:pPr>
        <w:jc w:val="both"/>
      </w:pPr>
      <w:r>
        <w:t>27</w:t>
      </w:r>
      <w:r>
        <w:tab/>
        <w:t>3.271.786,00</w:t>
      </w:r>
      <w:r>
        <w:tab/>
        <w:t>321.695,30</w:t>
      </w:r>
      <w:r>
        <w:tab/>
        <w:t>12.269,20</w:t>
      </w:r>
      <w:r>
        <w:tab/>
        <w:t>333.964,50</w:t>
      </w:r>
    </w:p>
    <w:p w:rsidRDefault="00E96932" w:rsidP="00E96932" w:rsidR="00E96932">
      <w:pPr>
        <w:jc w:val="both"/>
      </w:pPr>
      <w:r>
        <w:t>28</w:t>
      </w:r>
      <w:r>
        <w:tab/>
        <w:t>2.950.091,00</w:t>
      </w:r>
      <w:r>
        <w:tab/>
        <w:t>322.901,60</w:t>
      </w:r>
      <w:r>
        <w:tab/>
        <w:t>11.062,84</w:t>
      </w:r>
      <w:r>
        <w:tab/>
        <w:t>333.964,50</w:t>
      </w:r>
    </w:p>
    <w:p w:rsidRDefault="00E96932" w:rsidP="00E96932" w:rsidR="00E96932">
      <w:pPr>
        <w:jc w:val="both"/>
      </w:pPr>
      <w:r>
        <w:t>29</w:t>
      </w:r>
      <w:r>
        <w:tab/>
        <w:t>2.627.190,00</w:t>
      </w:r>
      <w:r>
        <w:tab/>
        <w:t>324.112,50</w:t>
      </w:r>
      <w:r>
        <w:tab/>
        <w:t>9.851,96</w:t>
      </w:r>
      <w:r>
        <w:tab/>
        <w:t>333.964,50</w:t>
      </w:r>
    </w:p>
    <w:p w:rsidRDefault="00E96932" w:rsidP="00E96932" w:rsidR="00E96932">
      <w:pPr>
        <w:jc w:val="both"/>
      </w:pPr>
      <w:r>
        <w:t>30</w:t>
      </w:r>
      <w:r>
        <w:tab/>
        <w:t>2.303.077,00</w:t>
      </w:r>
      <w:r>
        <w:tab/>
        <w:t>325.327,90</w:t>
      </w:r>
      <w:r>
        <w:tab/>
        <w:t>8.636,54</w:t>
      </w:r>
      <w:r>
        <w:tab/>
        <w:t>333.964,50</w:t>
      </w:r>
    </w:p>
    <w:p w:rsidRDefault="00E96932" w:rsidP="00E96932" w:rsidR="00E96932">
      <w:pPr>
        <w:jc w:val="both"/>
      </w:pPr>
      <w:r>
        <w:t>31</w:t>
      </w:r>
      <w:r>
        <w:tab/>
        <w:t>1.977.749,00</w:t>
      </w:r>
      <w:r>
        <w:tab/>
        <w:t>326.547,90</w:t>
      </w:r>
      <w:r>
        <w:tab/>
        <w:t>7.416,56</w:t>
      </w:r>
      <w:r>
        <w:tab/>
        <w:t>333.964,50</w:t>
      </w:r>
    </w:p>
    <w:p w:rsidRDefault="00E96932" w:rsidP="00E96932" w:rsidR="00E96932">
      <w:pPr>
        <w:jc w:val="both"/>
      </w:pPr>
      <w:r>
        <w:t>32</w:t>
      </w:r>
      <w:r>
        <w:tab/>
        <w:t>1.651.201,00</w:t>
      </w:r>
      <w:r>
        <w:tab/>
        <w:t>327.772,50</w:t>
      </w:r>
      <w:r>
        <w:tab/>
        <w:t>6.192,00</w:t>
      </w:r>
      <w:r>
        <w:tab/>
        <w:t>333.964,50</w:t>
      </w:r>
    </w:p>
    <w:p w:rsidRDefault="00E96932" w:rsidP="00E96932" w:rsidR="00E96932">
      <w:pPr>
        <w:jc w:val="both"/>
      </w:pPr>
      <w:r>
        <w:t>33</w:t>
      </w:r>
      <w:r>
        <w:tab/>
        <w:t>1.323.429,00</w:t>
      </w:r>
      <w:r>
        <w:tab/>
        <w:t>329.001,60</w:t>
      </w:r>
      <w:r>
        <w:tab/>
        <w:t>4.962,86</w:t>
      </w:r>
      <w:r>
        <w:tab/>
        <w:t>333.964,50</w:t>
      </w:r>
    </w:p>
    <w:p w:rsidRDefault="00E96932" w:rsidP="00E96932" w:rsidR="00E96932">
      <w:pPr>
        <w:jc w:val="both"/>
      </w:pPr>
      <w:r>
        <w:t>34</w:t>
      </w:r>
      <w:r>
        <w:tab/>
        <w:t>994.427,00</w:t>
      </w:r>
      <w:r>
        <w:tab/>
        <w:t>330.235,40</w:t>
      </w:r>
      <w:r>
        <w:tab/>
        <w:t>3.729,10</w:t>
      </w:r>
      <w:r>
        <w:tab/>
        <w:t>333.964,50</w:t>
      </w:r>
    </w:p>
    <w:p w:rsidRDefault="00E96932" w:rsidP="00E96932" w:rsidR="00E96932">
      <w:pPr>
        <w:jc w:val="both"/>
      </w:pPr>
      <w:r>
        <w:t>35</w:t>
      </w:r>
      <w:r>
        <w:tab/>
        <w:t>664.191,60</w:t>
      </w:r>
      <w:r>
        <w:tab/>
        <w:t>331.473,80</w:t>
      </w:r>
      <w:r>
        <w:tab/>
        <w:t>2.490,72</w:t>
      </w:r>
      <w:r>
        <w:tab/>
        <w:t>333.964,50</w:t>
      </w:r>
    </w:p>
    <w:p w:rsidRDefault="00E96932" w:rsidP="00E96932" w:rsidR="00E96932">
      <w:pPr>
        <w:jc w:val="both"/>
      </w:pPr>
      <w:r>
        <w:t>36</w:t>
      </w:r>
      <w:r>
        <w:tab/>
        <w:t>332.717,90</w:t>
      </w:r>
      <w:r>
        <w:tab/>
        <w:t>332.716,80</w:t>
      </w:r>
      <w:r>
        <w:tab/>
        <w:t>1.247,69</w:t>
      </w:r>
      <w:r>
        <w:tab/>
        <w:t>333.964,50</w:t>
      </w:r>
    </w:p>
    <w:p w:rsidRDefault="00E96932" w:rsidP="00E96932" w:rsidR="00E96932">
      <w:pPr>
        <w:jc w:val="both"/>
      </w:pPr>
      <w:r>
        <w:t>Ukupno:</w:t>
      </w:r>
      <w:r>
        <w:tab/>
        <w:t>795.864,00</w:t>
      </w:r>
      <w:r>
        <w:tab/>
        <w:t xml:space="preserve">12.022.720,00 </w:t>
      </w:r>
    </w:p>
    <w:p w:rsidRDefault="00E96932" w:rsidP="00E96932" w:rsidR="00E96932">
      <w:pPr>
        <w:jc w:val="both"/>
      </w:pPr>
      <w:r>
        <w:cr/>
        <w:t>b)</w:t>
      </w:r>
      <w:r>
        <w:tab/>
        <w:t>Otpisom 70% utvrđene tražbine, tj. 26.196.003,14 kn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6.</w:t>
      </w:r>
      <w:r>
        <w:tab/>
        <w:t>Vjerovniku FINIENS NEKRETNINE d.o.o. iz Sesveta, Primorska 5, OIB: 90242947323, utvrđena tražbina u iznosu od 37.422.861,63 kn, izmiruje se na način: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a)</w:t>
      </w:r>
      <w:r>
        <w:tab/>
        <w:t>30 % utvrđene tražbine, tj. 11.226.858,49 kuna, u 36 jednakih mjesečnih anuiteta, svaki u visini 333.964,50 kn, nakon isteka počeka 12 mjeseci od pravomoćnosti sklopljene predstečajne Nagodbe, pred nadležnim Trgovačkim sudom, u kojima je sadržana kamata 4,5% godišnje u otplati, a koji dospijevaju kako slijedi: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Br. anuit.</w:t>
      </w:r>
      <w:r>
        <w:tab/>
        <w:t>Ostatak duga</w:t>
      </w:r>
      <w:r>
        <w:tab/>
        <w:t>Otplata</w:t>
      </w:r>
      <w:r>
        <w:tab/>
        <w:t>Kamata</w:t>
      </w:r>
      <w:r>
        <w:tab/>
        <w:t>Anuitet</w:t>
      </w:r>
    </w:p>
    <w:p w:rsidRDefault="00E96932" w:rsidP="00E96932" w:rsidR="00E96932">
      <w:pPr>
        <w:jc w:val="both"/>
      </w:pPr>
      <w:r>
        <w:t>1</w:t>
      </w:r>
      <w:r>
        <w:tab/>
        <w:t>11.226.860,00</w:t>
      </w:r>
      <w:r>
        <w:tab/>
        <w:t>291.863,80</w:t>
      </w:r>
      <w:r>
        <w:tab/>
        <w:t>42.100,71</w:t>
      </w:r>
      <w:r>
        <w:tab/>
        <w:t>333.964,50</w:t>
      </w:r>
    </w:p>
    <w:p w:rsidRDefault="00E96932" w:rsidP="00E96932" w:rsidR="00E96932">
      <w:pPr>
        <w:jc w:val="both"/>
      </w:pPr>
      <w:r>
        <w:lastRenderedPageBreak/>
        <w:t>2</w:t>
      </w:r>
      <w:r>
        <w:tab/>
        <w:t>10.934.990,00</w:t>
      </w:r>
      <w:r>
        <w:tab/>
        <w:t>292.958,30</w:t>
      </w:r>
      <w:r>
        <w:tab/>
        <w:t>41.006,23</w:t>
      </w:r>
      <w:r>
        <w:tab/>
        <w:t>333.964,50</w:t>
      </w:r>
    </w:p>
    <w:p w:rsidRDefault="00E96932" w:rsidP="00E96932" w:rsidR="00E96932">
      <w:pPr>
        <w:jc w:val="both"/>
      </w:pPr>
      <w:r>
        <w:t>3</w:t>
      </w:r>
      <w:r>
        <w:tab/>
        <w:t>10.642.040,00</w:t>
      </w:r>
      <w:r>
        <w:tab/>
        <w:t>294.056,80</w:t>
      </w:r>
      <w:r>
        <w:tab/>
        <w:t>39.907,63</w:t>
      </w:r>
      <w:r>
        <w:tab/>
        <w:t>333.964,50</w:t>
      </w:r>
    </w:p>
    <w:p w:rsidRDefault="00E96932" w:rsidP="00E96932" w:rsidR="00E96932">
      <w:pPr>
        <w:jc w:val="both"/>
      </w:pPr>
      <w:r>
        <w:t>4</w:t>
      </w:r>
      <w:r>
        <w:tab/>
        <w:t>10.347.980,00</w:t>
      </w:r>
      <w:r>
        <w:tab/>
        <w:t>295.159,60</w:t>
      </w:r>
      <w:r>
        <w:tab/>
        <w:t>38.804,92</w:t>
      </w:r>
      <w:r>
        <w:tab/>
        <w:t>333.964,50</w:t>
      </w:r>
    </w:p>
    <w:p w:rsidRDefault="00E96932" w:rsidP="00E96932" w:rsidR="00E96932">
      <w:pPr>
        <w:jc w:val="both"/>
      </w:pPr>
      <w:r>
        <w:t>5</w:t>
      </w:r>
      <w:r>
        <w:tab/>
        <w:t>10.052.820,00</w:t>
      </w:r>
      <w:r>
        <w:tab/>
        <w:t>296.266,40</w:t>
      </w:r>
      <w:r>
        <w:tab/>
        <w:t>37.698,07</w:t>
      </w:r>
      <w:r>
        <w:tab/>
        <w:t>333.964,50</w:t>
      </w:r>
    </w:p>
    <w:p w:rsidRDefault="00E96932" w:rsidP="00E96932" w:rsidR="00E96932">
      <w:pPr>
        <w:jc w:val="both"/>
      </w:pPr>
      <w:r>
        <w:t>6</w:t>
      </w:r>
      <w:r>
        <w:tab/>
        <w:t>9.756.553,00</w:t>
      </w:r>
      <w:r>
        <w:tab/>
        <w:t>297.377,40</w:t>
      </w:r>
      <w:r>
        <w:tab/>
        <w:t>36.587,07</w:t>
      </w:r>
      <w:r>
        <w:tab/>
        <w:t>333.964,50</w:t>
      </w:r>
    </w:p>
    <w:p w:rsidRDefault="00E96932" w:rsidP="00E96932" w:rsidR="00E96932">
      <w:pPr>
        <w:jc w:val="both"/>
      </w:pPr>
      <w:r>
        <w:t>7</w:t>
      </w:r>
      <w:r>
        <w:tab/>
        <w:t>9.459.176,00</w:t>
      </w:r>
      <w:r>
        <w:tab/>
        <w:t>298.492,60</w:t>
      </w:r>
      <w:r>
        <w:tab/>
        <w:t>35.471,91</w:t>
      </w:r>
      <w:r>
        <w:tab/>
        <w:t>333.964,50</w:t>
      </w:r>
    </w:p>
    <w:p w:rsidRDefault="00E96932" w:rsidP="00E96932" w:rsidR="00E96932">
      <w:pPr>
        <w:jc w:val="both"/>
      </w:pPr>
      <w:r>
        <w:t>8</w:t>
      </w:r>
      <w:r>
        <w:tab/>
        <w:t>9.160.683,00</w:t>
      </w:r>
      <w:r>
        <w:tab/>
        <w:t>299.611,90</w:t>
      </w:r>
      <w:r>
        <w:tab/>
        <w:t>34.352,56</w:t>
      </w:r>
      <w:r>
        <w:tab/>
        <w:t>333.964,50</w:t>
      </w:r>
    </w:p>
    <w:p w:rsidRDefault="00E96932" w:rsidP="00E96932" w:rsidR="00E96932">
      <w:pPr>
        <w:jc w:val="both"/>
      </w:pPr>
      <w:r>
        <w:t>9</w:t>
      </w:r>
      <w:r>
        <w:tab/>
        <w:t>8.861.071,00</w:t>
      </w:r>
      <w:r>
        <w:tab/>
        <w:t>300.735,40</w:t>
      </w:r>
      <w:r>
        <w:tab/>
        <w:t>33.229,02</w:t>
      </w:r>
      <w:r>
        <w:tab/>
        <w:t>333.964,50</w:t>
      </w:r>
    </w:p>
    <w:p w:rsidRDefault="00E96932" w:rsidP="00E96932" w:rsidR="00E96932">
      <w:pPr>
        <w:jc w:val="both"/>
      </w:pPr>
      <w:r>
        <w:t>10</w:t>
      </w:r>
      <w:r>
        <w:tab/>
        <w:t>8.560.336,00</w:t>
      </w:r>
      <w:r>
        <w:tab/>
        <w:t>301.863,20</w:t>
      </w:r>
      <w:r>
        <w:tab/>
        <w:t>32.101,26</w:t>
      </w:r>
      <w:r>
        <w:tab/>
        <w:t>333.964,50</w:t>
      </w:r>
    </w:p>
    <w:p w:rsidRDefault="00E96932" w:rsidP="00E96932" w:rsidR="00E96932">
      <w:pPr>
        <w:jc w:val="both"/>
      </w:pPr>
      <w:r>
        <w:t>11</w:t>
      </w:r>
      <w:r>
        <w:tab/>
        <w:t>8.258.473,00</w:t>
      </w:r>
      <w:r>
        <w:tab/>
        <w:t>302.995,20</w:t>
      </w:r>
      <w:r>
        <w:tab/>
        <w:t>30.969,27</w:t>
      </w:r>
      <w:r>
        <w:tab/>
        <w:t>333.964,50</w:t>
      </w:r>
    </w:p>
    <w:p w:rsidRDefault="00E96932" w:rsidP="00E96932" w:rsidR="00E96932">
      <w:pPr>
        <w:jc w:val="both"/>
      </w:pPr>
      <w:r>
        <w:t>12</w:t>
      </w:r>
      <w:r>
        <w:tab/>
        <w:t>7.955.478,00</w:t>
      </w:r>
      <w:r>
        <w:tab/>
        <w:t>304.131,40</w:t>
      </w:r>
      <w:r>
        <w:tab/>
        <w:t>29.833,04</w:t>
      </w:r>
      <w:r>
        <w:tab/>
        <w:t>333.964,50</w:t>
      </w:r>
    </w:p>
    <w:p w:rsidRDefault="00E96932" w:rsidP="00E96932" w:rsidR="00E96932">
      <w:pPr>
        <w:jc w:val="both"/>
      </w:pPr>
      <w:r>
        <w:t>13</w:t>
      </w:r>
      <w:r>
        <w:tab/>
        <w:t>7.651.347,00</w:t>
      </w:r>
      <w:r>
        <w:tab/>
        <w:t>305.271,90</w:t>
      </w:r>
      <w:r>
        <w:tab/>
        <w:t>28.692,55</w:t>
      </w:r>
      <w:r>
        <w:tab/>
        <w:t>333.964,50</w:t>
      </w:r>
    </w:p>
    <w:p w:rsidRDefault="00E96932" w:rsidP="00E96932" w:rsidR="00E96932">
      <w:pPr>
        <w:jc w:val="both"/>
      </w:pPr>
      <w:r>
        <w:t>14</w:t>
      </w:r>
      <w:r>
        <w:tab/>
        <w:t>7.346.075,00</w:t>
      </w:r>
      <w:r>
        <w:tab/>
        <w:t>306.416,70</w:t>
      </w:r>
      <w:r>
        <w:tab/>
        <w:t>27.547,78</w:t>
      </w:r>
      <w:r>
        <w:tab/>
        <w:t>333.964,50</w:t>
      </w:r>
    </w:p>
    <w:p w:rsidRDefault="00E96932" w:rsidP="00E96932" w:rsidR="00E96932">
      <w:pPr>
        <w:jc w:val="both"/>
      </w:pPr>
      <w:r>
        <w:t>15</w:t>
      </w:r>
      <w:r>
        <w:tab/>
        <w:t>7.039.658,00</w:t>
      </w:r>
      <w:r>
        <w:tab/>
        <w:t>307.565,80</w:t>
      </w:r>
      <w:r>
        <w:tab/>
        <w:t>26.398,72</w:t>
      </w:r>
      <w:r>
        <w:tab/>
        <w:t>333.964,50</w:t>
      </w:r>
    </w:p>
    <w:p w:rsidRDefault="00E96932" w:rsidP="00E96932" w:rsidR="00E96932">
      <w:pPr>
        <w:jc w:val="both"/>
      </w:pPr>
      <w:r>
        <w:t>16</w:t>
      </w:r>
      <w:r>
        <w:tab/>
        <w:t>6.732.092,00</w:t>
      </w:r>
      <w:r>
        <w:tab/>
        <w:t>308.719,10</w:t>
      </w:r>
      <w:r>
        <w:tab/>
        <w:t>25.245,34</w:t>
      </w:r>
      <w:r>
        <w:tab/>
        <w:t>333.964,50</w:t>
      </w:r>
    </w:p>
    <w:p w:rsidRDefault="00E96932" w:rsidP="00E96932" w:rsidR="00E96932">
      <w:pPr>
        <w:jc w:val="both"/>
      </w:pPr>
      <w:r>
        <w:t>17</w:t>
      </w:r>
      <w:r>
        <w:tab/>
        <w:t>6.423.373,00</w:t>
      </w:r>
      <w:r>
        <w:tab/>
        <w:t>309.876,80</w:t>
      </w:r>
      <w:r>
        <w:tab/>
        <w:t>24.087,65</w:t>
      </w:r>
      <w:r>
        <w:tab/>
        <w:t>333.964,50</w:t>
      </w:r>
    </w:p>
    <w:p w:rsidRDefault="00E96932" w:rsidP="00E96932" w:rsidR="00E96932">
      <w:pPr>
        <w:jc w:val="both"/>
      </w:pPr>
      <w:r>
        <w:t>18</w:t>
      </w:r>
      <w:r>
        <w:tab/>
        <w:t>6.113.496,00</w:t>
      </w:r>
      <w:r>
        <w:tab/>
        <w:t>311.038,90</w:t>
      </w:r>
      <w:r>
        <w:tab/>
        <w:t>22.925,61</w:t>
      </w:r>
      <w:r>
        <w:tab/>
        <w:t>333.964,50</w:t>
      </w:r>
    </w:p>
    <w:p w:rsidRDefault="00E96932" w:rsidP="00E96932" w:rsidR="00E96932">
      <w:pPr>
        <w:jc w:val="both"/>
      </w:pPr>
      <w:r>
        <w:t>19</w:t>
      </w:r>
      <w:r>
        <w:tab/>
        <w:t>5.802.457,00</w:t>
      </w:r>
      <w:r>
        <w:tab/>
        <w:t>312.205,30</w:t>
      </w:r>
      <w:r>
        <w:tab/>
        <w:t>21.759,21</w:t>
      </w:r>
      <w:r>
        <w:tab/>
        <w:t>333.964,50</w:t>
      </w:r>
    </w:p>
    <w:p w:rsidRDefault="00E96932" w:rsidP="00E96932" w:rsidR="00E96932">
      <w:pPr>
        <w:jc w:val="both"/>
      </w:pPr>
      <w:r>
        <w:t>20</w:t>
      </w:r>
      <w:r>
        <w:tab/>
        <w:t>5.490.252,00</w:t>
      </w:r>
      <w:r>
        <w:tab/>
        <w:t>313.376,00</w:t>
      </w:r>
      <w:r>
        <w:tab/>
        <w:t>20.588,45</w:t>
      </w:r>
      <w:r>
        <w:tab/>
        <w:t>333.964,50</w:t>
      </w:r>
    </w:p>
    <w:p w:rsidRDefault="00E96932" w:rsidP="00E96932" w:rsidR="00E96932">
      <w:pPr>
        <w:jc w:val="both"/>
      </w:pPr>
      <w:r>
        <w:t>21</w:t>
      </w:r>
      <w:r>
        <w:tab/>
        <w:t>5.176.876,00</w:t>
      </w:r>
      <w:r>
        <w:tab/>
        <w:t>314.551,20</w:t>
      </w:r>
      <w:r>
        <w:tab/>
        <w:t>19.413,29</w:t>
      </w:r>
      <w:r>
        <w:tab/>
        <w:t>333.964,50</w:t>
      </w:r>
    </w:p>
    <w:p w:rsidRDefault="00E96932" w:rsidP="00E96932" w:rsidR="00E96932">
      <w:pPr>
        <w:jc w:val="both"/>
      </w:pPr>
      <w:r>
        <w:t>22</w:t>
      </w:r>
      <w:r>
        <w:tab/>
        <w:t>4.862.325,00</w:t>
      </w:r>
      <w:r>
        <w:tab/>
        <w:t>315.730,80</w:t>
      </w:r>
      <w:r>
        <w:tab/>
        <w:t>18.233,72</w:t>
      </w:r>
      <w:r>
        <w:tab/>
        <w:t>333.964,50</w:t>
      </w:r>
    </w:p>
    <w:p w:rsidRDefault="00E96932" w:rsidP="00E96932" w:rsidR="00E96932">
      <w:pPr>
        <w:jc w:val="both"/>
      </w:pPr>
      <w:r>
        <w:t>23</w:t>
      </w:r>
      <w:r>
        <w:tab/>
        <w:t>4.546.594,00</w:t>
      </w:r>
      <w:r>
        <w:tab/>
        <w:t>316.914,80</w:t>
      </w:r>
      <w:r>
        <w:tab/>
        <w:t>17.049,73</w:t>
      </w:r>
      <w:r>
        <w:tab/>
        <w:t>333.964,50</w:t>
      </w:r>
    </w:p>
    <w:p w:rsidRDefault="00E96932" w:rsidP="00E96932" w:rsidR="00E96932">
      <w:pPr>
        <w:jc w:val="both"/>
      </w:pPr>
      <w:r>
        <w:t>24</w:t>
      </w:r>
      <w:r>
        <w:tab/>
        <w:t>4.229.679,00</w:t>
      </w:r>
      <w:r>
        <w:tab/>
        <w:t>318.103,20</w:t>
      </w:r>
      <w:r>
        <w:tab/>
        <w:t>15.861,30</w:t>
      </w:r>
      <w:r>
        <w:tab/>
        <w:t>333.964,50</w:t>
      </w:r>
    </w:p>
    <w:p w:rsidRDefault="00E96932" w:rsidP="00E96932" w:rsidR="00E96932">
      <w:pPr>
        <w:jc w:val="both"/>
      </w:pPr>
      <w:r>
        <w:t>25</w:t>
      </w:r>
      <w:r>
        <w:tab/>
        <w:t>3.911.576,00</w:t>
      </w:r>
      <w:r>
        <w:tab/>
        <w:t>319.296,10</w:t>
      </w:r>
      <w:r>
        <w:tab/>
        <w:t>14.668,41</w:t>
      </w:r>
      <w:r>
        <w:tab/>
        <w:t>333.964,50</w:t>
      </w:r>
    </w:p>
    <w:p w:rsidRDefault="00E96932" w:rsidP="00E96932" w:rsidR="00E96932">
      <w:pPr>
        <w:jc w:val="both"/>
      </w:pPr>
      <w:r>
        <w:t>26</w:t>
      </w:r>
      <w:r>
        <w:tab/>
        <w:t>3.592.280,00</w:t>
      </w:r>
      <w:r>
        <w:tab/>
        <w:t>320.493,40</w:t>
      </w:r>
      <w:r>
        <w:tab/>
        <w:t>13.471,05</w:t>
      </w:r>
      <w:r>
        <w:tab/>
        <w:t>333.964,50</w:t>
      </w:r>
    </w:p>
    <w:p w:rsidRDefault="00E96932" w:rsidP="00E96932" w:rsidR="00E96932">
      <w:pPr>
        <w:jc w:val="both"/>
      </w:pPr>
      <w:r>
        <w:t>27</w:t>
      </w:r>
      <w:r>
        <w:tab/>
        <w:t>3.271.786,00</w:t>
      </w:r>
      <w:r>
        <w:tab/>
        <w:t>321.695,30</w:t>
      </w:r>
      <w:r>
        <w:tab/>
        <w:t>12.269,20</w:t>
      </w:r>
      <w:r>
        <w:tab/>
        <w:t>333.964,50</w:t>
      </w:r>
    </w:p>
    <w:p w:rsidRDefault="00E96932" w:rsidP="00E96932" w:rsidR="00E96932">
      <w:pPr>
        <w:jc w:val="both"/>
      </w:pPr>
      <w:r>
        <w:t>28</w:t>
      </w:r>
      <w:r>
        <w:tab/>
        <w:t>2.950.091,00</w:t>
      </w:r>
      <w:r>
        <w:tab/>
        <w:t>322.901,60</w:t>
      </w:r>
      <w:r>
        <w:tab/>
        <w:t>11.062,84</w:t>
      </w:r>
      <w:r>
        <w:tab/>
        <w:t>333.964,50</w:t>
      </w:r>
    </w:p>
    <w:p w:rsidRDefault="00E96932" w:rsidP="00E96932" w:rsidR="00E96932">
      <w:pPr>
        <w:jc w:val="both"/>
      </w:pPr>
      <w:r>
        <w:t>29</w:t>
      </w:r>
      <w:r>
        <w:tab/>
        <w:t>2.627.190,00</w:t>
      </w:r>
      <w:r>
        <w:tab/>
        <w:t>324.112,50</w:t>
      </w:r>
      <w:r>
        <w:tab/>
        <w:t>9.851,96</w:t>
      </w:r>
      <w:r>
        <w:tab/>
        <w:t>333.964,50</w:t>
      </w:r>
    </w:p>
    <w:p w:rsidRDefault="00E96932" w:rsidP="00E96932" w:rsidR="00E96932">
      <w:pPr>
        <w:jc w:val="both"/>
      </w:pPr>
      <w:r>
        <w:t>30</w:t>
      </w:r>
      <w:r>
        <w:tab/>
        <w:t>2.303.077,00</w:t>
      </w:r>
      <w:r>
        <w:tab/>
        <w:t>325.327,90</w:t>
      </w:r>
      <w:r>
        <w:tab/>
        <w:t>8.636,54</w:t>
      </w:r>
      <w:r>
        <w:tab/>
        <w:t>333.964,50</w:t>
      </w:r>
    </w:p>
    <w:p w:rsidRDefault="00E96932" w:rsidP="00E96932" w:rsidR="00E96932">
      <w:pPr>
        <w:jc w:val="both"/>
      </w:pPr>
      <w:r>
        <w:t>31</w:t>
      </w:r>
      <w:r>
        <w:tab/>
        <w:t>1.977.749,00</w:t>
      </w:r>
      <w:r>
        <w:tab/>
        <w:t>326.547,90</w:t>
      </w:r>
      <w:r>
        <w:tab/>
        <w:t>7.416,56</w:t>
      </w:r>
      <w:r>
        <w:tab/>
        <w:t>333.964,50</w:t>
      </w:r>
    </w:p>
    <w:p w:rsidRDefault="00E96932" w:rsidP="00E96932" w:rsidR="00E96932">
      <w:pPr>
        <w:jc w:val="both"/>
      </w:pPr>
      <w:r>
        <w:t>32</w:t>
      </w:r>
      <w:r>
        <w:tab/>
        <w:t>1.651.201,00</w:t>
      </w:r>
      <w:r>
        <w:tab/>
        <w:t>327.772,50</w:t>
      </w:r>
      <w:r>
        <w:tab/>
        <w:t>6.192,00</w:t>
      </w:r>
      <w:r>
        <w:tab/>
        <w:t>333.964,50</w:t>
      </w:r>
    </w:p>
    <w:p w:rsidRDefault="00E96932" w:rsidP="00E96932" w:rsidR="00E96932">
      <w:pPr>
        <w:jc w:val="both"/>
      </w:pPr>
      <w:r>
        <w:t>33</w:t>
      </w:r>
      <w:r>
        <w:tab/>
        <w:t>1.323.429,00</w:t>
      </w:r>
      <w:r>
        <w:tab/>
        <w:t>329.001,60</w:t>
      </w:r>
      <w:r>
        <w:tab/>
        <w:t>4.962,86</w:t>
      </w:r>
      <w:r>
        <w:tab/>
        <w:t>333.964,50</w:t>
      </w:r>
    </w:p>
    <w:p w:rsidRDefault="00E96932" w:rsidP="00E96932" w:rsidR="00E96932">
      <w:pPr>
        <w:jc w:val="both"/>
      </w:pPr>
      <w:r>
        <w:t>34</w:t>
      </w:r>
      <w:r>
        <w:tab/>
        <w:t>994.427,00</w:t>
      </w:r>
      <w:r>
        <w:tab/>
        <w:t>330.235,40</w:t>
      </w:r>
      <w:r>
        <w:tab/>
        <w:t>3.729,10</w:t>
      </w:r>
      <w:r>
        <w:tab/>
        <w:t>333.964,50</w:t>
      </w:r>
    </w:p>
    <w:p w:rsidRDefault="00E96932" w:rsidP="00E96932" w:rsidR="00E96932">
      <w:pPr>
        <w:jc w:val="both"/>
      </w:pPr>
      <w:r>
        <w:t>35</w:t>
      </w:r>
      <w:r>
        <w:tab/>
        <w:t>664.191,60</w:t>
      </w:r>
      <w:r>
        <w:tab/>
        <w:t>331.473,80</w:t>
      </w:r>
      <w:r>
        <w:tab/>
        <w:t>2.490,72</w:t>
      </w:r>
      <w:r>
        <w:tab/>
        <w:t>333.964,50</w:t>
      </w:r>
    </w:p>
    <w:p w:rsidRDefault="00E96932" w:rsidP="00E96932" w:rsidR="00E96932">
      <w:pPr>
        <w:jc w:val="both"/>
      </w:pPr>
      <w:r>
        <w:t>36</w:t>
      </w:r>
      <w:r>
        <w:tab/>
        <w:t>332.717,90</w:t>
      </w:r>
      <w:r>
        <w:tab/>
        <w:t>332.716,80</w:t>
      </w:r>
      <w:r>
        <w:tab/>
        <w:t>1.247,69</w:t>
      </w:r>
      <w:r>
        <w:tab/>
        <w:t>333.964,50</w:t>
      </w:r>
    </w:p>
    <w:p w:rsidRDefault="00E96932" w:rsidP="00E96932" w:rsidR="00E96932">
      <w:pPr>
        <w:jc w:val="both"/>
      </w:pPr>
      <w:r>
        <w:t>Ukupno:</w:t>
      </w:r>
      <w:r>
        <w:tab/>
        <w:t>795.864,00</w:t>
      </w:r>
      <w:r>
        <w:tab/>
        <w:t xml:space="preserve">12.022.720,00 </w:t>
      </w:r>
    </w:p>
    <w:p w:rsidRDefault="00E96932" w:rsidP="00E96932" w:rsidR="00E96932">
      <w:pPr>
        <w:jc w:val="both"/>
      </w:pPr>
      <w:r>
        <w:cr/>
        <w:t>b)</w:t>
      </w:r>
      <w:r>
        <w:tab/>
        <w:t>Otpisom 70% utvrđene tražbine, tj. 26.196.003,14 kn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7.</w:t>
      </w:r>
      <w:r>
        <w:tab/>
        <w:t>Vjerovniku FLAMMULA NEKRETNINE d.o.o. iz Sesveta, Primorska 5, OIB: 57849965874, utvrđena tražbina u iznosu od 37.422.861,63 kn, izmiruje se na način: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a)</w:t>
      </w:r>
      <w:r>
        <w:tab/>
        <w:t>30 % utvrđene tražbine, tj. 11.226.858,49 kuna, u 36 jednakih mjesečnih anuiteta, svaki u visini 333.964,50 kn, nakon isteka počeka 12 mjeseci od pravomoćnosti sklopljene predstečajne Nagodbe, pred nadležnim Trgovačkim sudom, u kojima je sadržana kamata 4,5% godišnje u otplati, a koji dospijevaju kako slijedi: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Br. anuit.</w:t>
      </w:r>
      <w:r>
        <w:tab/>
        <w:t>Ostatak duga</w:t>
      </w:r>
      <w:r>
        <w:tab/>
        <w:t>Otplata</w:t>
      </w:r>
      <w:r>
        <w:tab/>
        <w:t>Kamata</w:t>
      </w:r>
      <w:r>
        <w:tab/>
        <w:t>Anuitet</w:t>
      </w:r>
    </w:p>
    <w:p w:rsidRDefault="00E96932" w:rsidP="00E96932" w:rsidR="00E96932">
      <w:pPr>
        <w:jc w:val="both"/>
      </w:pPr>
      <w:r>
        <w:t>1</w:t>
      </w:r>
      <w:r>
        <w:tab/>
        <w:t>11.226.860,00</w:t>
      </w:r>
      <w:r>
        <w:tab/>
        <w:t>291.863,80</w:t>
      </w:r>
      <w:r>
        <w:tab/>
        <w:t>42.100,71</w:t>
      </w:r>
      <w:r>
        <w:tab/>
        <w:t>333.964,50</w:t>
      </w:r>
    </w:p>
    <w:p w:rsidRDefault="00E96932" w:rsidP="00E96932" w:rsidR="00E96932">
      <w:pPr>
        <w:jc w:val="both"/>
      </w:pPr>
      <w:r>
        <w:t>2</w:t>
      </w:r>
      <w:r>
        <w:tab/>
        <w:t>10.934.990,00</w:t>
      </w:r>
      <w:r>
        <w:tab/>
        <w:t>292.958,30</w:t>
      </w:r>
      <w:r>
        <w:tab/>
        <w:t>41.006,23</w:t>
      </w:r>
      <w:r>
        <w:tab/>
        <w:t>333.964,50</w:t>
      </w:r>
    </w:p>
    <w:p w:rsidRDefault="00E96932" w:rsidP="00E96932" w:rsidR="00E96932">
      <w:pPr>
        <w:jc w:val="both"/>
      </w:pPr>
      <w:r>
        <w:lastRenderedPageBreak/>
        <w:t>3</w:t>
      </w:r>
      <w:r>
        <w:tab/>
        <w:t>10.642.040,00</w:t>
      </w:r>
      <w:r>
        <w:tab/>
        <w:t>294.056,80</w:t>
      </w:r>
      <w:r>
        <w:tab/>
        <w:t>39.907,63</w:t>
      </w:r>
      <w:r>
        <w:tab/>
        <w:t>333.964,50</w:t>
      </w:r>
    </w:p>
    <w:p w:rsidRDefault="00E96932" w:rsidP="00E96932" w:rsidR="00E96932">
      <w:pPr>
        <w:jc w:val="both"/>
      </w:pPr>
      <w:r>
        <w:t>4</w:t>
      </w:r>
      <w:r>
        <w:tab/>
        <w:t>10.347.980,00</w:t>
      </w:r>
      <w:r>
        <w:tab/>
        <w:t>295.159,60</w:t>
      </w:r>
      <w:r>
        <w:tab/>
        <w:t>38.804,92</w:t>
      </w:r>
      <w:r>
        <w:tab/>
        <w:t>333.964,50</w:t>
      </w:r>
    </w:p>
    <w:p w:rsidRDefault="00E96932" w:rsidP="00E96932" w:rsidR="00E96932">
      <w:pPr>
        <w:jc w:val="both"/>
      </w:pPr>
      <w:r>
        <w:t>5</w:t>
      </w:r>
      <w:r>
        <w:tab/>
        <w:t>10.052.820,00</w:t>
      </w:r>
      <w:r>
        <w:tab/>
        <w:t>296.266,40</w:t>
      </w:r>
      <w:r>
        <w:tab/>
        <w:t>37.698,07</w:t>
      </w:r>
      <w:r>
        <w:tab/>
        <w:t>333.964,50</w:t>
      </w:r>
    </w:p>
    <w:p w:rsidRDefault="00E96932" w:rsidP="00E96932" w:rsidR="00E96932">
      <w:pPr>
        <w:jc w:val="both"/>
      </w:pPr>
      <w:r>
        <w:t>6</w:t>
      </w:r>
      <w:r>
        <w:tab/>
        <w:t>9.756.553,00</w:t>
      </w:r>
      <w:r>
        <w:tab/>
        <w:t>297.377,40</w:t>
      </w:r>
      <w:r>
        <w:tab/>
        <w:t>36.587,07</w:t>
      </w:r>
      <w:r>
        <w:tab/>
        <w:t>333.964,50</w:t>
      </w:r>
    </w:p>
    <w:p w:rsidRDefault="00E96932" w:rsidP="00E96932" w:rsidR="00E96932">
      <w:pPr>
        <w:jc w:val="both"/>
      </w:pPr>
      <w:r>
        <w:t>7</w:t>
      </w:r>
      <w:r>
        <w:tab/>
        <w:t>9.459.176,00</w:t>
      </w:r>
      <w:r>
        <w:tab/>
        <w:t>298.492,60</w:t>
      </w:r>
      <w:r>
        <w:tab/>
        <w:t>35.471,91</w:t>
      </w:r>
      <w:r>
        <w:tab/>
        <w:t>333.964,50</w:t>
      </w:r>
    </w:p>
    <w:p w:rsidRDefault="00E96932" w:rsidP="00E96932" w:rsidR="00E96932">
      <w:pPr>
        <w:jc w:val="both"/>
      </w:pPr>
      <w:r>
        <w:t>8</w:t>
      </w:r>
      <w:r>
        <w:tab/>
        <w:t>9.160.683,00</w:t>
      </w:r>
      <w:r>
        <w:tab/>
        <w:t>299.611,90</w:t>
      </w:r>
      <w:r>
        <w:tab/>
        <w:t>34.352,56</w:t>
      </w:r>
      <w:r>
        <w:tab/>
        <w:t>333.964,50</w:t>
      </w:r>
    </w:p>
    <w:p w:rsidRDefault="00E96932" w:rsidP="00E96932" w:rsidR="00E96932">
      <w:pPr>
        <w:jc w:val="both"/>
      </w:pPr>
      <w:r>
        <w:t>9</w:t>
      </w:r>
      <w:r>
        <w:tab/>
        <w:t>8.861.071,00</w:t>
      </w:r>
      <w:r>
        <w:tab/>
        <w:t>300.735,40</w:t>
      </w:r>
      <w:r>
        <w:tab/>
        <w:t>33.229,02</w:t>
      </w:r>
      <w:r>
        <w:tab/>
        <w:t>333.964,50</w:t>
      </w:r>
    </w:p>
    <w:p w:rsidRDefault="00E96932" w:rsidP="00E96932" w:rsidR="00E96932">
      <w:pPr>
        <w:jc w:val="both"/>
      </w:pPr>
      <w:r>
        <w:t>10</w:t>
      </w:r>
      <w:r>
        <w:tab/>
        <w:t>8.560.336,00</w:t>
      </w:r>
      <w:r>
        <w:tab/>
        <w:t>301.863,20</w:t>
      </w:r>
      <w:r>
        <w:tab/>
        <w:t>32.101,26</w:t>
      </w:r>
      <w:r>
        <w:tab/>
        <w:t>333.964,50</w:t>
      </w:r>
    </w:p>
    <w:p w:rsidRDefault="00E96932" w:rsidP="00E96932" w:rsidR="00E96932">
      <w:pPr>
        <w:jc w:val="both"/>
      </w:pPr>
      <w:r>
        <w:t>11</w:t>
      </w:r>
      <w:r>
        <w:tab/>
        <w:t>8.258.473,00</w:t>
      </w:r>
      <w:r>
        <w:tab/>
        <w:t>302.995,20</w:t>
      </w:r>
      <w:r>
        <w:tab/>
        <w:t>30.969,27</w:t>
      </w:r>
      <w:r>
        <w:tab/>
        <w:t>333.964,50</w:t>
      </w:r>
    </w:p>
    <w:p w:rsidRDefault="00E96932" w:rsidP="00E96932" w:rsidR="00E96932">
      <w:pPr>
        <w:jc w:val="both"/>
      </w:pPr>
      <w:r>
        <w:t>12</w:t>
      </w:r>
      <w:r>
        <w:tab/>
        <w:t>7.955.478,00</w:t>
      </w:r>
      <w:r>
        <w:tab/>
        <w:t>304.131,40</w:t>
      </w:r>
      <w:r>
        <w:tab/>
        <w:t>29.833,04</w:t>
      </w:r>
      <w:r>
        <w:tab/>
        <w:t>333.964,50</w:t>
      </w:r>
    </w:p>
    <w:p w:rsidRDefault="00E96932" w:rsidP="00E96932" w:rsidR="00E96932">
      <w:pPr>
        <w:jc w:val="both"/>
      </w:pPr>
      <w:r>
        <w:t>13</w:t>
      </w:r>
      <w:r>
        <w:tab/>
        <w:t>7.651.347,00</w:t>
      </w:r>
      <w:r>
        <w:tab/>
        <w:t>305.271,90</w:t>
      </w:r>
      <w:r>
        <w:tab/>
        <w:t>28.692,55</w:t>
      </w:r>
      <w:r>
        <w:tab/>
        <w:t>333.964,50</w:t>
      </w:r>
    </w:p>
    <w:p w:rsidRDefault="00E96932" w:rsidP="00E96932" w:rsidR="00E96932">
      <w:pPr>
        <w:jc w:val="both"/>
      </w:pPr>
      <w:r>
        <w:t>14</w:t>
      </w:r>
      <w:r>
        <w:tab/>
        <w:t>7.346.075,00</w:t>
      </w:r>
      <w:r>
        <w:tab/>
        <w:t>306.416,70</w:t>
      </w:r>
      <w:r>
        <w:tab/>
        <w:t>27.547,78</w:t>
      </w:r>
      <w:r>
        <w:tab/>
        <w:t>333.964,50</w:t>
      </w:r>
    </w:p>
    <w:p w:rsidRDefault="00E96932" w:rsidP="00E96932" w:rsidR="00E96932">
      <w:pPr>
        <w:jc w:val="both"/>
      </w:pPr>
      <w:r>
        <w:t>15</w:t>
      </w:r>
      <w:r>
        <w:tab/>
        <w:t>7.039.658,00</w:t>
      </w:r>
      <w:r>
        <w:tab/>
        <w:t>307.565,80</w:t>
      </w:r>
      <w:r>
        <w:tab/>
        <w:t>26.398,72</w:t>
      </w:r>
      <w:r>
        <w:tab/>
        <w:t>333.964,50</w:t>
      </w:r>
    </w:p>
    <w:p w:rsidRDefault="00E96932" w:rsidP="00E96932" w:rsidR="00E96932">
      <w:pPr>
        <w:jc w:val="both"/>
      </w:pPr>
      <w:r>
        <w:t>16</w:t>
      </w:r>
      <w:r>
        <w:tab/>
        <w:t>6.732.092,00</w:t>
      </w:r>
      <w:r>
        <w:tab/>
        <w:t>308.719,10</w:t>
      </w:r>
      <w:r>
        <w:tab/>
        <w:t>25.245,34</w:t>
      </w:r>
      <w:r>
        <w:tab/>
        <w:t>333.964,50</w:t>
      </w:r>
    </w:p>
    <w:p w:rsidRDefault="00E96932" w:rsidP="00E96932" w:rsidR="00E96932">
      <w:pPr>
        <w:jc w:val="both"/>
      </w:pPr>
      <w:r>
        <w:t>17</w:t>
      </w:r>
      <w:r>
        <w:tab/>
        <w:t>6.423.373,00</w:t>
      </w:r>
      <w:r>
        <w:tab/>
        <w:t>309.876,80</w:t>
      </w:r>
      <w:r>
        <w:tab/>
        <w:t>24.087,65</w:t>
      </w:r>
      <w:r>
        <w:tab/>
        <w:t>333.964,50</w:t>
      </w:r>
    </w:p>
    <w:p w:rsidRDefault="00E96932" w:rsidP="00E96932" w:rsidR="00E96932">
      <w:pPr>
        <w:jc w:val="both"/>
      </w:pPr>
      <w:r>
        <w:t>18</w:t>
      </w:r>
      <w:r>
        <w:tab/>
        <w:t>6.113.496,00</w:t>
      </w:r>
      <w:r>
        <w:tab/>
        <w:t>311.038,90</w:t>
      </w:r>
      <w:r>
        <w:tab/>
        <w:t>22.925,61</w:t>
      </w:r>
      <w:r>
        <w:tab/>
        <w:t>333.964,50</w:t>
      </w:r>
    </w:p>
    <w:p w:rsidRDefault="00E96932" w:rsidP="00E96932" w:rsidR="00E96932">
      <w:pPr>
        <w:jc w:val="both"/>
      </w:pPr>
      <w:r>
        <w:t>19</w:t>
      </w:r>
      <w:r>
        <w:tab/>
        <w:t>5.802.457,00</w:t>
      </w:r>
      <w:r>
        <w:tab/>
        <w:t>312.205,30</w:t>
      </w:r>
      <w:r>
        <w:tab/>
        <w:t>21.759,21</w:t>
      </w:r>
      <w:r>
        <w:tab/>
        <w:t>333.964,50</w:t>
      </w:r>
    </w:p>
    <w:p w:rsidRDefault="00E96932" w:rsidP="00E96932" w:rsidR="00E96932">
      <w:pPr>
        <w:jc w:val="both"/>
      </w:pPr>
      <w:r>
        <w:t>20</w:t>
      </w:r>
      <w:r>
        <w:tab/>
        <w:t>5.490.252,00</w:t>
      </w:r>
      <w:r>
        <w:tab/>
        <w:t>313.376,00</w:t>
      </w:r>
      <w:r>
        <w:tab/>
        <w:t>20.588,45</w:t>
      </w:r>
      <w:r>
        <w:tab/>
        <w:t>333.964,50</w:t>
      </w:r>
    </w:p>
    <w:p w:rsidRDefault="00E96932" w:rsidP="00E96932" w:rsidR="00E96932">
      <w:pPr>
        <w:jc w:val="both"/>
      </w:pPr>
      <w:r>
        <w:t>21</w:t>
      </w:r>
      <w:r>
        <w:tab/>
        <w:t>5.176.876,00</w:t>
      </w:r>
      <w:r>
        <w:tab/>
        <w:t>314.551,20</w:t>
      </w:r>
      <w:r>
        <w:tab/>
        <w:t>19.413,29</w:t>
      </w:r>
      <w:r>
        <w:tab/>
        <w:t>333.964,50</w:t>
      </w:r>
    </w:p>
    <w:p w:rsidRDefault="00E96932" w:rsidP="00E96932" w:rsidR="00E96932">
      <w:pPr>
        <w:jc w:val="both"/>
      </w:pPr>
      <w:r>
        <w:t>22</w:t>
      </w:r>
      <w:r>
        <w:tab/>
        <w:t>4.862.325,00</w:t>
      </w:r>
      <w:r>
        <w:tab/>
        <w:t>315.730,80</w:t>
      </w:r>
      <w:r>
        <w:tab/>
        <w:t>18.233,72</w:t>
      </w:r>
      <w:r>
        <w:tab/>
        <w:t>333.964,50</w:t>
      </w:r>
    </w:p>
    <w:p w:rsidRDefault="00E96932" w:rsidP="00E96932" w:rsidR="00E96932">
      <w:pPr>
        <w:jc w:val="both"/>
      </w:pPr>
      <w:r>
        <w:t>23</w:t>
      </w:r>
      <w:r>
        <w:tab/>
        <w:t>4.546.594,00</w:t>
      </w:r>
      <w:r>
        <w:tab/>
        <w:t>316.914,80</w:t>
      </w:r>
      <w:r>
        <w:tab/>
        <w:t>17.049,73</w:t>
      </w:r>
      <w:r>
        <w:tab/>
        <w:t>333.964,50</w:t>
      </w:r>
    </w:p>
    <w:p w:rsidRDefault="00E96932" w:rsidP="00E96932" w:rsidR="00E96932">
      <w:pPr>
        <w:jc w:val="both"/>
      </w:pPr>
      <w:r>
        <w:t>24</w:t>
      </w:r>
      <w:r>
        <w:tab/>
        <w:t>4.229.679,00</w:t>
      </w:r>
      <w:r>
        <w:tab/>
        <w:t>318.103,20</w:t>
      </w:r>
      <w:r>
        <w:tab/>
        <w:t>15.861,30</w:t>
      </w:r>
      <w:r>
        <w:tab/>
        <w:t>333.964,50</w:t>
      </w:r>
    </w:p>
    <w:p w:rsidRDefault="00E96932" w:rsidP="00E96932" w:rsidR="00E96932">
      <w:pPr>
        <w:jc w:val="both"/>
      </w:pPr>
      <w:r>
        <w:t>25</w:t>
      </w:r>
      <w:r>
        <w:tab/>
        <w:t>3.911.576,00</w:t>
      </w:r>
      <w:r>
        <w:tab/>
        <w:t>319.296,10</w:t>
      </w:r>
      <w:r>
        <w:tab/>
        <w:t>14.668,41</w:t>
      </w:r>
      <w:r>
        <w:tab/>
        <w:t>333.964,50</w:t>
      </w:r>
    </w:p>
    <w:p w:rsidRDefault="00E96932" w:rsidP="00E96932" w:rsidR="00E96932">
      <w:pPr>
        <w:jc w:val="both"/>
      </w:pPr>
      <w:r>
        <w:t>26</w:t>
      </w:r>
      <w:r>
        <w:tab/>
        <w:t>3.592.280,00</w:t>
      </w:r>
      <w:r>
        <w:tab/>
        <w:t>320.493,40</w:t>
      </w:r>
      <w:r>
        <w:tab/>
        <w:t>13.471,05</w:t>
      </w:r>
      <w:r>
        <w:tab/>
        <w:t>333.964,50</w:t>
      </w:r>
    </w:p>
    <w:p w:rsidRDefault="00E96932" w:rsidP="00E96932" w:rsidR="00E96932">
      <w:pPr>
        <w:jc w:val="both"/>
      </w:pPr>
      <w:r>
        <w:t>27</w:t>
      </w:r>
      <w:r>
        <w:tab/>
        <w:t>3.271.786,00</w:t>
      </w:r>
      <w:r>
        <w:tab/>
        <w:t>321.695,30</w:t>
      </w:r>
      <w:r>
        <w:tab/>
        <w:t>12.269,20</w:t>
      </w:r>
      <w:r>
        <w:tab/>
        <w:t>333.964,50</w:t>
      </w:r>
    </w:p>
    <w:p w:rsidRDefault="00E96932" w:rsidP="00E96932" w:rsidR="00E96932">
      <w:pPr>
        <w:jc w:val="both"/>
      </w:pPr>
      <w:r>
        <w:t>28</w:t>
      </w:r>
      <w:r>
        <w:tab/>
        <w:t>2.950.091,00</w:t>
      </w:r>
      <w:r>
        <w:tab/>
        <w:t>322.901,60</w:t>
      </w:r>
      <w:r>
        <w:tab/>
        <w:t>11.062,84</w:t>
      </w:r>
      <w:r>
        <w:tab/>
        <w:t>333.964,50</w:t>
      </w:r>
    </w:p>
    <w:p w:rsidRDefault="00E96932" w:rsidP="00E96932" w:rsidR="00E96932">
      <w:pPr>
        <w:jc w:val="both"/>
      </w:pPr>
      <w:r>
        <w:t>29</w:t>
      </w:r>
      <w:r>
        <w:tab/>
        <w:t>2.627.190,00</w:t>
      </w:r>
      <w:r>
        <w:tab/>
        <w:t>324.112,50</w:t>
      </w:r>
      <w:r>
        <w:tab/>
        <w:t>9.851,96</w:t>
      </w:r>
      <w:r>
        <w:tab/>
        <w:t>333.964,50</w:t>
      </w:r>
    </w:p>
    <w:p w:rsidRDefault="00E96932" w:rsidP="00E96932" w:rsidR="00E96932">
      <w:pPr>
        <w:jc w:val="both"/>
      </w:pPr>
      <w:r>
        <w:t>30</w:t>
      </w:r>
      <w:r>
        <w:tab/>
        <w:t>2.303.077,00</w:t>
      </w:r>
      <w:r>
        <w:tab/>
        <w:t>325.327,90</w:t>
      </w:r>
      <w:r>
        <w:tab/>
        <w:t>8.636,54</w:t>
      </w:r>
      <w:r>
        <w:tab/>
        <w:t>333.964,50</w:t>
      </w:r>
    </w:p>
    <w:p w:rsidRDefault="00E96932" w:rsidP="00E96932" w:rsidR="00E96932">
      <w:pPr>
        <w:jc w:val="both"/>
      </w:pPr>
      <w:r>
        <w:t>31</w:t>
      </w:r>
      <w:r>
        <w:tab/>
        <w:t>1.977.749,00</w:t>
      </w:r>
      <w:r>
        <w:tab/>
        <w:t>326.547,90</w:t>
      </w:r>
      <w:r>
        <w:tab/>
        <w:t>7.416,56</w:t>
      </w:r>
      <w:r>
        <w:tab/>
        <w:t>333.964,50</w:t>
      </w:r>
    </w:p>
    <w:p w:rsidRDefault="00E96932" w:rsidP="00E96932" w:rsidR="00E96932">
      <w:pPr>
        <w:jc w:val="both"/>
      </w:pPr>
      <w:r>
        <w:t>32</w:t>
      </w:r>
      <w:r>
        <w:tab/>
        <w:t>1.651.201,00</w:t>
      </w:r>
      <w:r>
        <w:tab/>
        <w:t>327.772,50</w:t>
      </w:r>
      <w:r>
        <w:tab/>
        <w:t>6.192,00</w:t>
      </w:r>
      <w:r>
        <w:tab/>
        <w:t>333.964,50</w:t>
      </w:r>
    </w:p>
    <w:p w:rsidRDefault="00E96932" w:rsidP="00E96932" w:rsidR="00E96932">
      <w:pPr>
        <w:jc w:val="both"/>
      </w:pPr>
      <w:r>
        <w:t>33</w:t>
      </w:r>
      <w:r>
        <w:tab/>
        <w:t>1.323.429,00</w:t>
      </w:r>
      <w:r>
        <w:tab/>
        <w:t>329.001,60</w:t>
      </w:r>
      <w:r>
        <w:tab/>
        <w:t>4.962,86</w:t>
      </w:r>
      <w:r>
        <w:tab/>
        <w:t>333.964,50</w:t>
      </w:r>
    </w:p>
    <w:p w:rsidRDefault="00E96932" w:rsidP="00E96932" w:rsidR="00E96932">
      <w:pPr>
        <w:jc w:val="both"/>
      </w:pPr>
      <w:r>
        <w:t>34</w:t>
      </w:r>
      <w:r>
        <w:tab/>
        <w:t>994.427,00</w:t>
      </w:r>
      <w:r>
        <w:tab/>
        <w:t>330.235,40</w:t>
      </w:r>
      <w:r>
        <w:tab/>
        <w:t>3.729,10</w:t>
      </w:r>
      <w:r>
        <w:tab/>
        <w:t>333.964,50</w:t>
      </w:r>
    </w:p>
    <w:p w:rsidRDefault="00E96932" w:rsidP="00E96932" w:rsidR="00E96932">
      <w:pPr>
        <w:jc w:val="both"/>
      </w:pPr>
      <w:r>
        <w:t>35</w:t>
      </w:r>
      <w:r>
        <w:tab/>
        <w:t>664.191,60</w:t>
      </w:r>
      <w:r>
        <w:tab/>
        <w:t>331.473,80</w:t>
      </w:r>
      <w:r>
        <w:tab/>
        <w:t>2.490,72</w:t>
      </w:r>
      <w:r>
        <w:tab/>
        <w:t>333.964,50</w:t>
      </w:r>
    </w:p>
    <w:p w:rsidRDefault="00E96932" w:rsidP="00E96932" w:rsidR="00E96932">
      <w:pPr>
        <w:jc w:val="both"/>
      </w:pPr>
      <w:r>
        <w:t>36</w:t>
      </w:r>
      <w:r>
        <w:tab/>
        <w:t>332.717,90</w:t>
      </w:r>
      <w:r>
        <w:tab/>
        <w:t>332.716,80</w:t>
      </w:r>
      <w:r>
        <w:tab/>
        <w:t>1.247,69</w:t>
      </w:r>
      <w:r>
        <w:tab/>
        <w:t>333.964,50</w:t>
      </w:r>
    </w:p>
    <w:p w:rsidRDefault="00E96932" w:rsidP="00E96932" w:rsidR="00E96932">
      <w:pPr>
        <w:jc w:val="both"/>
      </w:pPr>
      <w:r>
        <w:t>Ukupno:</w:t>
      </w:r>
      <w:r>
        <w:tab/>
        <w:t>795.864,00</w:t>
      </w:r>
      <w:r>
        <w:tab/>
        <w:t xml:space="preserve">12.022.720,00 </w:t>
      </w:r>
    </w:p>
    <w:p w:rsidRDefault="00E96932" w:rsidP="00E96932" w:rsidR="00E96932">
      <w:pPr>
        <w:jc w:val="both"/>
      </w:pPr>
      <w:r>
        <w:cr/>
        <w:t>b)</w:t>
      </w:r>
      <w:r>
        <w:tab/>
        <w:t>Otpisom 70% utvrđene tražbine, tj. 26.196.003,14 kn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8.</w:t>
      </w:r>
      <w:r>
        <w:tab/>
        <w:t>Vjerovniku MATARA NEKRETNINE d.o.o. iz Sesveta, Primorska 5, OIB: 40282800740, utvrđena tražbina u iznosu od 37.422.861,63 kn, izmiruje se na način: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a)</w:t>
      </w:r>
      <w:r>
        <w:tab/>
        <w:t>30 % utvrđene tražbine, tj. 11.226.858,49 kuna, u 36 jednakih mjesečnih anuiteta, svaki u visini 333.964,50 kn, nakon isteka počeka 12 mjeseci od pravomoćnosti sklopljene predstečajne Nagodbe, pred nadležnim Trgovačkim sudom, u kojima je sadržana kamata 4,5% godišnje u otplati, a koji dospijevaju kako slijedi: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Br. anuit.</w:t>
      </w:r>
      <w:r>
        <w:tab/>
        <w:t>Ostatak duga</w:t>
      </w:r>
      <w:r>
        <w:tab/>
        <w:t>Otplata</w:t>
      </w:r>
      <w:r>
        <w:tab/>
        <w:t>Kamata</w:t>
      </w:r>
      <w:r>
        <w:tab/>
        <w:t>Anuitet</w:t>
      </w:r>
    </w:p>
    <w:p w:rsidRDefault="00E96932" w:rsidP="00E96932" w:rsidR="00E96932">
      <w:pPr>
        <w:jc w:val="both"/>
      </w:pPr>
      <w:r>
        <w:t>1</w:t>
      </w:r>
      <w:r>
        <w:tab/>
        <w:t>11.226.860,00</w:t>
      </w:r>
      <w:r>
        <w:tab/>
        <w:t>291.863,80</w:t>
      </w:r>
      <w:r>
        <w:tab/>
        <w:t>42.100,71</w:t>
      </w:r>
      <w:r>
        <w:tab/>
        <w:t>333.964,50</w:t>
      </w:r>
    </w:p>
    <w:p w:rsidRDefault="00E96932" w:rsidP="00E96932" w:rsidR="00E96932">
      <w:pPr>
        <w:jc w:val="both"/>
      </w:pPr>
      <w:r>
        <w:t>2</w:t>
      </w:r>
      <w:r>
        <w:tab/>
        <w:t>10.934.990,00</w:t>
      </w:r>
      <w:r>
        <w:tab/>
        <w:t>292.958,30</w:t>
      </w:r>
      <w:r>
        <w:tab/>
        <w:t>41.006,23</w:t>
      </w:r>
      <w:r>
        <w:tab/>
        <w:t>333.964,50</w:t>
      </w:r>
    </w:p>
    <w:p w:rsidRDefault="00E96932" w:rsidP="00E96932" w:rsidR="00E96932">
      <w:pPr>
        <w:jc w:val="both"/>
      </w:pPr>
      <w:r>
        <w:t>3</w:t>
      </w:r>
      <w:r>
        <w:tab/>
        <w:t>10.642.040,00</w:t>
      </w:r>
      <w:r>
        <w:tab/>
        <w:t>294.056,80</w:t>
      </w:r>
      <w:r>
        <w:tab/>
        <w:t>39.907,63</w:t>
      </w:r>
      <w:r>
        <w:tab/>
        <w:t>333.964,50</w:t>
      </w:r>
    </w:p>
    <w:p w:rsidRDefault="00E96932" w:rsidP="00E96932" w:rsidR="00E96932">
      <w:pPr>
        <w:jc w:val="both"/>
      </w:pPr>
      <w:r>
        <w:lastRenderedPageBreak/>
        <w:t>4</w:t>
      </w:r>
      <w:r>
        <w:tab/>
        <w:t>10.347.980,00</w:t>
      </w:r>
      <w:r>
        <w:tab/>
        <w:t>295.159,60</w:t>
      </w:r>
      <w:r>
        <w:tab/>
        <w:t>38.804,92</w:t>
      </w:r>
      <w:r>
        <w:tab/>
        <w:t>333.964,50</w:t>
      </w:r>
    </w:p>
    <w:p w:rsidRDefault="00E96932" w:rsidP="00E96932" w:rsidR="00E96932">
      <w:pPr>
        <w:jc w:val="both"/>
      </w:pPr>
      <w:r>
        <w:t>5</w:t>
      </w:r>
      <w:r>
        <w:tab/>
        <w:t>10.052.820,00</w:t>
      </w:r>
      <w:r>
        <w:tab/>
        <w:t>296.266,40</w:t>
      </w:r>
      <w:r>
        <w:tab/>
        <w:t>37.698,07</w:t>
      </w:r>
      <w:r>
        <w:tab/>
        <w:t>333.964,50</w:t>
      </w:r>
    </w:p>
    <w:p w:rsidRDefault="00E96932" w:rsidP="00E96932" w:rsidR="00E96932">
      <w:pPr>
        <w:jc w:val="both"/>
      </w:pPr>
      <w:r>
        <w:t>6</w:t>
      </w:r>
      <w:r>
        <w:tab/>
        <w:t>9.756.553,00</w:t>
      </w:r>
      <w:r>
        <w:tab/>
        <w:t>297.377,40</w:t>
      </w:r>
      <w:r>
        <w:tab/>
        <w:t>36.587,07</w:t>
      </w:r>
      <w:r>
        <w:tab/>
        <w:t>333.964,50</w:t>
      </w:r>
    </w:p>
    <w:p w:rsidRDefault="00E96932" w:rsidP="00E96932" w:rsidR="00E96932">
      <w:pPr>
        <w:jc w:val="both"/>
      </w:pPr>
      <w:r>
        <w:t>7</w:t>
      </w:r>
      <w:r>
        <w:tab/>
        <w:t>9.459.176,00</w:t>
      </w:r>
      <w:r>
        <w:tab/>
        <w:t>298.492,60</w:t>
      </w:r>
      <w:r>
        <w:tab/>
        <w:t>35.471,91</w:t>
      </w:r>
      <w:r>
        <w:tab/>
        <w:t>333.964,50</w:t>
      </w:r>
    </w:p>
    <w:p w:rsidRDefault="00E96932" w:rsidP="00E96932" w:rsidR="00E96932">
      <w:pPr>
        <w:jc w:val="both"/>
      </w:pPr>
      <w:r>
        <w:t>8</w:t>
      </w:r>
      <w:r>
        <w:tab/>
        <w:t>9.160.683,00</w:t>
      </w:r>
      <w:r>
        <w:tab/>
        <w:t>299.611,90</w:t>
      </w:r>
      <w:r>
        <w:tab/>
        <w:t>34.352,56</w:t>
      </w:r>
      <w:r>
        <w:tab/>
        <w:t>333.964,50</w:t>
      </w:r>
    </w:p>
    <w:p w:rsidRDefault="00E96932" w:rsidP="00E96932" w:rsidR="00E96932">
      <w:pPr>
        <w:jc w:val="both"/>
      </w:pPr>
      <w:r>
        <w:t>9</w:t>
      </w:r>
      <w:r>
        <w:tab/>
        <w:t>8.861.071,00</w:t>
      </w:r>
      <w:r>
        <w:tab/>
        <w:t>300.735,40</w:t>
      </w:r>
      <w:r>
        <w:tab/>
        <w:t>33.229,02</w:t>
      </w:r>
      <w:r>
        <w:tab/>
        <w:t>333.964,50</w:t>
      </w:r>
    </w:p>
    <w:p w:rsidRDefault="00E96932" w:rsidP="00E96932" w:rsidR="00E96932">
      <w:pPr>
        <w:jc w:val="both"/>
      </w:pPr>
      <w:r>
        <w:t>10</w:t>
      </w:r>
      <w:r>
        <w:tab/>
        <w:t>8.560.336,00</w:t>
      </w:r>
      <w:r>
        <w:tab/>
        <w:t>301.863,20</w:t>
      </w:r>
      <w:r>
        <w:tab/>
        <w:t>32.101,26</w:t>
      </w:r>
      <w:r>
        <w:tab/>
        <w:t>333.964,50</w:t>
      </w:r>
    </w:p>
    <w:p w:rsidRDefault="00E96932" w:rsidP="00E96932" w:rsidR="00E96932">
      <w:pPr>
        <w:jc w:val="both"/>
      </w:pPr>
      <w:r>
        <w:t>11</w:t>
      </w:r>
      <w:r>
        <w:tab/>
        <w:t>8.258.473,00</w:t>
      </w:r>
      <w:r>
        <w:tab/>
        <w:t>302.995,20</w:t>
      </w:r>
      <w:r>
        <w:tab/>
        <w:t>30.969,27</w:t>
      </w:r>
      <w:r>
        <w:tab/>
        <w:t>333.964,50</w:t>
      </w:r>
    </w:p>
    <w:p w:rsidRDefault="00E96932" w:rsidP="00E96932" w:rsidR="00E96932">
      <w:pPr>
        <w:jc w:val="both"/>
      </w:pPr>
      <w:r>
        <w:t>12</w:t>
      </w:r>
      <w:r>
        <w:tab/>
        <w:t>7.955.478,00</w:t>
      </w:r>
      <w:r>
        <w:tab/>
        <w:t>304.131,40</w:t>
      </w:r>
      <w:r>
        <w:tab/>
        <w:t>29.833,04</w:t>
      </w:r>
      <w:r>
        <w:tab/>
        <w:t>333.964,50</w:t>
      </w:r>
    </w:p>
    <w:p w:rsidRDefault="00E96932" w:rsidP="00E96932" w:rsidR="00E96932">
      <w:pPr>
        <w:jc w:val="both"/>
      </w:pPr>
      <w:r>
        <w:t>13</w:t>
      </w:r>
      <w:r>
        <w:tab/>
        <w:t>7.651.347,00</w:t>
      </w:r>
      <w:r>
        <w:tab/>
        <w:t>305.271,90</w:t>
      </w:r>
      <w:r>
        <w:tab/>
        <w:t>28.692,55</w:t>
      </w:r>
      <w:r>
        <w:tab/>
        <w:t>333.964,50</w:t>
      </w:r>
    </w:p>
    <w:p w:rsidRDefault="00E96932" w:rsidP="00E96932" w:rsidR="00E96932">
      <w:pPr>
        <w:jc w:val="both"/>
      </w:pPr>
      <w:r>
        <w:t>14</w:t>
      </w:r>
      <w:r>
        <w:tab/>
        <w:t>7.346.075,00</w:t>
      </w:r>
      <w:r>
        <w:tab/>
        <w:t>306.416,70</w:t>
      </w:r>
      <w:r>
        <w:tab/>
        <w:t>27.547,78</w:t>
      </w:r>
      <w:r>
        <w:tab/>
        <w:t>333.964,50</w:t>
      </w:r>
    </w:p>
    <w:p w:rsidRDefault="00E96932" w:rsidP="00E96932" w:rsidR="00E96932">
      <w:pPr>
        <w:jc w:val="both"/>
      </w:pPr>
      <w:r>
        <w:t>15</w:t>
      </w:r>
      <w:r>
        <w:tab/>
        <w:t>7.039.658,00</w:t>
      </w:r>
      <w:r>
        <w:tab/>
        <w:t>307.565,80</w:t>
      </w:r>
      <w:r>
        <w:tab/>
        <w:t>26.398,72</w:t>
      </w:r>
      <w:r>
        <w:tab/>
        <w:t>333.964,50</w:t>
      </w:r>
    </w:p>
    <w:p w:rsidRDefault="00E96932" w:rsidP="00E96932" w:rsidR="00E96932">
      <w:pPr>
        <w:jc w:val="both"/>
      </w:pPr>
      <w:r>
        <w:t>16</w:t>
      </w:r>
      <w:r>
        <w:tab/>
        <w:t>6.732.092,00</w:t>
      </w:r>
      <w:r>
        <w:tab/>
        <w:t>308.719,10</w:t>
      </w:r>
      <w:r>
        <w:tab/>
        <w:t>25.245,34</w:t>
      </w:r>
      <w:r>
        <w:tab/>
        <w:t>333.964,50</w:t>
      </w:r>
    </w:p>
    <w:p w:rsidRDefault="00E96932" w:rsidP="00E96932" w:rsidR="00E96932">
      <w:pPr>
        <w:jc w:val="both"/>
      </w:pPr>
      <w:r>
        <w:t>17</w:t>
      </w:r>
      <w:r>
        <w:tab/>
        <w:t>6.423.373,00</w:t>
      </w:r>
      <w:r>
        <w:tab/>
        <w:t>309.876,80</w:t>
      </w:r>
      <w:r>
        <w:tab/>
        <w:t>24.087,65</w:t>
      </w:r>
      <w:r>
        <w:tab/>
        <w:t>333.964,50</w:t>
      </w:r>
    </w:p>
    <w:p w:rsidRDefault="00E96932" w:rsidP="00E96932" w:rsidR="00E96932">
      <w:pPr>
        <w:jc w:val="both"/>
      </w:pPr>
      <w:r>
        <w:t>18</w:t>
      </w:r>
      <w:r>
        <w:tab/>
        <w:t>6.113.496,00</w:t>
      </w:r>
      <w:r>
        <w:tab/>
        <w:t>311.038,90</w:t>
      </w:r>
      <w:r>
        <w:tab/>
        <w:t>22.925,61</w:t>
      </w:r>
      <w:r>
        <w:tab/>
        <w:t>333.964,50</w:t>
      </w:r>
    </w:p>
    <w:p w:rsidRDefault="00E96932" w:rsidP="00E96932" w:rsidR="00E96932">
      <w:pPr>
        <w:jc w:val="both"/>
      </w:pPr>
      <w:r>
        <w:t>19</w:t>
      </w:r>
      <w:r>
        <w:tab/>
        <w:t>5.802.457,00</w:t>
      </w:r>
      <w:r>
        <w:tab/>
        <w:t>312.205,30</w:t>
      </w:r>
      <w:r>
        <w:tab/>
        <w:t>21.759,21</w:t>
      </w:r>
      <w:r>
        <w:tab/>
        <w:t>333.964,50</w:t>
      </w:r>
    </w:p>
    <w:p w:rsidRDefault="00E96932" w:rsidP="00E96932" w:rsidR="00E96932">
      <w:pPr>
        <w:jc w:val="both"/>
      </w:pPr>
      <w:r>
        <w:t>20</w:t>
      </w:r>
      <w:r>
        <w:tab/>
        <w:t>5.490.252,00</w:t>
      </w:r>
      <w:r>
        <w:tab/>
        <w:t>313.376,00</w:t>
      </w:r>
      <w:r>
        <w:tab/>
        <w:t>20.588,45</w:t>
      </w:r>
      <w:r>
        <w:tab/>
        <w:t>333.964,50</w:t>
      </w:r>
    </w:p>
    <w:p w:rsidRDefault="00E96932" w:rsidP="00E96932" w:rsidR="00E96932">
      <w:pPr>
        <w:jc w:val="both"/>
      </w:pPr>
      <w:r>
        <w:t>21</w:t>
      </w:r>
      <w:r>
        <w:tab/>
        <w:t>5.176.876,00</w:t>
      </w:r>
      <w:r>
        <w:tab/>
        <w:t>314.551,20</w:t>
      </w:r>
      <w:r>
        <w:tab/>
        <w:t>19.413,29</w:t>
      </w:r>
      <w:r>
        <w:tab/>
        <w:t>333.964,50</w:t>
      </w:r>
    </w:p>
    <w:p w:rsidRDefault="00E96932" w:rsidP="00E96932" w:rsidR="00E96932">
      <w:pPr>
        <w:jc w:val="both"/>
      </w:pPr>
      <w:r>
        <w:t>22</w:t>
      </w:r>
      <w:r>
        <w:tab/>
        <w:t>4.862.325,00</w:t>
      </w:r>
      <w:r>
        <w:tab/>
        <w:t>315.730,80</w:t>
      </w:r>
      <w:r>
        <w:tab/>
        <w:t>18.233,72</w:t>
      </w:r>
      <w:r>
        <w:tab/>
        <w:t>333.964,50</w:t>
      </w:r>
    </w:p>
    <w:p w:rsidRDefault="00E96932" w:rsidP="00E96932" w:rsidR="00E96932">
      <w:pPr>
        <w:jc w:val="both"/>
      </w:pPr>
      <w:r>
        <w:t>23</w:t>
      </w:r>
      <w:r>
        <w:tab/>
        <w:t>4.546.594,00</w:t>
      </w:r>
      <w:r>
        <w:tab/>
        <w:t>316.914,80</w:t>
      </w:r>
      <w:r>
        <w:tab/>
        <w:t>17.049,73</w:t>
      </w:r>
      <w:r>
        <w:tab/>
        <w:t>333.964,50</w:t>
      </w:r>
    </w:p>
    <w:p w:rsidRDefault="00E96932" w:rsidP="00E96932" w:rsidR="00E96932">
      <w:pPr>
        <w:jc w:val="both"/>
      </w:pPr>
      <w:r>
        <w:t>24</w:t>
      </w:r>
      <w:r>
        <w:tab/>
        <w:t>4.229.679,00</w:t>
      </w:r>
      <w:r>
        <w:tab/>
        <w:t>318.103,20</w:t>
      </w:r>
      <w:r>
        <w:tab/>
        <w:t>15.861,30</w:t>
      </w:r>
      <w:r>
        <w:tab/>
        <w:t>333.964,50</w:t>
      </w:r>
    </w:p>
    <w:p w:rsidRDefault="00E96932" w:rsidP="00E96932" w:rsidR="00E96932">
      <w:pPr>
        <w:jc w:val="both"/>
      </w:pPr>
      <w:r>
        <w:t>25</w:t>
      </w:r>
      <w:r>
        <w:tab/>
        <w:t>3.911.576,00</w:t>
      </w:r>
      <w:r>
        <w:tab/>
        <w:t>319.296,10</w:t>
      </w:r>
      <w:r>
        <w:tab/>
        <w:t>14.668,41</w:t>
      </w:r>
      <w:r>
        <w:tab/>
        <w:t>333.964,50</w:t>
      </w:r>
    </w:p>
    <w:p w:rsidRDefault="00E96932" w:rsidP="00E96932" w:rsidR="00E96932">
      <w:pPr>
        <w:jc w:val="both"/>
      </w:pPr>
      <w:r>
        <w:t>26</w:t>
      </w:r>
      <w:r>
        <w:tab/>
        <w:t>3.592.280,00</w:t>
      </w:r>
      <w:r>
        <w:tab/>
        <w:t>320.493,40</w:t>
      </w:r>
      <w:r>
        <w:tab/>
        <w:t>13.471,05</w:t>
      </w:r>
      <w:r>
        <w:tab/>
        <w:t>333.964,50</w:t>
      </w:r>
    </w:p>
    <w:p w:rsidRDefault="00E96932" w:rsidP="00E96932" w:rsidR="00E96932">
      <w:pPr>
        <w:jc w:val="both"/>
      </w:pPr>
      <w:r>
        <w:t>27</w:t>
      </w:r>
      <w:r>
        <w:tab/>
        <w:t>3.271.786,00</w:t>
      </w:r>
      <w:r>
        <w:tab/>
        <w:t>321.695,30</w:t>
      </w:r>
      <w:r>
        <w:tab/>
        <w:t>12.269,20</w:t>
      </w:r>
      <w:r>
        <w:tab/>
        <w:t>333.964,50</w:t>
      </w:r>
    </w:p>
    <w:p w:rsidRDefault="00E96932" w:rsidP="00E96932" w:rsidR="00E96932">
      <w:pPr>
        <w:jc w:val="both"/>
      </w:pPr>
      <w:r>
        <w:t>28</w:t>
      </w:r>
      <w:r>
        <w:tab/>
        <w:t>2.950.091,00</w:t>
      </w:r>
      <w:r>
        <w:tab/>
        <w:t>322.901,60</w:t>
      </w:r>
      <w:r>
        <w:tab/>
        <w:t>11.062,84</w:t>
      </w:r>
      <w:r>
        <w:tab/>
        <w:t>333.964,50</w:t>
      </w:r>
    </w:p>
    <w:p w:rsidRDefault="00E96932" w:rsidP="00E96932" w:rsidR="00E96932">
      <w:pPr>
        <w:jc w:val="both"/>
      </w:pPr>
      <w:r>
        <w:t>29</w:t>
      </w:r>
      <w:r>
        <w:tab/>
        <w:t>2.627.190,00</w:t>
      </w:r>
      <w:r>
        <w:tab/>
        <w:t>324.112,50</w:t>
      </w:r>
      <w:r>
        <w:tab/>
        <w:t>9.851,96</w:t>
      </w:r>
      <w:r>
        <w:tab/>
        <w:t>333.964,50</w:t>
      </w:r>
    </w:p>
    <w:p w:rsidRDefault="00E96932" w:rsidP="00E96932" w:rsidR="00E96932">
      <w:pPr>
        <w:jc w:val="both"/>
      </w:pPr>
      <w:r>
        <w:t>30</w:t>
      </w:r>
      <w:r>
        <w:tab/>
        <w:t>2.303.077,00</w:t>
      </w:r>
      <w:r>
        <w:tab/>
        <w:t>325.327,90</w:t>
      </w:r>
      <w:r>
        <w:tab/>
        <w:t>8.636,54</w:t>
      </w:r>
      <w:r>
        <w:tab/>
        <w:t>333.964,50</w:t>
      </w:r>
    </w:p>
    <w:p w:rsidRDefault="00E96932" w:rsidP="00E96932" w:rsidR="00E96932">
      <w:pPr>
        <w:jc w:val="both"/>
      </w:pPr>
      <w:r>
        <w:t>31</w:t>
      </w:r>
      <w:r>
        <w:tab/>
        <w:t>1.977.749,00</w:t>
      </w:r>
      <w:r>
        <w:tab/>
        <w:t>326.547,90</w:t>
      </w:r>
      <w:r>
        <w:tab/>
        <w:t>7.416,56</w:t>
      </w:r>
      <w:r>
        <w:tab/>
        <w:t>333.964,50</w:t>
      </w:r>
    </w:p>
    <w:p w:rsidRDefault="00E96932" w:rsidP="00E96932" w:rsidR="00E96932">
      <w:pPr>
        <w:jc w:val="both"/>
      </w:pPr>
      <w:r>
        <w:t>32</w:t>
      </w:r>
      <w:r>
        <w:tab/>
        <w:t>1.651.201,00</w:t>
      </w:r>
      <w:r>
        <w:tab/>
        <w:t>327.772,50</w:t>
      </w:r>
      <w:r>
        <w:tab/>
        <w:t>6.192,00</w:t>
      </w:r>
      <w:r>
        <w:tab/>
        <w:t>333.964,50</w:t>
      </w:r>
    </w:p>
    <w:p w:rsidRDefault="00E96932" w:rsidP="00E96932" w:rsidR="00E96932">
      <w:pPr>
        <w:jc w:val="both"/>
      </w:pPr>
      <w:r>
        <w:t>33</w:t>
      </w:r>
      <w:r>
        <w:tab/>
        <w:t>1.323.429,00</w:t>
      </w:r>
      <w:r>
        <w:tab/>
        <w:t>329.001,60</w:t>
      </w:r>
      <w:r>
        <w:tab/>
        <w:t>4.962,86</w:t>
      </w:r>
      <w:r>
        <w:tab/>
        <w:t>333.964,50</w:t>
      </w:r>
    </w:p>
    <w:p w:rsidRDefault="00E96932" w:rsidP="00E96932" w:rsidR="00E96932">
      <w:pPr>
        <w:jc w:val="both"/>
      </w:pPr>
      <w:r>
        <w:t>34</w:t>
      </w:r>
      <w:r>
        <w:tab/>
        <w:t>994.427,00</w:t>
      </w:r>
      <w:r>
        <w:tab/>
        <w:t>330.235,40</w:t>
      </w:r>
      <w:r>
        <w:tab/>
        <w:t>3.729,10</w:t>
      </w:r>
      <w:r>
        <w:tab/>
        <w:t>333.964,50</w:t>
      </w:r>
    </w:p>
    <w:p w:rsidRDefault="00E96932" w:rsidP="00E96932" w:rsidR="00E96932">
      <w:pPr>
        <w:jc w:val="both"/>
      </w:pPr>
      <w:r>
        <w:t>35</w:t>
      </w:r>
      <w:r>
        <w:tab/>
        <w:t>664.191,60</w:t>
      </w:r>
      <w:r>
        <w:tab/>
        <w:t>331.473,80</w:t>
      </w:r>
      <w:r>
        <w:tab/>
        <w:t>2.490,72</w:t>
      </w:r>
      <w:r>
        <w:tab/>
        <w:t>333.964,50</w:t>
      </w:r>
    </w:p>
    <w:p w:rsidRDefault="00E96932" w:rsidP="00E96932" w:rsidR="00E96932">
      <w:pPr>
        <w:jc w:val="both"/>
      </w:pPr>
      <w:r>
        <w:t>36</w:t>
      </w:r>
      <w:r>
        <w:tab/>
        <w:t>332.717,90</w:t>
      </w:r>
      <w:r>
        <w:tab/>
        <w:t>332.716,80</w:t>
      </w:r>
      <w:r>
        <w:tab/>
        <w:t>1.247,69</w:t>
      </w:r>
      <w:r>
        <w:tab/>
        <w:t>333.964,50</w:t>
      </w:r>
    </w:p>
    <w:p w:rsidRDefault="00E96932" w:rsidP="00E96932" w:rsidR="00E96932">
      <w:pPr>
        <w:jc w:val="both"/>
      </w:pPr>
      <w:r>
        <w:t>Ukupno:</w:t>
      </w:r>
      <w:r>
        <w:tab/>
        <w:t>795.864,00</w:t>
      </w:r>
      <w:r>
        <w:tab/>
        <w:t xml:space="preserve">12.022.720,00 </w:t>
      </w:r>
    </w:p>
    <w:p w:rsidRDefault="00E96932" w:rsidP="00E96932" w:rsidR="00E96932">
      <w:pPr>
        <w:jc w:val="both"/>
      </w:pPr>
      <w:r>
        <w:cr/>
        <w:t>b)</w:t>
      </w:r>
      <w:r>
        <w:tab/>
        <w:t>Otpisom 70% utvrđene tražbine, tj. 26.196.003,14 kn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9.</w:t>
      </w:r>
      <w:r>
        <w:tab/>
        <w:t>Vjerovniku MONERIS NEKRETNINE d.o.o. iz Sesveta, Primorska 5, OIB: 14006247481, utvrđena tražbina u iznosu od 37.422.861,63 kn, izmiruje se na način: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a)</w:t>
      </w:r>
      <w:r>
        <w:tab/>
        <w:t>30 % utvrđene tražbine, tj. 11.226.858,49 kuna, u 36 jednakih mjesečnih anuiteta, svaki u visini 333.964,50 kn, nakon isteka počeka 12 mjeseci od pravomoćnosti sklopljene predstečajne Nagodbe, pred nadležnim Trgovačkim sudom, u kojima je sadržana kamata 4,5% godišnje u otplati, a koji dospijevaju kako slijedi: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Br. anuit.</w:t>
      </w:r>
      <w:r>
        <w:tab/>
        <w:t>Ostatak duga</w:t>
      </w:r>
      <w:r>
        <w:tab/>
        <w:t>Otplata</w:t>
      </w:r>
      <w:r>
        <w:tab/>
        <w:t>Kamata</w:t>
      </w:r>
      <w:r>
        <w:tab/>
        <w:t>Anuitet</w:t>
      </w:r>
    </w:p>
    <w:p w:rsidRDefault="00E96932" w:rsidP="00E96932" w:rsidR="00E96932">
      <w:pPr>
        <w:jc w:val="both"/>
      </w:pPr>
      <w:r>
        <w:t>1</w:t>
      </w:r>
      <w:r>
        <w:tab/>
        <w:t>11.226.860,00</w:t>
      </w:r>
      <w:r>
        <w:tab/>
        <w:t>291.863,80</w:t>
      </w:r>
      <w:r>
        <w:tab/>
        <w:t>42.100,71</w:t>
      </w:r>
      <w:r>
        <w:tab/>
        <w:t>333.964,50</w:t>
      </w:r>
    </w:p>
    <w:p w:rsidRDefault="00E96932" w:rsidP="00E96932" w:rsidR="00E96932">
      <w:pPr>
        <w:jc w:val="both"/>
      </w:pPr>
      <w:r>
        <w:t>2</w:t>
      </w:r>
      <w:r>
        <w:tab/>
        <w:t>10.934.990,00</w:t>
      </w:r>
      <w:r>
        <w:tab/>
        <w:t>292.958,30</w:t>
      </w:r>
      <w:r>
        <w:tab/>
        <w:t>41.006,23</w:t>
      </w:r>
      <w:r>
        <w:tab/>
        <w:t>333.964,50</w:t>
      </w:r>
    </w:p>
    <w:p w:rsidRDefault="00E96932" w:rsidP="00E96932" w:rsidR="00E96932">
      <w:pPr>
        <w:jc w:val="both"/>
      </w:pPr>
      <w:r>
        <w:t>3</w:t>
      </w:r>
      <w:r>
        <w:tab/>
        <w:t>10.642.040,00</w:t>
      </w:r>
      <w:r>
        <w:tab/>
        <w:t>294.056,80</w:t>
      </w:r>
      <w:r>
        <w:tab/>
        <w:t>39.907,63</w:t>
      </w:r>
      <w:r>
        <w:tab/>
        <w:t>333.964,50</w:t>
      </w:r>
    </w:p>
    <w:p w:rsidRDefault="00E96932" w:rsidP="00E96932" w:rsidR="00E96932">
      <w:pPr>
        <w:jc w:val="both"/>
      </w:pPr>
      <w:r>
        <w:t>4</w:t>
      </w:r>
      <w:r>
        <w:tab/>
        <w:t>10.347.980,00</w:t>
      </w:r>
      <w:r>
        <w:tab/>
        <w:t>295.159,60</w:t>
      </w:r>
      <w:r>
        <w:tab/>
        <w:t>38.804,92</w:t>
      </w:r>
      <w:r>
        <w:tab/>
        <w:t>333.964,50</w:t>
      </w:r>
    </w:p>
    <w:p w:rsidRDefault="00E96932" w:rsidP="00E96932" w:rsidR="00E96932">
      <w:pPr>
        <w:jc w:val="both"/>
      </w:pPr>
      <w:r>
        <w:lastRenderedPageBreak/>
        <w:t>5</w:t>
      </w:r>
      <w:r>
        <w:tab/>
        <w:t>10.052.820,00</w:t>
      </w:r>
      <w:r>
        <w:tab/>
        <w:t>296.266,40</w:t>
      </w:r>
      <w:r>
        <w:tab/>
        <w:t>37.698,07</w:t>
      </w:r>
      <w:r>
        <w:tab/>
        <w:t>333.964,50</w:t>
      </w:r>
    </w:p>
    <w:p w:rsidRDefault="00E96932" w:rsidP="00E96932" w:rsidR="00E96932">
      <w:pPr>
        <w:jc w:val="both"/>
      </w:pPr>
      <w:r>
        <w:t>6</w:t>
      </w:r>
      <w:r>
        <w:tab/>
        <w:t>9.756.553,00</w:t>
      </w:r>
      <w:r>
        <w:tab/>
        <w:t>297.377,40</w:t>
      </w:r>
      <w:r>
        <w:tab/>
        <w:t>36.587,07</w:t>
      </w:r>
      <w:r>
        <w:tab/>
        <w:t>333.964,50</w:t>
      </w:r>
    </w:p>
    <w:p w:rsidRDefault="00E96932" w:rsidP="00E96932" w:rsidR="00E96932">
      <w:pPr>
        <w:jc w:val="both"/>
      </w:pPr>
      <w:r>
        <w:t>7</w:t>
      </w:r>
      <w:r>
        <w:tab/>
        <w:t>9.459.176,00</w:t>
      </w:r>
      <w:r>
        <w:tab/>
        <w:t>298.492,60</w:t>
      </w:r>
      <w:r>
        <w:tab/>
        <w:t>35.471,91</w:t>
      </w:r>
      <w:r>
        <w:tab/>
        <w:t>333.964,50</w:t>
      </w:r>
    </w:p>
    <w:p w:rsidRDefault="00E96932" w:rsidP="00E96932" w:rsidR="00E96932">
      <w:pPr>
        <w:jc w:val="both"/>
      </w:pPr>
      <w:r>
        <w:t>8</w:t>
      </w:r>
      <w:r>
        <w:tab/>
        <w:t>9.160.683,00</w:t>
      </w:r>
      <w:r>
        <w:tab/>
        <w:t>299.611,90</w:t>
      </w:r>
      <w:r>
        <w:tab/>
        <w:t>34.352,56</w:t>
      </w:r>
      <w:r>
        <w:tab/>
        <w:t>333.964,50</w:t>
      </w:r>
    </w:p>
    <w:p w:rsidRDefault="00E96932" w:rsidP="00E96932" w:rsidR="00E96932">
      <w:pPr>
        <w:jc w:val="both"/>
      </w:pPr>
      <w:r>
        <w:t>9</w:t>
      </w:r>
      <w:r>
        <w:tab/>
        <w:t>8.861.071,00</w:t>
      </w:r>
      <w:r>
        <w:tab/>
        <w:t>300.735,40</w:t>
      </w:r>
      <w:r>
        <w:tab/>
        <w:t>33.229,02</w:t>
      </w:r>
      <w:r>
        <w:tab/>
        <w:t>333.964,50</w:t>
      </w:r>
    </w:p>
    <w:p w:rsidRDefault="00E96932" w:rsidP="00E96932" w:rsidR="00E96932">
      <w:pPr>
        <w:jc w:val="both"/>
      </w:pPr>
      <w:r>
        <w:t>10</w:t>
      </w:r>
      <w:r>
        <w:tab/>
        <w:t>8.560.336,00</w:t>
      </w:r>
      <w:r>
        <w:tab/>
        <w:t>301.863,20</w:t>
      </w:r>
      <w:r>
        <w:tab/>
        <w:t>32.101,26</w:t>
      </w:r>
      <w:r>
        <w:tab/>
        <w:t>333.964,50</w:t>
      </w:r>
    </w:p>
    <w:p w:rsidRDefault="00E96932" w:rsidP="00E96932" w:rsidR="00E96932">
      <w:pPr>
        <w:jc w:val="both"/>
      </w:pPr>
      <w:r>
        <w:t>11</w:t>
      </w:r>
      <w:r>
        <w:tab/>
        <w:t>8.258.473,00</w:t>
      </w:r>
      <w:r>
        <w:tab/>
        <w:t>302.995,20</w:t>
      </w:r>
      <w:r>
        <w:tab/>
        <w:t>30.969,27</w:t>
      </w:r>
      <w:r>
        <w:tab/>
        <w:t>333.964,50</w:t>
      </w:r>
    </w:p>
    <w:p w:rsidRDefault="00E96932" w:rsidP="00E96932" w:rsidR="00E96932">
      <w:pPr>
        <w:jc w:val="both"/>
      </w:pPr>
      <w:r>
        <w:t>12</w:t>
      </w:r>
      <w:r>
        <w:tab/>
        <w:t>7.955.478,00</w:t>
      </w:r>
      <w:r>
        <w:tab/>
        <w:t>304.131,40</w:t>
      </w:r>
      <w:r>
        <w:tab/>
        <w:t>29.833,04</w:t>
      </w:r>
      <w:r>
        <w:tab/>
        <w:t>333.964,50</w:t>
      </w:r>
    </w:p>
    <w:p w:rsidRDefault="00E96932" w:rsidP="00E96932" w:rsidR="00E96932">
      <w:pPr>
        <w:jc w:val="both"/>
      </w:pPr>
      <w:r>
        <w:t>13</w:t>
      </w:r>
      <w:r>
        <w:tab/>
        <w:t>7.651.347,00</w:t>
      </w:r>
      <w:r>
        <w:tab/>
        <w:t>305.271,90</w:t>
      </w:r>
      <w:r>
        <w:tab/>
        <w:t>28.692,55</w:t>
      </w:r>
      <w:r>
        <w:tab/>
        <w:t>333.964,50</w:t>
      </w:r>
    </w:p>
    <w:p w:rsidRDefault="00E96932" w:rsidP="00E96932" w:rsidR="00E96932">
      <w:pPr>
        <w:jc w:val="both"/>
      </w:pPr>
      <w:r>
        <w:t>14</w:t>
      </w:r>
      <w:r>
        <w:tab/>
        <w:t>7.346.075,00</w:t>
      </w:r>
      <w:r>
        <w:tab/>
        <w:t>306.416,70</w:t>
      </w:r>
      <w:r>
        <w:tab/>
        <w:t>27.547,78</w:t>
      </w:r>
      <w:r>
        <w:tab/>
        <w:t>333.964,50</w:t>
      </w:r>
    </w:p>
    <w:p w:rsidRDefault="00E96932" w:rsidP="00E96932" w:rsidR="00E96932">
      <w:pPr>
        <w:jc w:val="both"/>
      </w:pPr>
      <w:r>
        <w:t>15</w:t>
      </w:r>
      <w:r>
        <w:tab/>
        <w:t>7.039.658,00</w:t>
      </w:r>
      <w:r>
        <w:tab/>
        <w:t>307.565,80</w:t>
      </w:r>
      <w:r>
        <w:tab/>
        <w:t>26.398,72</w:t>
      </w:r>
      <w:r>
        <w:tab/>
        <w:t>333.964,50</w:t>
      </w:r>
    </w:p>
    <w:p w:rsidRDefault="00E96932" w:rsidP="00E96932" w:rsidR="00E96932">
      <w:pPr>
        <w:jc w:val="both"/>
      </w:pPr>
      <w:r>
        <w:t>16</w:t>
      </w:r>
      <w:r>
        <w:tab/>
        <w:t>6.732.092,00</w:t>
      </w:r>
      <w:r>
        <w:tab/>
        <w:t>308.719,10</w:t>
      </w:r>
      <w:r>
        <w:tab/>
        <w:t>25.245,34</w:t>
      </w:r>
      <w:r>
        <w:tab/>
        <w:t>333.964,50</w:t>
      </w:r>
    </w:p>
    <w:p w:rsidRDefault="00E96932" w:rsidP="00E96932" w:rsidR="00E96932">
      <w:pPr>
        <w:jc w:val="both"/>
      </w:pPr>
      <w:r>
        <w:t>17</w:t>
      </w:r>
      <w:r>
        <w:tab/>
        <w:t>6.423.373,00</w:t>
      </w:r>
      <w:r>
        <w:tab/>
        <w:t>309.876,80</w:t>
      </w:r>
      <w:r>
        <w:tab/>
        <w:t>24.087,65</w:t>
      </w:r>
      <w:r>
        <w:tab/>
        <w:t>333.964,50</w:t>
      </w:r>
    </w:p>
    <w:p w:rsidRDefault="00E96932" w:rsidP="00E96932" w:rsidR="00E96932">
      <w:pPr>
        <w:jc w:val="both"/>
      </w:pPr>
      <w:r>
        <w:t>18</w:t>
      </w:r>
      <w:r>
        <w:tab/>
        <w:t>6.113.496,00</w:t>
      </w:r>
      <w:r>
        <w:tab/>
        <w:t>311.038,90</w:t>
      </w:r>
      <w:r>
        <w:tab/>
        <w:t>22.925,61</w:t>
      </w:r>
      <w:r>
        <w:tab/>
        <w:t>333.964,50</w:t>
      </w:r>
    </w:p>
    <w:p w:rsidRDefault="00E96932" w:rsidP="00E96932" w:rsidR="00E96932">
      <w:pPr>
        <w:jc w:val="both"/>
      </w:pPr>
      <w:r>
        <w:t>19</w:t>
      </w:r>
      <w:r>
        <w:tab/>
        <w:t>5.802.457,00</w:t>
      </w:r>
      <w:r>
        <w:tab/>
        <w:t>312.205,30</w:t>
      </w:r>
      <w:r>
        <w:tab/>
        <w:t>21.759,21</w:t>
      </w:r>
      <w:r>
        <w:tab/>
        <w:t>333.964,50</w:t>
      </w:r>
    </w:p>
    <w:p w:rsidRDefault="00E96932" w:rsidP="00E96932" w:rsidR="00E96932">
      <w:pPr>
        <w:jc w:val="both"/>
      </w:pPr>
      <w:r>
        <w:t>20</w:t>
      </w:r>
      <w:r>
        <w:tab/>
        <w:t>5.490.252,00</w:t>
      </w:r>
      <w:r>
        <w:tab/>
        <w:t>313.376,00</w:t>
      </w:r>
      <w:r>
        <w:tab/>
        <w:t>20.588,45</w:t>
      </w:r>
      <w:r>
        <w:tab/>
        <w:t>333.964,50</w:t>
      </w:r>
    </w:p>
    <w:p w:rsidRDefault="00E96932" w:rsidP="00E96932" w:rsidR="00E96932">
      <w:pPr>
        <w:jc w:val="both"/>
      </w:pPr>
      <w:r>
        <w:t>21</w:t>
      </w:r>
      <w:r>
        <w:tab/>
        <w:t>5.176.876,00</w:t>
      </w:r>
      <w:r>
        <w:tab/>
        <w:t>314.551,20</w:t>
      </w:r>
      <w:r>
        <w:tab/>
        <w:t>19.413,29</w:t>
      </w:r>
      <w:r>
        <w:tab/>
        <w:t>333.964,50</w:t>
      </w:r>
    </w:p>
    <w:p w:rsidRDefault="00E96932" w:rsidP="00E96932" w:rsidR="00E96932">
      <w:pPr>
        <w:jc w:val="both"/>
      </w:pPr>
      <w:r>
        <w:t>22</w:t>
      </w:r>
      <w:r>
        <w:tab/>
        <w:t>4.862.325,00</w:t>
      </w:r>
      <w:r>
        <w:tab/>
        <w:t>315.730,80</w:t>
      </w:r>
      <w:r>
        <w:tab/>
        <w:t>18.233,72</w:t>
      </w:r>
      <w:r>
        <w:tab/>
        <w:t>333.964,50</w:t>
      </w:r>
    </w:p>
    <w:p w:rsidRDefault="00E96932" w:rsidP="00E96932" w:rsidR="00E96932">
      <w:pPr>
        <w:jc w:val="both"/>
      </w:pPr>
      <w:r>
        <w:t>23</w:t>
      </w:r>
      <w:r>
        <w:tab/>
        <w:t>4.546.594,00</w:t>
      </w:r>
      <w:r>
        <w:tab/>
        <w:t>316.914,80</w:t>
      </w:r>
      <w:r>
        <w:tab/>
        <w:t>17.049,73</w:t>
      </w:r>
      <w:r>
        <w:tab/>
        <w:t>333.964,50</w:t>
      </w:r>
    </w:p>
    <w:p w:rsidRDefault="00E96932" w:rsidP="00E96932" w:rsidR="00E96932">
      <w:pPr>
        <w:jc w:val="both"/>
      </w:pPr>
      <w:r>
        <w:t>24</w:t>
      </w:r>
      <w:r>
        <w:tab/>
        <w:t>4.229.679,00</w:t>
      </w:r>
      <w:r>
        <w:tab/>
        <w:t>318.103,20</w:t>
      </w:r>
      <w:r>
        <w:tab/>
        <w:t>15.861,30</w:t>
      </w:r>
      <w:r>
        <w:tab/>
        <w:t>333.964,50</w:t>
      </w:r>
    </w:p>
    <w:p w:rsidRDefault="00E96932" w:rsidP="00E96932" w:rsidR="00E96932">
      <w:pPr>
        <w:jc w:val="both"/>
      </w:pPr>
      <w:r>
        <w:t>25</w:t>
      </w:r>
      <w:r>
        <w:tab/>
        <w:t>3.911.576,00</w:t>
      </w:r>
      <w:r>
        <w:tab/>
        <w:t>319.296,10</w:t>
      </w:r>
      <w:r>
        <w:tab/>
        <w:t>14.668,41</w:t>
      </w:r>
      <w:r>
        <w:tab/>
        <w:t>333.964,50</w:t>
      </w:r>
    </w:p>
    <w:p w:rsidRDefault="00E96932" w:rsidP="00E96932" w:rsidR="00E96932">
      <w:pPr>
        <w:jc w:val="both"/>
      </w:pPr>
      <w:r>
        <w:t>26</w:t>
      </w:r>
      <w:r>
        <w:tab/>
        <w:t>3.592.280,00</w:t>
      </w:r>
      <w:r>
        <w:tab/>
        <w:t>320.493,40</w:t>
      </w:r>
      <w:r>
        <w:tab/>
        <w:t>13.471,05</w:t>
      </w:r>
      <w:r>
        <w:tab/>
        <w:t>333.964,50</w:t>
      </w:r>
    </w:p>
    <w:p w:rsidRDefault="00E96932" w:rsidP="00E96932" w:rsidR="00E96932">
      <w:pPr>
        <w:jc w:val="both"/>
      </w:pPr>
      <w:r>
        <w:t>27</w:t>
      </w:r>
      <w:r>
        <w:tab/>
        <w:t>3.271.786,00</w:t>
      </w:r>
      <w:r>
        <w:tab/>
        <w:t>321.695,30</w:t>
      </w:r>
      <w:r>
        <w:tab/>
        <w:t>12.269,20</w:t>
      </w:r>
      <w:r>
        <w:tab/>
        <w:t>333.964,50</w:t>
      </w:r>
    </w:p>
    <w:p w:rsidRDefault="00E96932" w:rsidP="00E96932" w:rsidR="00E96932">
      <w:pPr>
        <w:jc w:val="both"/>
      </w:pPr>
      <w:r>
        <w:t>28</w:t>
      </w:r>
      <w:r>
        <w:tab/>
        <w:t>2.950.091,00</w:t>
      </w:r>
      <w:r>
        <w:tab/>
        <w:t>322.901,60</w:t>
      </w:r>
      <w:r>
        <w:tab/>
        <w:t>11.062,84</w:t>
      </w:r>
      <w:r>
        <w:tab/>
        <w:t>333.964,50</w:t>
      </w:r>
    </w:p>
    <w:p w:rsidRDefault="00E96932" w:rsidP="00E96932" w:rsidR="00E96932">
      <w:pPr>
        <w:jc w:val="both"/>
      </w:pPr>
      <w:r>
        <w:t>29</w:t>
      </w:r>
      <w:r>
        <w:tab/>
        <w:t>2.627.190,00</w:t>
      </w:r>
      <w:r>
        <w:tab/>
        <w:t>324.112,50</w:t>
      </w:r>
      <w:r>
        <w:tab/>
        <w:t>9.851,96</w:t>
      </w:r>
      <w:r>
        <w:tab/>
        <w:t>333.964,50</w:t>
      </w:r>
    </w:p>
    <w:p w:rsidRDefault="00E96932" w:rsidP="00E96932" w:rsidR="00E96932">
      <w:pPr>
        <w:jc w:val="both"/>
      </w:pPr>
      <w:r>
        <w:t>30</w:t>
      </w:r>
      <w:r>
        <w:tab/>
        <w:t>2.303.077,00</w:t>
      </w:r>
      <w:r>
        <w:tab/>
        <w:t>325.327,90</w:t>
      </w:r>
      <w:r>
        <w:tab/>
        <w:t>8.636,54</w:t>
      </w:r>
      <w:r>
        <w:tab/>
        <w:t>333.964,50</w:t>
      </w:r>
    </w:p>
    <w:p w:rsidRDefault="00E96932" w:rsidP="00E96932" w:rsidR="00E96932">
      <w:pPr>
        <w:jc w:val="both"/>
      </w:pPr>
      <w:r>
        <w:t>31</w:t>
      </w:r>
      <w:r>
        <w:tab/>
        <w:t>1.977.749,00</w:t>
      </w:r>
      <w:r>
        <w:tab/>
        <w:t>326.547,90</w:t>
      </w:r>
      <w:r>
        <w:tab/>
        <w:t>7.416,56</w:t>
      </w:r>
      <w:r>
        <w:tab/>
        <w:t>333.964,50</w:t>
      </w:r>
    </w:p>
    <w:p w:rsidRDefault="00E96932" w:rsidP="00E96932" w:rsidR="00E96932">
      <w:pPr>
        <w:jc w:val="both"/>
      </w:pPr>
      <w:r>
        <w:t>32</w:t>
      </w:r>
      <w:r>
        <w:tab/>
        <w:t>1.651.201,00</w:t>
      </w:r>
      <w:r>
        <w:tab/>
        <w:t>327.772,50</w:t>
      </w:r>
      <w:r>
        <w:tab/>
        <w:t>6.192,00</w:t>
      </w:r>
      <w:r>
        <w:tab/>
        <w:t>333.964,50</w:t>
      </w:r>
    </w:p>
    <w:p w:rsidRDefault="00E96932" w:rsidP="00E96932" w:rsidR="00E96932">
      <w:pPr>
        <w:jc w:val="both"/>
      </w:pPr>
      <w:r>
        <w:t>33</w:t>
      </w:r>
      <w:r>
        <w:tab/>
        <w:t>1.323.429,00</w:t>
      </w:r>
      <w:r>
        <w:tab/>
        <w:t>329.001,60</w:t>
      </w:r>
      <w:r>
        <w:tab/>
        <w:t>4.962,86</w:t>
      </w:r>
      <w:r>
        <w:tab/>
        <w:t>333.964,50</w:t>
      </w:r>
    </w:p>
    <w:p w:rsidRDefault="00E96932" w:rsidP="00E96932" w:rsidR="00E96932">
      <w:pPr>
        <w:jc w:val="both"/>
      </w:pPr>
      <w:r>
        <w:t>34</w:t>
      </w:r>
      <w:r>
        <w:tab/>
        <w:t>994.427,00</w:t>
      </w:r>
      <w:r>
        <w:tab/>
        <w:t>330.235,40</w:t>
      </w:r>
      <w:r>
        <w:tab/>
        <w:t>3.729,10</w:t>
      </w:r>
      <w:r>
        <w:tab/>
        <w:t>333.964,50</w:t>
      </w:r>
    </w:p>
    <w:p w:rsidRDefault="00E96932" w:rsidP="00E96932" w:rsidR="00E96932">
      <w:pPr>
        <w:jc w:val="both"/>
      </w:pPr>
      <w:r>
        <w:t>35</w:t>
      </w:r>
      <w:r>
        <w:tab/>
        <w:t>664.191,60</w:t>
      </w:r>
      <w:r>
        <w:tab/>
        <w:t>331.473,80</w:t>
      </w:r>
      <w:r>
        <w:tab/>
        <w:t>2.490,72</w:t>
      </w:r>
      <w:r>
        <w:tab/>
        <w:t>333.964,50</w:t>
      </w:r>
    </w:p>
    <w:p w:rsidRDefault="00E96932" w:rsidP="00E96932" w:rsidR="00E96932">
      <w:pPr>
        <w:jc w:val="both"/>
      </w:pPr>
      <w:r>
        <w:t>36</w:t>
      </w:r>
      <w:r>
        <w:tab/>
        <w:t>332.717,90</w:t>
      </w:r>
      <w:r>
        <w:tab/>
        <w:t>332.716,80</w:t>
      </w:r>
      <w:r>
        <w:tab/>
        <w:t>1.247,69</w:t>
      </w:r>
      <w:r>
        <w:tab/>
        <w:t>333.964,50</w:t>
      </w:r>
    </w:p>
    <w:p w:rsidRDefault="00E96932" w:rsidP="00E96932" w:rsidR="00E96932">
      <w:pPr>
        <w:jc w:val="both"/>
      </w:pPr>
      <w:r>
        <w:t>Ukupno:</w:t>
      </w:r>
      <w:r>
        <w:tab/>
        <w:t>795.864,00</w:t>
      </w:r>
      <w:r>
        <w:tab/>
        <w:t xml:space="preserve">12.022.720,00 </w:t>
      </w:r>
    </w:p>
    <w:p w:rsidRDefault="00E96932" w:rsidP="00E96932" w:rsidR="00E96932">
      <w:pPr>
        <w:jc w:val="both"/>
      </w:pPr>
      <w:r>
        <w:cr/>
        <w:t>b)</w:t>
      </w:r>
      <w:r>
        <w:tab/>
        <w:t>Otpisom 70% utvrđene tražbine, tj. 26.196.003,14 kn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10.</w:t>
      </w:r>
      <w:r>
        <w:tab/>
        <w:t>Vjerovniku SIGILLUM NEKRETNINE d.o.o. iz Sesveta, Primorska 5, OIB: 67754108755, utvrđena tražbina u iznosu od 37.422.861,63 kn, izmiruje se na način: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a)</w:t>
      </w:r>
      <w:r>
        <w:tab/>
        <w:t>30 % utvrđene tražbine, tj. 11.226.858,49 kuna, u 36 jednakih mjesečnih anuiteta, svaki u visini 333.964,50 kn, nakon isteka počeka 12 mjeseci od pravomoćnosti sklopljene predstečajne Nagodbe, pred nadležnim Trgovačkim sudom, u kojima je sadržana kamata 4,5% godišnje u otplati, a koji dospijevaju kako slijedi: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Br. anuit.</w:t>
      </w:r>
      <w:r>
        <w:tab/>
        <w:t>Ostatak duga</w:t>
      </w:r>
      <w:r>
        <w:tab/>
        <w:t>Otplata</w:t>
      </w:r>
      <w:r>
        <w:tab/>
        <w:t>Kamata</w:t>
      </w:r>
      <w:r>
        <w:tab/>
        <w:t>Anuitet</w:t>
      </w:r>
    </w:p>
    <w:p w:rsidRDefault="00E96932" w:rsidP="00E96932" w:rsidR="00E96932">
      <w:pPr>
        <w:jc w:val="both"/>
      </w:pPr>
      <w:r>
        <w:t>1</w:t>
      </w:r>
      <w:r>
        <w:tab/>
        <w:t>11.226.860,00</w:t>
      </w:r>
      <w:r>
        <w:tab/>
        <w:t>291.863,80</w:t>
      </w:r>
      <w:r>
        <w:tab/>
        <w:t>42.100,71</w:t>
      </w:r>
      <w:r>
        <w:tab/>
        <w:t>333.964,50</w:t>
      </w:r>
    </w:p>
    <w:p w:rsidRDefault="00E96932" w:rsidP="00E96932" w:rsidR="00E96932">
      <w:pPr>
        <w:jc w:val="both"/>
      </w:pPr>
      <w:r>
        <w:t>2</w:t>
      </w:r>
      <w:r>
        <w:tab/>
        <w:t>10.934.990,00</w:t>
      </w:r>
      <w:r>
        <w:tab/>
        <w:t>292.958,30</w:t>
      </w:r>
      <w:r>
        <w:tab/>
        <w:t>41.006,23</w:t>
      </w:r>
      <w:r>
        <w:tab/>
        <w:t>333.964,50</w:t>
      </w:r>
    </w:p>
    <w:p w:rsidRDefault="00E96932" w:rsidP="00E96932" w:rsidR="00E96932">
      <w:pPr>
        <w:jc w:val="both"/>
      </w:pPr>
      <w:r>
        <w:t>3</w:t>
      </w:r>
      <w:r>
        <w:tab/>
        <w:t>10.642.040,00</w:t>
      </w:r>
      <w:r>
        <w:tab/>
        <w:t>294.056,80</w:t>
      </w:r>
      <w:r>
        <w:tab/>
        <w:t>39.907,63</w:t>
      </w:r>
      <w:r>
        <w:tab/>
        <w:t>333.964,50</w:t>
      </w:r>
    </w:p>
    <w:p w:rsidRDefault="00E96932" w:rsidP="00E96932" w:rsidR="00E96932">
      <w:pPr>
        <w:jc w:val="both"/>
      </w:pPr>
      <w:r>
        <w:t>4</w:t>
      </w:r>
      <w:r>
        <w:tab/>
        <w:t>10.347.980,00</w:t>
      </w:r>
      <w:r>
        <w:tab/>
        <w:t>295.159,60</w:t>
      </w:r>
      <w:r>
        <w:tab/>
        <w:t>38.804,92</w:t>
      </w:r>
      <w:r>
        <w:tab/>
        <w:t>333.964,50</w:t>
      </w:r>
    </w:p>
    <w:p w:rsidRDefault="00E96932" w:rsidP="00E96932" w:rsidR="00E96932">
      <w:pPr>
        <w:jc w:val="both"/>
      </w:pPr>
      <w:r>
        <w:t>5</w:t>
      </w:r>
      <w:r>
        <w:tab/>
        <w:t>10.052.820,00</w:t>
      </w:r>
      <w:r>
        <w:tab/>
        <w:t>296.266,40</w:t>
      </w:r>
      <w:r>
        <w:tab/>
        <w:t>37.698,07</w:t>
      </w:r>
      <w:r>
        <w:tab/>
        <w:t>333.964,50</w:t>
      </w:r>
    </w:p>
    <w:p w:rsidRDefault="00E96932" w:rsidP="00E96932" w:rsidR="00E96932">
      <w:pPr>
        <w:jc w:val="both"/>
      </w:pPr>
      <w:r>
        <w:lastRenderedPageBreak/>
        <w:t>6</w:t>
      </w:r>
      <w:r>
        <w:tab/>
        <w:t>9.756.553,00</w:t>
      </w:r>
      <w:r>
        <w:tab/>
        <w:t>297.377,40</w:t>
      </w:r>
      <w:r>
        <w:tab/>
        <w:t>36.587,07</w:t>
      </w:r>
      <w:r>
        <w:tab/>
        <w:t>333.964,50</w:t>
      </w:r>
    </w:p>
    <w:p w:rsidRDefault="00E96932" w:rsidP="00E96932" w:rsidR="00E96932">
      <w:pPr>
        <w:jc w:val="both"/>
      </w:pPr>
      <w:r>
        <w:t>7</w:t>
      </w:r>
      <w:r>
        <w:tab/>
        <w:t>9.459.176,00</w:t>
      </w:r>
      <w:r>
        <w:tab/>
        <w:t>298.492,60</w:t>
      </w:r>
      <w:r>
        <w:tab/>
        <w:t>35.471,91</w:t>
      </w:r>
      <w:r>
        <w:tab/>
        <w:t>333.964,50</w:t>
      </w:r>
    </w:p>
    <w:p w:rsidRDefault="00E96932" w:rsidP="00E96932" w:rsidR="00E96932">
      <w:pPr>
        <w:jc w:val="both"/>
      </w:pPr>
      <w:r>
        <w:t>8</w:t>
      </w:r>
      <w:r>
        <w:tab/>
        <w:t>9.160.683,00</w:t>
      </w:r>
      <w:r>
        <w:tab/>
        <w:t>299.611,90</w:t>
      </w:r>
      <w:r>
        <w:tab/>
        <w:t>34.352,56</w:t>
      </w:r>
      <w:r>
        <w:tab/>
        <w:t>333.964,50</w:t>
      </w:r>
    </w:p>
    <w:p w:rsidRDefault="00E96932" w:rsidP="00E96932" w:rsidR="00E96932">
      <w:pPr>
        <w:jc w:val="both"/>
      </w:pPr>
      <w:r>
        <w:t>9</w:t>
      </w:r>
      <w:r>
        <w:tab/>
        <w:t>8.861.071,00</w:t>
      </w:r>
      <w:r>
        <w:tab/>
        <w:t>300.735,40</w:t>
      </w:r>
      <w:r>
        <w:tab/>
        <w:t>33.229,02</w:t>
      </w:r>
      <w:r>
        <w:tab/>
        <w:t>333.964,50</w:t>
      </w:r>
    </w:p>
    <w:p w:rsidRDefault="00E96932" w:rsidP="00E96932" w:rsidR="00E96932">
      <w:pPr>
        <w:jc w:val="both"/>
      </w:pPr>
      <w:r>
        <w:t>10</w:t>
      </w:r>
      <w:r>
        <w:tab/>
        <w:t>8.560.336,00</w:t>
      </w:r>
      <w:r>
        <w:tab/>
        <w:t>301.863,20</w:t>
      </w:r>
      <w:r>
        <w:tab/>
        <w:t>32.101,26</w:t>
      </w:r>
      <w:r>
        <w:tab/>
        <w:t>333.964,50</w:t>
      </w:r>
    </w:p>
    <w:p w:rsidRDefault="00E96932" w:rsidP="00E96932" w:rsidR="00E96932">
      <w:pPr>
        <w:jc w:val="both"/>
      </w:pPr>
      <w:r>
        <w:t>11</w:t>
      </w:r>
      <w:r>
        <w:tab/>
        <w:t>8.258.473,00</w:t>
      </w:r>
      <w:r>
        <w:tab/>
        <w:t>302.995,20</w:t>
      </w:r>
      <w:r>
        <w:tab/>
        <w:t>30.969,27</w:t>
      </w:r>
      <w:r>
        <w:tab/>
        <w:t>333.964,50</w:t>
      </w:r>
    </w:p>
    <w:p w:rsidRDefault="00E96932" w:rsidP="00E96932" w:rsidR="00E96932">
      <w:pPr>
        <w:jc w:val="both"/>
      </w:pPr>
      <w:r>
        <w:t>12</w:t>
      </w:r>
      <w:r>
        <w:tab/>
        <w:t>7.955.478,00</w:t>
      </w:r>
      <w:r>
        <w:tab/>
        <w:t>304.131,40</w:t>
      </w:r>
      <w:r>
        <w:tab/>
        <w:t>29.833,04</w:t>
      </w:r>
      <w:r>
        <w:tab/>
        <w:t>333.964,50</w:t>
      </w:r>
    </w:p>
    <w:p w:rsidRDefault="00E96932" w:rsidP="00E96932" w:rsidR="00E96932">
      <w:pPr>
        <w:jc w:val="both"/>
      </w:pPr>
      <w:r>
        <w:t>13</w:t>
      </w:r>
      <w:r>
        <w:tab/>
        <w:t>7.651.347,00</w:t>
      </w:r>
      <w:r>
        <w:tab/>
        <w:t>305.271,90</w:t>
      </w:r>
      <w:r>
        <w:tab/>
        <w:t>28.692,55</w:t>
      </w:r>
      <w:r>
        <w:tab/>
        <w:t>333.964,50</w:t>
      </w:r>
    </w:p>
    <w:p w:rsidRDefault="00E96932" w:rsidP="00E96932" w:rsidR="00E96932">
      <w:pPr>
        <w:jc w:val="both"/>
      </w:pPr>
      <w:r>
        <w:t>14</w:t>
      </w:r>
      <w:r>
        <w:tab/>
        <w:t>7.346.075,00</w:t>
      </w:r>
      <w:r>
        <w:tab/>
        <w:t>306.416,70</w:t>
      </w:r>
      <w:r>
        <w:tab/>
        <w:t>27.547,78</w:t>
      </w:r>
      <w:r>
        <w:tab/>
        <w:t>333.964,50</w:t>
      </w:r>
    </w:p>
    <w:p w:rsidRDefault="00E96932" w:rsidP="00E96932" w:rsidR="00E96932">
      <w:pPr>
        <w:jc w:val="both"/>
      </w:pPr>
      <w:r>
        <w:t>15</w:t>
      </w:r>
      <w:r>
        <w:tab/>
        <w:t>7.039.658,00</w:t>
      </w:r>
      <w:r>
        <w:tab/>
        <w:t>307.565,80</w:t>
      </w:r>
      <w:r>
        <w:tab/>
        <w:t>26.398,72</w:t>
      </w:r>
      <w:r>
        <w:tab/>
        <w:t>333.964,50</w:t>
      </w:r>
    </w:p>
    <w:p w:rsidRDefault="00E96932" w:rsidP="00E96932" w:rsidR="00E96932">
      <w:pPr>
        <w:jc w:val="both"/>
      </w:pPr>
      <w:r>
        <w:t>16</w:t>
      </w:r>
      <w:r>
        <w:tab/>
        <w:t>6.732.092,00</w:t>
      </w:r>
      <w:r>
        <w:tab/>
        <w:t>308.719,10</w:t>
      </w:r>
      <w:r>
        <w:tab/>
        <w:t>25.245,34</w:t>
      </w:r>
      <w:r>
        <w:tab/>
        <w:t>333.964,50</w:t>
      </w:r>
    </w:p>
    <w:p w:rsidRDefault="00E96932" w:rsidP="00E96932" w:rsidR="00E96932">
      <w:pPr>
        <w:jc w:val="both"/>
      </w:pPr>
      <w:r>
        <w:t>17</w:t>
      </w:r>
      <w:r>
        <w:tab/>
        <w:t>6.423.373,00</w:t>
      </w:r>
      <w:r>
        <w:tab/>
        <w:t>309.876,80</w:t>
      </w:r>
      <w:r>
        <w:tab/>
        <w:t>24.087,65</w:t>
      </w:r>
      <w:r>
        <w:tab/>
        <w:t>333.964,50</w:t>
      </w:r>
    </w:p>
    <w:p w:rsidRDefault="00E96932" w:rsidP="00E96932" w:rsidR="00E96932">
      <w:pPr>
        <w:jc w:val="both"/>
      </w:pPr>
      <w:r>
        <w:t>18</w:t>
      </w:r>
      <w:r>
        <w:tab/>
        <w:t>6.113.496,00</w:t>
      </w:r>
      <w:r>
        <w:tab/>
        <w:t>311.038,90</w:t>
      </w:r>
      <w:r>
        <w:tab/>
        <w:t>22.925,61</w:t>
      </w:r>
      <w:r>
        <w:tab/>
        <w:t>333.964,50</w:t>
      </w:r>
    </w:p>
    <w:p w:rsidRDefault="00E96932" w:rsidP="00E96932" w:rsidR="00E96932">
      <w:pPr>
        <w:jc w:val="both"/>
      </w:pPr>
      <w:r>
        <w:t>19</w:t>
      </w:r>
      <w:r>
        <w:tab/>
        <w:t>5.802.457,00</w:t>
      </w:r>
      <w:r>
        <w:tab/>
        <w:t>312.205,30</w:t>
      </w:r>
      <w:r>
        <w:tab/>
        <w:t>21.759,21</w:t>
      </w:r>
      <w:r>
        <w:tab/>
        <w:t>333.964,50</w:t>
      </w:r>
    </w:p>
    <w:p w:rsidRDefault="00E96932" w:rsidP="00E96932" w:rsidR="00E96932">
      <w:pPr>
        <w:jc w:val="both"/>
      </w:pPr>
      <w:r>
        <w:t>20</w:t>
      </w:r>
      <w:r>
        <w:tab/>
        <w:t>5.490.252,00</w:t>
      </w:r>
      <w:r>
        <w:tab/>
        <w:t>313.376,00</w:t>
      </w:r>
      <w:r>
        <w:tab/>
        <w:t>20.588,45</w:t>
      </w:r>
      <w:r>
        <w:tab/>
        <w:t>333.964,50</w:t>
      </w:r>
    </w:p>
    <w:p w:rsidRDefault="00E96932" w:rsidP="00E96932" w:rsidR="00E96932">
      <w:pPr>
        <w:jc w:val="both"/>
      </w:pPr>
      <w:r>
        <w:t>21</w:t>
      </w:r>
      <w:r>
        <w:tab/>
        <w:t>5.176.876,00</w:t>
      </w:r>
      <w:r>
        <w:tab/>
        <w:t>314.551,20</w:t>
      </w:r>
      <w:r>
        <w:tab/>
        <w:t>19.413,29</w:t>
      </w:r>
      <w:r>
        <w:tab/>
        <w:t>333.964,50</w:t>
      </w:r>
    </w:p>
    <w:p w:rsidRDefault="00E96932" w:rsidP="00E96932" w:rsidR="00E96932">
      <w:pPr>
        <w:jc w:val="both"/>
      </w:pPr>
      <w:r>
        <w:t>22</w:t>
      </w:r>
      <w:r>
        <w:tab/>
        <w:t>4.862.325,00</w:t>
      </w:r>
      <w:r>
        <w:tab/>
        <w:t>315.730,80</w:t>
      </w:r>
      <w:r>
        <w:tab/>
        <w:t>18.233,72</w:t>
      </w:r>
      <w:r>
        <w:tab/>
        <w:t>333.964,50</w:t>
      </w:r>
    </w:p>
    <w:p w:rsidRDefault="00E96932" w:rsidP="00E96932" w:rsidR="00E96932">
      <w:pPr>
        <w:jc w:val="both"/>
      </w:pPr>
      <w:r>
        <w:t>23</w:t>
      </w:r>
      <w:r>
        <w:tab/>
        <w:t>4.546.594,00</w:t>
      </w:r>
      <w:r>
        <w:tab/>
        <w:t>316.914,80</w:t>
      </w:r>
      <w:r>
        <w:tab/>
        <w:t>17.049,73</w:t>
      </w:r>
      <w:r>
        <w:tab/>
        <w:t>333.964,50</w:t>
      </w:r>
    </w:p>
    <w:p w:rsidRDefault="00E96932" w:rsidP="00E96932" w:rsidR="00E96932">
      <w:pPr>
        <w:jc w:val="both"/>
      </w:pPr>
      <w:r>
        <w:t>24</w:t>
      </w:r>
      <w:r>
        <w:tab/>
        <w:t>4.229.679,00</w:t>
      </w:r>
      <w:r>
        <w:tab/>
        <w:t>318.103,20</w:t>
      </w:r>
      <w:r>
        <w:tab/>
        <w:t>15.861,30</w:t>
      </w:r>
      <w:r>
        <w:tab/>
        <w:t>333.964,50</w:t>
      </w:r>
    </w:p>
    <w:p w:rsidRDefault="00E96932" w:rsidP="00E96932" w:rsidR="00E96932">
      <w:pPr>
        <w:jc w:val="both"/>
      </w:pPr>
      <w:r>
        <w:t>25</w:t>
      </w:r>
      <w:r>
        <w:tab/>
        <w:t>3.911.576,00</w:t>
      </w:r>
      <w:r>
        <w:tab/>
        <w:t>319.296,10</w:t>
      </w:r>
      <w:r>
        <w:tab/>
        <w:t>14.668,41</w:t>
      </w:r>
      <w:r>
        <w:tab/>
        <w:t>333.964,50</w:t>
      </w:r>
    </w:p>
    <w:p w:rsidRDefault="00E96932" w:rsidP="00E96932" w:rsidR="00E96932">
      <w:pPr>
        <w:jc w:val="both"/>
      </w:pPr>
      <w:r>
        <w:t>26</w:t>
      </w:r>
      <w:r>
        <w:tab/>
        <w:t>3.592.280,00</w:t>
      </w:r>
      <w:r>
        <w:tab/>
        <w:t>320.493,40</w:t>
      </w:r>
      <w:r>
        <w:tab/>
        <w:t>13.471,05</w:t>
      </w:r>
      <w:r>
        <w:tab/>
        <w:t>333.964,50</w:t>
      </w:r>
    </w:p>
    <w:p w:rsidRDefault="00E96932" w:rsidP="00E96932" w:rsidR="00E96932">
      <w:pPr>
        <w:jc w:val="both"/>
      </w:pPr>
      <w:r>
        <w:t>27</w:t>
      </w:r>
      <w:r>
        <w:tab/>
        <w:t>3.271.786,00</w:t>
      </w:r>
      <w:r>
        <w:tab/>
        <w:t>321.695,30</w:t>
      </w:r>
      <w:r>
        <w:tab/>
        <w:t>12.269,20</w:t>
      </w:r>
      <w:r>
        <w:tab/>
        <w:t>333.964,50</w:t>
      </w:r>
    </w:p>
    <w:p w:rsidRDefault="00E96932" w:rsidP="00E96932" w:rsidR="00E96932">
      <w:pPr>
        <w:jc w:val="both"/>
      </w:pPr>
      <w:r>
        <w:t>28</w:t>
      </w:r>
      <w:r>
        <w:tab/>
        <w:t>2.950.091,00</w:t>
      </w:r>
      <w:r>
        <w:tab/>
        <w:t>322.901,60</w:t>
      </w:r>
      <w:r>
        <w:tab/>
        <w:t>11.062,84</w:t>
      </w:r>
      <w:r>
        <w:tab/>
        <w:t>333.964,50</w:t>
      </w:r>
    </w:p>
    <w:p w:rsidRDefault="00E96932" w:rsidP="00E96932" w:rsidR="00E96932">
      <w:pPr>
        <w:jc w:val="both"/>
      </w:pPr>
      <w:r>
        <w:t>29</w:t>
      </w:r>
      <w:r>
        <w:tab/>
        <w:t>2.627.190,00</w:t>
      </w:r>
      <w:r>
        <w:tab/>
        <w:t>324.112,50</w:t>
      </w:r>
      <w:r>
        <w:tab/>
        <w:t>9.851,96</w:t>
      </w:r>
      <w:r>
        <w:tab/>
        <w:t>333.964,50</w:t>
      </w:r>
    </w:p>
    <w:p w:rsidRDefault="00E96932" w:rsidP="00E96932" w:rsidR="00E96932">
      <w:pPr>
        <w:jc w:val="both"/>
      </w:pPr>
      <w:r>
        <w:t>30</w:t>
      </w:r>
      <w:r>
        <w:tab/>
        <w:t>2.303.077,00</w:t>
      </w:r>
      <w:r>
        <w:tab/>
        <w:t>325.327,90</w:t>
      </w:r>
      <w:r>
        <w:tab/>
        <w:t>8.636,54</w:t>
      </w:r>
      <w:r>
        <w:tab/>
        <w:t>333.964,50</w:t>
      </w:r>
    </w:p>
    <w:p w:rsidRDefault="00E96932" w:rsidP="00E96932" w:rsidR="00E96932">
      <w:pPr>
        <w:jc w:val="both"/>
      </w:pPr>
      <w:r>
        <w:t>31</w:t>
      </w:r>
      <w:r>
        <w:tab/>
        <w:t>1.977.749,00</w:t>
      </w:r>
      <w:r>
        <w:tab/>
        <w:t>326.547,90</w:t>
      </w:r>
      <w:r>
        <w:tab/>
        <w:t>7.416,56</w:t>
      </w:r>
      <w:r>
        <w:tab/>
        <w:t>333.964,50</w:t>
      </w:r>
    </w:p>
    <w:p w:rsidRDefault="00E96932" w:rsidP="00E96932" w:rsidR="00E96932">
      <w:pPr>
        <w:jc w:val="both"/>
      </w:pPr>
      <w:r>
        <w:t>32</w:t>
      </w:r>
      <w:r>
        <w:tab/>
        <w:t>1.651.201,00</w:t>
      </w:r>
      <w:r>
        <w:tab/>
        <w:t>327.772,50</w:t>
      </w:r>
      <w:r>
        <w:tab/>
        <w:t>6.192,00</w:t>
      </w:r>
      <w:r>
        <w:tab/>
        <w:t>333.964,50</w:t>
      </w:r>
    </w:p>
    <w:p w:rsidRDefault="00E96932" w:rsidP="00E96932" w:rsidR="00E96932">
      <w:pPr>
        <w:jc w:val="both"/>
      </w:pPr>
      <w:r>
        <w:t>33</w:t>
      </w:r>
      <w:r>
        <w:tab/>
        <w:t>1.323.429,00</w:t>
      </w:r>
      <w:r>
        <w:tab/>
        <w:t>329.001,60</w:t>
      </w:r>
      <w:r>
        <w:tab/>
        <w:t>4.962,86</w:t>
      </w:r>
      <w:r>
        <w:tab/>
        <w:t>333.964,50</w:t>
      </w:r>
    </w:p>
    <w:p w:rsidRDefault="00E96932" w:rsidP="00E96932" w:rsidR="00E96932">
      <w:pPr>
        <w:jc w:val="both"/>
      </w:pPr>
      <w:r>
        <w:t>34</w:t>
      </w:r>
      <w:r>
        <w:tab/>
        <w:t>994.427,00</w:t>
      </w:r>
      <w:r>
        <w:tab/>
        <w:t>330.235,40</w:t>
      </w:r>
      <w:r>
        <w:tab/>
        <w:t>3.729,10</w:t>
      </w:r>
      <w:r>
        <w:tab/>
        <w:t>333.964,50</w:t>
      </w:r>
    </w:p>
    <w:p w:rsidRDefault="00E96932" w:rsidP="00E96932" w:rsidR="00E96932">
      <w:pPr>
        <w:jc w:val="both"/>
      </w:pPr>
      <w:r>
        <w:t>35</w:t>
      </w:r>
      <w:r>
        <w:tab/>
        <w:t>664.191,60</w:t>
      </w:r>
      <w:r>
        <w:tab/>
        <w:t>331.473,80</w:t>
      </w:r>
      <w:r>
        <w:tab/>
        <w:t>2.490,72</w:t>
      </w:r>
      <w:r>
        <w:tab/>
        <w:t>333.964,50</w:t>
      </w:r>
    </w:p>
    <w:p w:rsidRDefault="00E96932" w:rsidP="00E96932" w:rsidR="00E96932">
      <w:pPr>
        <w:jc w:val="both"/>
      </w:pPr>
      <w:r>
        <w:t>36</w:t>
      </w:r>
      <w:r>
        <w:tab/>
        <w:t>332.717,90</w:t>
      </w:r>
      <w:r>
        <w:tab/>
        <w:t>332.716,80</w:t>
      </w:r>
      <w:r>
        <w:tab/>
        <w:t>1.247,69</w:t>
      </w:r>
      <w:r>
        <w:tab/>
        <w:t>333.964,50</w:t>
      </w:r>
    </w:p>
    <w:p w:rsidRDefault="00E96932" w:rsidP="00E96932" w:rsidR="00E96932">
      <w:pPr>
        <w:jc w:val="both"/>
      </w:pPr>
      <w:r>
        <w:t>Ukupno:</w:t>
      </w:r>
      <w:r>
        <w:tab/>
        <w:t>795.864,00</w:t>
      </w:r>
      <w:r>
        <w:tab/>
        <w:t xml:space="preserve">12.022.720,00 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b)</w:t>
      </w:r>
      <w:r>
        <w:tab/>
        <w:t>Otpisom 70% utvrđene tražbine, tj. 26.196.003,14 kn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11.</w:t>
      </w:r>
      <w:r>
        <w:tab/>
        <w:t>Vjerovniku ŠOLA MARIJA iz Sesveta, Primorska 5, OIB: 65950098414, utvrđena tražbina u iznosu od 37.422.861,63 kn, izmiruje se na način: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a)</w:t>
      </w:r>
      <w:r>
        <w:tab/>
        <w:t>30 % utvrđene tražbine, tj. 11.226.858,49 kuna, u 36 jednakih mjesečnih anuiteta, svaki u visini 333.964,50 kn, nakon isteka počeka 12 mjeseci od pravomoćnosti sklopljene predstečajne Nagodbe, pred nadležnim Trgovačkim sudom, u kojima je sadržana kamata 4,5% godišnje u otplati, a koji dospijevaju kako slijedi: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Br. anuit.</w:t>
      </w:r>
      <w:r>
        <w:tab/>
        <w:t>Ostatak duga</w:t>
      </w:r>
      <w:r>
        <w:tab/>
        <w:t>Otplata</w:t>
      </w:r>
      <w:r>
        <w:tab/>
        <w:t>Kamata</w:t>
      </w:r>
      <w:r>
        <w:tab/>
        <w:t>Anuitet</w:t>
      </w:r>
    </w:p>
    <w:p w:rsidRDefault="00E96932" w:rsidP="00E96932" w:rsidR="00E96932">
      <w:pPr>
        <w:jc w:val="both"/>
      </w:pPr>
      <w:r>
        <w:t>1</w:t>
      </w:r>
      <w:r>
        <w:tab/>
        <w:t>11.226.860,00</w:t>
      </w:r>
      <w:r>
        <w:tab/>
        <w:t>291.863,80</w:t>
      </w:r>
      <w:r>
        <w:tab/>
        <w:t>42.100,71</w:t>
      </w:r>
      <w:r>
        <w:tab/>
        <w:t>333.964,50</w:t>
      </w:r>
    </w:p>
    <w:p w:rsidRDefault="00E96932" w:rsidP="00E96932" w:rsidR="00E96932">
      <w:pPr>
        <w:jc w:val="both"/>
      </w:pPr>
      <w:r>
        <w:t>2</w:t>
      </w:r>
      <w:r>
        <w:tab/>
        <w:t>10.934.990,00</w:t>
      </w:r>
      <w:r>
        <w:tab/>
        <w:t>292.958,30</w:t>
      </w:r>
      <w:r>
        <w:tab/>
        <w:t>41.006,23</w:t>
      </w:r>
      <w:r>
        <w:tab/>
        <w:t>333.964,50</w:t>
      </w:r>
    </w:p>
    <w:p w:rsidRDefault="00E96932" w:rsidP="00E96932" w:rsidR="00E96932">
      <w:pPr>
        <w:jc w:val="both"/>
      </w:pPr>
      <w:r>
        <w:t>3</w:t>
      </w:r>
      <w:r>
        <w:tab/>
        <w:t>10.642.040,00</w:t>
      </w:r>
      <w:r>
        <w:tab/>
        <w:t>294.056,80</w:t>
      </w:r>
      <w:r>
        <w:tab/>
        <w:t>39.907,63</w:t>
      </w:r>
      <w:r>
        <w:tab/>
        <w:t>333.964,50</w:t>
      </w:r>
    </w:p>
    <w:p w:rsidRDefault="00E96932" w:rsidP="00E96932" w:rsidR="00E96932">
      <w:pPr>
        <w:jc w:val="both"/>
      </w:pPr>
      <w:r>
        <w:t>4</w:t>
      </w:r>
      <w:r>
        <w:tab/>
        <w:t>10.347.980,00</w:t>
      </w:r>
      <w:r>
        <w:tab/>
        <w:t>295.159,60</w:t>
      </w:r>
      <w:r>
        <w:tab/>
        <w:t>38.804,92</w:t>
      </w:r>
      <w:r>
        <w:tab/>
        <w:t>333.964,50</w:t>
      </w:r>
    </w:p>
    <w:p w:rsidRDefault="00E96932" w:rsidP="00E96932" w:rsidR="00E96932">
      <w:pPr>
        <w:jc w:val="both"/>
      </w:pPr>
      <w:r>
        <w:t>5</w:t>
      </w:r>
      <w:r>
        <w:tab/>
        <w:t>10.052.820,00</w:t>
      </w:r>
      <w:r>
        <w:tab/>
        <w:t>296.266,40</w:t>
      </w:r>
      <w:r>
        <w:tab/>
        <w:t>37.698,07</w:t>
      </w:r>
      <w:r>
        <w:tab/>
        <w:t>333.964,50</w:t>
      </w:r>
    </w:p>
    <w:p w:rsidRDefault="00E96932" w:rsidP="00E96932" w:rsidR="00E96932">
      <w:pPr>
        <w:jc w:val="both"/>
      </w:pPr>
      <w:r>
        <w:t>6</w:t>
      </w:r>
      <w:r>
        <w:tab/>
        <w:t>9.756.553,00</w:t>
      </w:r>
      <w:r>
        <w:tab/>
        <w:t>297.377,40</w:t>
      </w:r>
      <w:r>
        <w:tab/>
        <w:t>36.587,07</w:t>
      </w:r>
      <w:r>
        <w:tab/>
        <w:t>333.964,50</w:t>
      </w:r>
    </w:p>
    <w:p w:rsidRDefault="00E96932" w:rsidP="00E96932" w:rsidR="00E96932">
      <w:pPr>
        <w:jc w:val="both"/>
      </w:pPr>
      <w:r>
        <w:lastRenderedPageBreak/>
        <w:t>7</w:t>
      </w:r>
      <w:r>
        <w:tab/>
        <w:t>9.459.176,00</w:t>
      </w:r>
      <w:r>
        <w:tab/>
        <w:t>298.492,60</w:t>
      </w:r>
      <w:r>
        <w:tab/>
        <w:t>35.471,91</w:t>
      </w:r>
      <w:r>
        <w:tab/>
        <w:t>333.964,50</w:t>
      </w:r>
    </w:p>
    <w:p w:rsidRDefault="00E96932" w:rsidP="00E96932" w:rsidR="00E96932">
      <w:pPr>
        <w:jc w:val="both"/>
      </w:pPr>
      <w:r>
        <w:t>8</w:t>
      </w:r>
      <w:r>
        <w:tab/>
        <w:t>9.160.683,00</w:t>
      </w:r>
      <w:r>
        <w:tab/>
        <w:t>299.611,90</w:t>
      </w:r>
      <w:r>
        <w:tab/>
        <w:t>34.352,56</w:t>
      </w:r>
      <w:r>
        <w:tab/>
        <w:t>333.964,50</w:t>
      </w:r>
    </w:p>
    <w:p w:rsidRDefault="00E96932" w:rsidP="00E96932" w:rsidR="00E96932">
      <w:pPr>
        <w:jc w:val="both"/>
      </w:pPr>
      <w:r>
        <w:t>9</w:t>
      </w:r>
      <w:r>
        <w:tab/>
        <w:t>8.861.071,00</w:t>
      </w:r>
      <w:r>
        <w:tab/>
        <w:t>300.735,40</w:t>
      </w:r>
      <w:r>
        <w:tab/>
        <w:t>33.229,02</w:t>
      </w:r>
      <w:r>
        <w:tab/>
        <w:t>333.964,50</w:t>
      </w:r>
    </w:p>
    <w:p w:rsidRDefault="00E96932" w:rsidP="00E96932" w:rsidR="00E96932">
      <w:pPr>
        <w:jc w:val="both"/>
      </w:pPr>
      <w:r>
        <w:t>10</w:t>
      </w:r>
      <w:r>
        <w:tab/>
        <w:t>8.560.336,00</w:t>
      </w:r>
      <w:r>
        <w:tab/>
        <w:t>301.863,20</w:t>
      </w:r>
      <w:r>
        <w:tab/>
        <w:t>32.101,26</w:t>
      </w:r>
      <w:r>
        <w:tab/>
        <w:t>333.964,50</w:t>
      </w:r>
    </w:p>
    <w:p w:rsidRDefault="00E96932" w:rsidP="00E96932" w:rsidR="00E96932">
      <w:pPr>
        <w:jc w:val="both"/>
      </w:pPr>
      <w:r>
        <w:t>11</w:t>
      </w:r>
      <w:r>
        <w:tab/>
        <w:t>8.258.473,00</w:t>
      </w:r>
      <w:r>
        <w:tab/>
        <w:t>302.995,20</w:t>
      </w:r>
      <w:r>
        <w:tab/>
        <w:t>30.969,27</w:t>
      </w:r>
      <w:r>
        <w:tab/>
        <w:t>333.964,50</w:t>
      </w:r>
    </w:p>
    <w:p w:rsidRDefault="00E96932" w:rsidP="00E96932" w:rsidR="00E96932">
      <w:pPr>
        <w:jc w:val="both"/>
      </w:pPr>
      <w:r>
        <w:t>12</w:t>
      </w:r>
      <w:r>
        <w:tab/>
        <w:t>7.955.478,00</w:t>
      </w:r>
      <w:r>
        <w:tab/>
        <w:t>304.131,40</w:t>
      </w:r>
      <w:r>
        <w:tab/>
        <w:t>29.833,04</w:t>
      </w:r>
      <w:r>
        <w:tab/>
        <w:t>333.964,50</w:t>
      </w:r>
    </w:p>
    <w:p w:rsidRDefault="00E96932" w:rsidP="00E96932" w:rsidR="00E96932">
      <w:pPr>
        <w:jc w:val="both"/>
      </w:pPr>
      <w:r>
        <w:t>13</w:t>
      </w:r>
      <w:r>
        <w:tab/>
        <w:t>7.651.347,00</w:t>
      </w:r>
      <w:r>
        <w:tab/>
        <w:t>305.271,90</w:t>
      </w:r>
      <w:r>
        <w:tab/>
        <w:t>28.692,55</w:t>
      </w:r>
      <w:r>
        <w:tab/>
        <w:t>333.964,50</w:t>
      </w:r>
    </w:p>
    <w:p w:rsidRDefault="00E96932" w:rsidP="00E96932" w:rsidR="00E96932">
      <w:pPr>
        <w:jc w:val="both"/>
      </w:pPr>
      <w:r>
        <w:t>14</w:t>
      </w:r>
      <w:r>
        <w:tab/>
        <w:t>7.346.075,00</w:t>
      </w:r>
      <w:r>
        <w:tab/>
        <w:t>306.416,70</w:t>
      </w:r>
      <w:r>
        <w:tab/>
        <w:t>27.547,78</w:t>
      </w:r>
      <w:r>
        <w:tab/>
        <w:t>333.964,50</w:t>
      </w:r>
    </w:p>
    <w:p w:rsidRDefault="00E96932" w:rsidP="00E96932" w:rsidR="00E96932">
      <w:pPr>
        <w:jc w:val="both"/>
      </w:pPr>
      <w:r>
        <w:t>15</w:t>
      </w:r>
      <w:r>
        <w:tab/>
        <w:t>7.039.658,00</w:t>
      </w:r>
      <w:r>
        <w:tab/>
        <w:t>307.565,80</w:t>
      </w:r>
      <w:r>
        <w:tab/>
        <w:t>26.398,72</w:t>
      </w:r>
      <w:r>
        <w:tab/>
        <w:t>333.964,50</w:t>
      </w:r>
    </w:p>
    <w:p w:rsidRDefault="00E96932" w:rsidP="00E96932" w:rsidR="00E96932">
      <w:pPr>
        <w:jc w:val="both"/>
      </w:pPr>
      <w:r>
        <w:t>16</w:t>
      </w:r>
      <w:r>
        <w:tab/>
        <w:t>6.732.092,00</w:t>
      </w:r>
      <w:r>
        <w:tab/>
        <w:t>308.719,10</w:t>
      </w:r>
      <w:r>
        <w:tab/>
        <w:t>25.245,34</w:t>
      </w:r>
      <w:r>
        <w:tab/>
        <w:t>333.964,50</w:t>
      </w:r>
    </w:p>
    <w:p w:rsidRDefault="00E96932" w:rsidP="00E96932" w:rsidR="00E96932">
      <w:pPr>
        <w:jc w:val="both"/>
      </w:pPr>
      <w:r>
        <w:t>17</w:t>
      </w:r>
      <w:r>
        <w:tab/>
        <w:t>6.423.373,00</w:t>
      </w:r>
      <w:r>
        <w:tab/>
        <w:t>309.876,80</w:t>
      </w:r>
      <w:r>
        <w:tab/>
        <w:t>24.087,65</w:t>
      </w:r>
      <w:r>
        <w:tab/>
        <w:t>333.964,50</w:t>
      </w:r>
    </w:p>
    <w:p w:rsidRDefault="00E96932" w:rsidP="00E96932" w:rsidR="00E96932">
      <w:pPr>
        <w:jc w:val="both"/>
      </w:pPr>
      <w:r>
        <w:t>18</w:t>
      </w:r>
      <w:r>
        <w:tab/>
        <w:t>6.113.496,00</w:t>
      </w:r>
      <w:r>
        <w:tab/>
        <w:t>311.038,90</w:t>
      </w:r>
      <w:r>
        <w:tab/>
        <w:t>22.925,61</w:t>
      </w:r>
      <w:r>
        <w:tab/>
        <w:t>333.964,50</w:t>
      </w:r>
    </w:p>
    <w:p w:rsidRDefault="00E96932" w:rsidP="00E96932" w:rsidR="00E96932">
      <w:pPr>
        <w:jc w:val="both"/>
      </w:pPr>
      <w:r>
        <w:t>19</w:t>
      </w:r>
      <w:r>
        <w:tab/>
        <w:t>5.802.457,00</w:t>
      </w:r>
      <w:r>
        <w:tab/>
        <w:t>312.205,30</w:t>
      </w:r>
      <w:r>
        <w:tab/>
        <w:t>21.759,21</w:t>
      </w:r>
      <w:r>
        <w:tab/>
        <w:t>333.964,50</w:t>
      </w:r>
    </w:p>
    <w:p w:rsidRDefault="00E96932" w:rsidP="00E96932" w:rsidR="00E96932">
      <w:pPr>
        <w:jc w:val="both"/>
      </w:pPr>
      <w:r>
        <w:t>20</w:t>
      </w:r>
      <w:r>
        <w:tab/>
        <w:t>5.490.252,00</w:t>
      </w:r>
      <w:r>
        <w:tab/>
        <w:t>313.376,00</w:t>
      </w:r>
      <w:r>
        <w:tab/>
        <w:t>20.588,45</w:t>
      </w:r>
      <w:r>
        <w:tab/>
        <w:t>333.964,50</w:t>
      </w:r>
    </w:p>
    <w:p w:rsidRDefault="00E96932" w:rsidP="00E96932" w:rsidR="00E96932">
      <w:pPr>
        <w:jc w:val="both"/>
      </w:pPr>
      <w:r>
        <w:t>21</w:t>
      </w:r>
      <w:r>
        <w:tab/>
        <w:t>5.176.876,00</w:t>
      </w:r>
      <w:r>
        <w:tab/>
        <w:t>314.551,20</w:t>
      </w:r>
      <w:r>
        <w:tab/>
        <w:t>19.413,29</w:t>
      </w:r>
      <w:r>
        <w:tab/>
        <w:t>333.964,50</w:t>
      </w:r>
    </w:p>
    <w:p w:rsidRDefault="00E96932" w:rsidP="00E96932" w:rsidR="00E96932">
      <w:pPr>
        <w:jc w:val="both"/>
      </w:pPr>
      <w:r>
        <w:t>22</w:t>
      </w:r>
      <w:r>
        <w:tab/>
        <w:t>4.862.325,00</w:t>
      </w:r>
      <w:r>
        <w:tab/>
        <w:t>315.730,80</w:t>
      </w:r>
      <w:r>
        <w:tab/>
        <w:t>18.233,72</w:t>
      </w:r>
      <w:r>
        <w:tab/>
        <w:t>333.964,50</w:t>
      </w:r>
    </w:p>
    <w:p w:rsidRDefault="00E96932" w:rsidP="00E96932" w:rsidR="00E96932">
      <w:pPr>
        <w:jc w:val="both"/>
      </w:pPr>
      <w:r>
        <w:t>23</w:t>
      </w:r>
      <w:r>
        <w:tab/>
        <w:t>4.546.594,00</w:t>
      </w:r>
      <w:r>
        <w:tab/>
        <w:t>316.914,80</w:t>
      </w:r>
      <w:r>
        <w:tab/>
        <w:t>17.049,73</w:t>
      </w:r>
      <w:r>
        <w:tab/>
        <w:t>333.964,50</w:t>
      </w:r>
    </w:p>
    <w:p w:rsidRDefault="00E96932" w:rsidP="00E96932" w:rsidR="00E96932">
      <w:pPr>
        <w:jc w:val="both"/>
      </w:pPr>
      <w:r>
        <w:t>24</w:t>
      </w:r>
      <w:r>
        <w:tab/>
        <w:t>4.229.679,00</w:t>
      </w:r>
      <w:r>
        <w:tab/>
        <w:t>318.103,20</w:t>
      </w:r>
      <w:r>
        <w:tab/>
        <w:t>15.861,30</w:t>
      </w:r>
      <w:r>
        <w:tab/>
        <w:t>333.964,50</w:t>
      </w:r>
    </w:p>
    <w:p w:rsidRDefault="00E96932" w:rsidP="00E96932" w:rsidR="00E96932">
      <w:pPr>
        <w:jc w:val="both"/>
      </w:pPr>
      <w:r>
        <w:t>25</w:t>
      </w:r>
      <w:r>
        <w:tab/>
        <w:t>3.911.576,00</w:t>
      </w:r>
      <w:r>
        <w:tab/>
        <w:t>319.296,10</w:t>
      </w:r>
      <w:r>
        <w:tab/>
        <w:t>14.668,41</w:t>
      </w:r>
      <w:r>
        <w:tab/>
        <w:t>333.964,50</w:t>
      </w:r>
    </w:p>
    <w:p w:rsidRDefault="00E96932" w:rsidP="00E96932" w:rsidR="00E96932">
      <w:pPr>
        <w:jc w:val="both"/>
      </w:pPr>
      <w:r>
        <w:t>26</w:t>
      </w:r>
      <w:r>
        <w:tab/>
        <w:t>3.592.280,00</w:t>
      </w:r>
      <w:r>
        <w:tab/>
        <w:t>320.493,40</w:t>
      </w:r>
      <w:r>
        <w:tab/>
        <w:t>13.471,05</w:t>
      </w:r>
      <w:r>
        <w:tab/>
        <w:t>333.964,50</w:t>
      </w:r>
    </w:p>
    <w:p w:rsidRDefault="00E96932" w:rsidP="00E96932" w:rsidR="00E96932">
      <w:pPr>
        <w:jc w:val="both"/>
      </w:pPr>
      <w:r>
        <w:t>27</w:t>
      </w:r>
      <w:r>
        <w:tab/>
        <w:t>3.271.786,00</w:t>
      </w:r>
      <w:r>
        <w:tab/>
        <w:t>321.695,30</w:t>
      </w:r>
      <w:r>
        <w:tab/>
        <w:t>12.269,20</w:t>
      </w:r>
      <w:r>
        <w:tab/>
        <w:t>333.964,50</w:t>
      </w:r>
    </w:p>
    <w:p w:rsidRDefault="00E96932" w:rsidP="00E96932" w:rsidR="00E96932">
      <w:pPr>
        <w:jc w:val="both"/>
      </w:pPr>
      <w:r>
        <w:t>28</w:t>
      </w:r>
      <w:r>
        <w:tab/>
        <w:t>2.950.091,00</w:t>
      </w:r>
      <w:r>
        <w:tab/>
        <w:t>322.901,60</w:t>
      </w:r>
      <w:r>
        <w:tab/>
        <w:t>11.062,84</w:t>
      </w:r>
      <w:r>
        <w:tab/>
        <w:t>333.964,50</w:t>
      </w:r>
    </w:p>
    <w:p w:rsidRDefault="00E96932" w:rsidP="00E96932" w:rsidR="00E96932">
      <w:pPr>
        <w:jc w:val="both"/>
      </w:pPr>
      <w:r>
        <w:t>29</w:t>
      </w:r>
      <w:r>
        <w:tab/>
        <w:t>2.627.190,00</w:t>
      </w:r>
      <w:r>
        <w:tab/>
        <w:t>324.112,50</w:t>
      </w:r>
      <w:r>
        <w:tab/>
        <w:t>9.851,96</w:t>
      </w:r>
      <w:r>
        <w:tab/>
        <w:t>333.964,50</w:t>
      </w:r>
    </w:p>
    <w:p w:rsidRDefault="00E96932" w:rsidP="00E96932" w:rsidR="00E96932">
      <w:pPr>
        <w:jc w:val="both"/>
      </w:pPr>
      <w:r>
        <w:t>30</w:t>
      </w:r>
      <w:r>
        <w:tab/>
        <w:t>2.303.077,00</w:t>
      </w:r>
      <w:r>
        <w:tab/>
        <w:t>325.327,90</w:t>
      </w:r>
      <w:r>
        <w:tab/>
        <w:t>8.636,54</w:t>
      </w:r>
      <w:r>
        <w:tab/>
        <w:t>333.964,50</w:t>
      </w:r>
    </w:p>
    <w:p w:rsidRDefault="00E96932" w:rsidP="00E96932" w:rsidR="00E96932">
      <w:pPr>
        <w:jc w:val="both"/>
      </w:pPr>
      <w:r>
        <w:t>31</w:t>
      </w:r>
      <w:r>
        <w:tab/>
        <w:t>1.977.749,00</w:t>
      </w:r>
      <w:r>
        <w:tab/>
        <w:t>326.547,90</w:t>
      </w:r>
      <w:r>
        <w:tab/>
        <w:t>7.416,56</w:t>
      </w:r>
      <w:r>
        <w:tab/>
        <w:t>333.964,50</w:t>
      </w:r>
    </w:p>
    <w:p w:rsidRDefault="00E96932" w:rsidP="00E96932" w:rsidR="00E96932">
      <w:pPr>
        <w:jc w:val="both"/>
      </w:pPr>
      <w:r>
        <w:t>32</w:t>
      </w:r>
      <w:r>
        <w:tab/>
        <w:t>1.651.201,00</w:t>
      </w:r>
      <w:r>
        <w:tab/>
        <w:t>327.772,50</w:t>
      </w:r>
      <w:r>
        <w:tab/>
        <w:t>6.192,00</w:t>
      </w:r>
      <w:r>
        <w:tab/>
        <w:t>333.964,50</w:t>
      </w:r>
    </w:p>
    <w:p w:rsidRDefault="00E96932" w:rsidP="00E96932" w:rsidR="00E96932">
      <w:pPr>
        <w:jc w:val="both"/>
      </w:pPr>
      <w:r>
        <w:t>33</w:t>
      </w:r>
      <w:r>
        <w:tab/>
        <w:t>1.323.429,00</w:t>
      </w:r>
      <w:r>
        <w:tab/>
        <w:t>329.001,60</w:t>
      </w:r>
      <w:r>
        <w:tab/>
        <w:t>4.962,86</w:t>
      </w:r>
      <w:r>
        <w:tab/>
        <w:t>333.964,50</w:t>
      </w:r>
    </w:p>
    <w:p w:rsidRDefault="00E96932" w:rsidP="00E96932" w:rsidR="00E96932">
      <w:pPr>
        <w:jc w:val="both"/>
      </w:pPr>
      <w:r>
        <w:t>34</w:t>
      </w:r>
      <w:r>
        <w:tab/>
        <w:t>994.427,00</w:t>
      </w:r>
      <w:r>
        <w:tab/>
        <w:t>330.235,40</w:t>
      </w:r>
      <w:r>
        <w:tab/>
        <w:t>3.729,10</w:t>
      </w:r>
      <w:r>
        <w:tab/>
        <w:t>333.964,50</w:t>
      </w:r>
    </w:p>
    <w:p w:rsidRDefault="00E96932" w:rsidP="00E96932" w:rsidR="00E96932">
      <w:pPr>
        <w:jc w:val="both"/>
      </w:pPr>
      <w:r>
        <w:t>35</w:t>
      </w:r>
      <w:r>
        <w:tab/>
        <w:t>664.191,60</w:t>
      </w:r>
      <w:r>
        <w:tab/>
        <w:t>331.473,80</w:t>
      </w:r>
      <w:r>
        <w:tab/>
        <w:t>2.490,72</w:t>
      </w:r>
      <w:r>
        <w:tab/>
        <w:t>333.964,50</w:t>
      </w:r>
    </w:p>
    <w:p w:rsidRDefault="00E96932" w:rsidP="00E96932" w:rsidR="00E96932">
      <w:pPr>
        <w:jc w:val="both"/>
      </w:pPr>
      <w:r>
        <w:t>36</w:t>
      </w:r>
      <w:r>
        <w:tab/>
        <w:t>332.717,90</w:t>
      </w:r>
      <w:r>
        <w:tab/>
        <w:t>332.716,80</w:t>
      </w:r>
      <w:r>
        <w:tab/>
        <w:t>1.247,69</w:t>
      </w:r>
      <w:r>
        <w:tab/>
        <w:t>333.964,50</w:t>
      </w:r>
    </w:p>
    <w:p w:rsidRDefault="00E96932" w:rsidP="00E96932" w:rsidR="00E96932">
      <w:pPr>
        <w:jc w:val="both"/>
      </w:pPr>
      <w:r>
        <w:t>Ukupno:</w:t>
      </w:r>
      <w:r>
        <w:tab/>
        <w:t>795.864,00</w:t>
      </w:r>
      <w:r>
        <w:tab/>
        <w:t xml:space="preserve">12.022.720,00 </w:t>
      </w:r>
    </w:p>
    <w:p w:rsidRDefault="00E96932" w:rsidP="00E96932" w:rsidR="00E96932">
      <w:pPr>
        <w:jc w:val="both"/>
      </w:pPr>
      <w:r>
        <w:cr/>
        <w:t>b)</w:t>
      </w:r>
      <w:r>
        <w:tab/>
        <w:t>Otpisom 70% utvrđene tražbine, tj. 26.196.003,14 kn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12.</w:t>
      </w:r>
      <w:r>
        <w:tab/>
        <w:t>Vjerovniku ŠOLA PETAR iz Sesveta, Primorska 5, OIB: 18566621969, utvrđena tražbina u iznosu od 37.422.861,63 kn, izmiruje se na način: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a)</w:t>
      </w:r>
      <w:r>
        <w:tab/>
        <w:t>30 % utvrđene tražbine, tj. 11.226.858,49 kuna, u 36 jednakih mjesečnih anuiteta, svaki u visini 333.964,50 kn, nakon isteka počeka 12 mjeseci od pravomoćnosti sklopljene predstečajne Nagodbe, pred nadležnim Trgovačkim sudom, u kojima je sadržana kamata 4,5% godišnje u otplati, a koji dospijevaju kako slijedi: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Br. anuit.</w:t>
      </w:r>
      <w:r>
        <w:tab/>
        <w:t>Ostatak duga</w:t>
      </w:r>
      <w:r>
        <w:tab/>
        <w:t>Otplata</w:t>
      </w:r>
      <w:r>
        <w:tab/>
        <w:t>Kamata</w:t>
      </w:r>
      <w:r>
        <w:tab/>
        <w:t>Anuitet</w:t>
      </w:r>
    </w:p>
    <w:p w:rsidRDefault="00E96932" w:rsidP="00E96932" w:rsidR="00E96932">
      <w:pPr>
        <w:jc w:val="both"/>
      </w:pPr>
      <w:r>
        <w:t>1</w:t>
      </w:r>
      <w:r>
        <w:tab/>
        <w:t>11.226.860,00</w:t>
      </w:r>
      <w:r>
        <w:tab/>
        <w:t>291.863,80</w:t>
      </w:r>
      <w:r>
        <w:tab/>
        <w:t>42.100,71</w:t>
      </w:r>
      <w:r>
        <w:tab/>
        <w:t>333.964,50</w:t>
      </w:r>
    </w:p>
    <w:p w:rsidRDefault="00E96932" w:rsidP="00E96932" w:rsidR="00E96932">
      <w:pPr>
        <w:jc w:val="both"/>
      </w:pPr>
      <w:r>
        <w:t>2</w:t>
      </w:r>
      <w:r>
        <w:tab/>
        <w:t>10.934.990,00</w:t>
      </w:r>
      <w:r>
        <w:tab/>
        <w:t>292.958,30</w:t>
      </w:r>
      <w:r>
        <w:tab/>
        <w:t>41.006,23</w:t>
      </w:r>
      <w:r>
        <w:tab/>
        <w:t>333.964,50</w:t>
      </w:r>
    </w:p>
    <w:p w:rsidRDefault="00E96932" w:rsidP="00E96932" w:rsidR="00E96932">
      <w:pPr>
        <w:jc w:val="both"/>
      </w:pPr>
      <w:r>
        <w:t>3</w:t>
      </w:r>
      <w:r>
        <w:tab/>
        <w:t>10.642.040,00</w:t>
      </w:r>
      <w:r>
        <w:tab/>
        <w:t>294.056,80</w:t>
      </w:r>
      <w:r>
        <w:tab/>
        <w:t>39.907,63</w:t>
      </w:r>
      <w:r>
        <w:tab/>
        <w:t>333.964,50</w:t>
      </w:r>
    </w:p>
    <w:p w:rsidRDefault="00E96932" w:rsidP="00E96932" w:rsidR="00E96932">
      <w:pPr>
        <w:jc w:val="both"/>
      </w:pPr>
      <w:r>
        <w:t>4</w:t>
      </w:r>
      <w:r>
        <w:tab/>
        <w:t>10.347.980,00</w:t>
      </w:r>
      <w:r>
        <w:tab/>
        <w:t>295.159,60</w:t>
      </w:r>
      <w:r>
        <w:tab/>
        <w:t>38.804,92</w:t>
      </w:r>
      <w:r>
        <w:tab/>
        <w:t>333.964,50</w:t>
      </w:r>
    </w:p>
    <w:p w:rsidRDefault="00E96932" w:rsidP="00E96932" w:rsidR="00E96932">
      <w:pPr>
        <w:jc w:val="both"/>
      </w:pPr>
      <w:r>
        <w:t>5</w:t>
      </w:r>
      <w:r>
        <w:tab/>
        <w:t>10.052.820,00</w:t>
      </w:r>
      <w:r>
        <w:tab/>
        <w:t>296.266,40</w:t>
      </w:r>
      <w:r>
        <w:tab/>
        <w:t>37.698,07</w:t>
      </w:r>
      <w:r>
        <w:tab/>
        <w:t>333.964,50</w:t>
      </w:r>
    </w:p>
    <w:p w:rsidRDefault="00E96932" w:rsidP="00E96932" w:rsidR="00E96932">
      <w:pPr>
        <w:jc w:val="both"/>
      </w:pPr>
      <w:r>
        <w:t>6</w:t>
      </w:r>
      <w:r>
        <w:tab/>
        <w:t>9.756.553,00</w:t>
      </w:r>
      <w:r>
        <w:tab/>
        <w:t>297.377,40</w:t>
      </w:r>
      <w:r>
        <w:tab/>
        <w:t>36.587,07</w:t>
      </w:r>
      <w:r>
        <w:tab/>
        <w:t>333.964,50</w:t>
      </w:r>
    </w:p>
    <w:p w:rsidRDefault="00E96932" w:rsidP="00E96932" w:rsidR="00E96932">
      <w:pPr>
        <w:jc w:val="both"/>
      </w:pPr>
      <w:r>
        <w:t>7</w:t>
      </w:r>
      <w:r>
        <w:tab/>
        <w:t>9.459.176,00</w:t>
      </w:r>
      <w:r>
        <w:tab/>
        <w:t>298.492,60</w:t>
      </w:r>
      <w:r>
        <w:tab/>
        <w:t>35.471,91</w:t>
      </w:r>
      <w:r>
        <w:tab/>
        <w:t>333.964,50</w:t>
      </w:r>
    </w:p>
    <w:p w:rsidRDefault="00E96932" w:rsidP="00E96932" w:rsidR="00E96932">
      <w:pPr>
        <w:jc w:val="both"/>
      </w:pPr>
      <w:r>
        <w:lastRenderedPageBreak/>
        <w:t>8</w:t>
      </w:r>
      <w:r>
        <w:tab/>
        <w:t>9.160.683,00</w:t>
      </w:r>
      <w:r>
        <w:tab/>
        <w:t>299.611,90</w:t>
      </w:r>
      <w:r>
        <w:tab/>
        <w:t>34.352,56</w:t>
      </w:r>
      <w:r>
        <w:tab/>
        <w:t>333.964,50</w:t>
      </w:r>
    </w:p>
    <w:p w:rsidRDefault="00E96932" w:rsidP="00E96932" w:rsidR="00E96932">
      <w:pPr>
        <w:jc w:val="both"/>
      </w:pPr>
      <w:r>
        <w:t>9</w:t>
      </w:r>
      <w:r>
        <w:tab/>
        <w:t>8.861.071,00</w:t>
      </w:r>
      <w:r>
        <w:tab/>
        <w:t>300.735,40</w:t>
      </w:r>
      <w:r>
        <w:tab/>
        <w:t>33.229,02</w:t>
      </w:r>
      <w:r>
        <w:tab/>
        <w:t>333.964,50</w:t>
      </w:r>
    </w:p>
    <w:p w:rsidRDefault="00E96932" w:rsidP="00E96932" w:rsidR="00E96932">
      <w:pPr>
        <w:jc w:val="both"/>
      </w:pPr>
      <w:r>
        <w:t>10</w:t>
      </w:r>
      <w:r>
        <w:tab/>
        <w:t>8.560.336,00</w:t>
      </w:r>
      <w:r>
        <w:tab/>
        <w:t>301.863,20</w:t>
      </w:r>
      <w:r>
        <w:tab/>
        <w:t>32.101,26</w:t>
      </w:r>
      <w:r>
        <w:tab/>
        <w:t>333.964,50</w:t>
      </w:r>
    </w:p>
    <w:p w:rsidRDefault="00E96932" w:rsidP="00E96932" w:rsidR="00E96932">
      <w:pPr>
        <w:jc w:val="both"/>
      </w:pPr>
      <w:r>
        <w:t>11</w:t>
      </w:r>
      <w:r>
        <w:tab/>
        <w:t>8.258.473,00</w:t>
      </w:r>
      <w:r>
        <w:tab/>
        <w:t>302.995,20</w:t>
      </w:r>
      <w:r>
        <w:tab/>
        <w:t>30.969,27</w:t>
      </w:r>
      <w:r>
        <w:tab/>
        <w:t>333.964,50</w:t>
      </w:r>
    </w:p>
    <w:p w:rsidRDefault="00E96932" w:rsidP="00E96932" w:rsidR="00E96932">
      <w:pPr>
        <w:jc w:val="both"/>
      </w:pPr>
      <w:r>
        <w:t>12</w:t>
      </w:r>
      <w:r>
        <w:tab/>
        <w:t>7.955.478,00</w:t>
      </w:r>
      <w:r>
        <w:tab/>
        <w:t>304.131,40</w:t>
      </w:r>
      <w:r>
        <w:tab/>
        <w:t>29.833,04</w:t>
      </w:r>
      <w:r>
        <w:tab/>
        <w:t>333.964,50</w:t>
      </w:r>
    </w:p>
    <w:p w:rsidRDefault="00E96932" w:rsidP="00E96932" w:rsidR="00E96932">
      <w:pPr>
        <w:jc w:val="both"/>
      </w:pPr>
      <w:r>
        <w:t>13</w:t>
      </w:r>
      <w:r>
        <w:tab/>
        <w:t>7.651.347,00</w:t>
      </w:r>
      <w:r>
        <w:tab/>
        <w:t>305.271,90</w:t>
      </w:r>
      <w:r>
        <w:tab/>
        <w:t>28.692,55</w:t>
      </w:r>
      <w:r>
        <w:tab/>
        <w:t>333.964,50</w:t>
      </w:r>
    </w:p>
    <w:p w:rsidRDefault="00E96932" w:rsidP="00E96932" w:rsidR="00E96932">
      <w:pPr>
        <w:jc w:val="both"/>
      </w:pPr>
      <w:r>
        <w:t>14</w:t>
      </w:r>
      <w:r>
        <w:tab/>
        <w:t>7.346.075,00</w:t>
      </w:r>
      <w:r>
        <w:tab/>
        <w:t>306.416,70</w:t>
      </w:r>
      <w:r>
        <w:tab/>
        <w:t>27.547,78</w:t>
      </w:r>
      <w:r>
        <w:tab/>
        <w:t>333.964,50</w:t>
      </w:r>
    </w:p>
    <w:p w:rsidRDefault="00E96932" w:rsidP="00E96932" w:rsidR="00E96932">
      <w:pPr>
        <w:jc w:val="both"/>
      </w:pPr>
      <w:r>
        <w:t>15</w:t>
      </w:r>
      <w:r>
        <w:tab/>
        <w:t>7.039.658,00</w:t>
      </w:r>
      <w:r>
        <w:tab/>
        <w:t>307.565,80</w:t>
      </w:r>
      <w:r>
        <w:tab/>
        <w:t>26.398,72</w:t>
      </w:r>
      <w:r>
        <w:tab/>
        <w:t>333.964,50</w:t>
      </w:r>
    </w:p>
    <w:p w:rsidRDefault="00E96932" w:rsidP="00E96932" w:rsidR="00E96932">
      <w:pPr>
        <w:jc w:val="both"/>
      </w:pPr>
      <w:r>
        <w:t>16</w:t>
      </w:r>
      <w:r>
        <w:tab/>
        <w:t>6.732.092,00</w:t>
      </w:r>
      <w:r>
        <w:tab/>
        <w:t>308.719,10</w:t>
      </w:r>
      <w:r>
        <w:tab/>
        <w:t>25.245,34</w:t>
      </w:r>
      <w:r>
        <w:tab/>
        <w:t>333.964,50</w:t>
      </w:r>
    </w:p>
    <w:p w:rsidRDefault="00E96932" w:rsidP="00E96932" w:rsidR="00E96932">
      <w:pPr>
        <w:jc w:val="both"/>
      </w:pPr>
      <w:r>
        <w:t>17</w:t>
      </w:r>
      <w:r>
        <w:tab/>
        <w:t>6.423.373,00</w:t>
      </w:r>
      <w:r>
        <w:tab/>
        <w:t>309.876,80</w:t>
      </w:r>
      <w:r>
        <w:tab/>
        <w:t>24.087,65</w:t>
      </w:r>
      <w:r>
        <w:tab/>
        <w:t>333.964,50</w:t>
      </w:r>
    </w:p>
    <w:p w:rsidRDefault="00E96932" w:rsidP="00E96932" w:rsidR="00E96932">
      <w:pPr>
        <w:jc w:val="both"/>
      </w:pPr>
      <w:r>
        <w:t>18</w:t>
      </w:r>
      <w:r>
        <w:tab/>
        <w:t>6.113.496,00</w:t>
      </w:r>
      <w:r>
        <w:tab/>
        <w:t>311.038,90</w:t>
      </w:r>
      <w:r>
        <w:tab/>
        <w:t>22.925,61</w:t>
      </w:r>
      <w:r>
        <w:tab/>
        <w:t>333.964,50</w:t>
      </w:r>
    </w:p>
    <w:p w:rsidRDefault="00E96932" w:rsidP="00E96932" w:rsidR="00E96932">
      <w:pPr>
        <w:jc w:val="both"/>
      </w:pPr>
      <w:r>
        <w:t>19</w:t>
      </w:r>
      <w:r>
        <w:tab/>
        <w:t>5.802.457,00</w:t>
      </w:r>
      <w:r>
        <w:tab/>
        <w:t>312.205,30</w:t>
      </w:r>
      <w:r>
        <w:tab/>
        <w:t>21.759,21</w:t>
      </w:r>
      <w:r>
        <w:tab/>
        <w:t>333.964,50</w:t>
      </w:r>
    </w:p>
    <w:p w:rsidRDefault="00E96932" w:rsidP="00E96932" w:rsidR="00E96932">
      <w:pPr>
        <w:jc w:val="both"/>
      </w:pPr>
      <w:r>
        <w:t>20</w:t>
      </w:r>
      <w:r>
        <w:tab/>
        <w:t>5.490.252,00</w:t>
      </w:r>
      <w:r>
        <w:tab/>
        <w:t>313.376,00</w:t>
      </w:r>
      <w:r>
        <w:tab/>
        <w:t>20.588,45</w:t>
      </w:r>
      <w:r>
        <w:tab/>
        <w:t>333.964,50</w:t>
      </w:r>
    </w:p>
    <w:p w:rsidRDefault="00E96932" w:rsidP="00E96932" w:rsidR="00E96932">
      <w:pPr>
        <w:jc w:val="both"/>
      </w:pPr>
      <w:r>
        <w:t>21</w:t>
      </w:r>
      <w:r>
        <w:tab/>
        <w:t>5.176.876,00</w:t>
      </w:r>
      <w:r>
        <w:tab/>
        <w:t>314.551,20</w:t>
      </w:r>
      <w:r>
        <w:tab/>
        <w:t>19.413,29</w:t>
      </w:r>
      <w:r>
        <w:tab/>
        <w:t>333.964,50</w:t>
      </w:r>
    </w:p>
    <w:p w:rsidRDefault="00E96932" w:rsidP="00E96932" w:rsidR="00E96932">
      <w:pPr>
        <w:jc w:val="both"/>
      </w:pPr>
      <w:r>
        <w:t>22</w:t>
      </w:r>
      <w:r>
        <w:tab/>
        <w:t>4.862.325,00</w:t>
      </w:r>
      <w:r>
        <w:tab/>
        <w:t>315.730,80</w:t>
      </w:r>
      <w:r>
        <w:tab/>
        <w:t>18.233,72</w:t>
      </w:r>
      <w:r>
        <w:tab/>
        <w:t>333.964,50</w:t>
      </w:r>
    </w:p>
    <w:p w:rsidRDefault="00E96932" w:rsidP="00E96932" w:rsidR="00E96932">
      <w:pPr>
        <w:jc w:val="both"/>
      </w:pPr>
      <w:r>
        <w:t>23</w:t>
      </w:r>
      <w:r>
        <w:tab/>
        <w:t>4.546.594,00</w:t>
      </w:r>
      <w:r>
        <w:tab/>
        <w:t>316.914,80</w:t>
      </w:r>
      <w:r>
        <w:tab/>
        <w:t>17.049,73</w:t>
      </w:r>
      <w:r>
        <w:tab/>
        <w:t>333.964,50</w:t>
      </w:r>
    </w:p>
    <w:p w:rsidRDefault="00E96932" w:rsidP="00E96932" w:rsidR="00E96932">
      <w:pPr>
        <w:jc w:val="both"/>
      </w:pPr>
      <w:r>
        <w:t>24</w:t>
      </w:r>
      <w:r>
        <w:tab/>
        <w:t>4.229.679,00</w:t>
      </w:r>
      <w:r>
        <w:tab/>
        <w:t>318.103,20</w:t>
      </w:r>
      <w:r>
        <w:tab/>
        <w:t>15.861,30</w:t>
      </w:r>
      <w:r>
        <w:tab/>
        <w:t>333.964,50</w:t>
      </w:r>
    </w:p>
    <w:p w:rsidRDefault="00E96932" w:rsidP="00E96932" w:rsidR="00E96932">
      <w:pPr>
        <w:jc w:val="both"/>
      </w:pPr>
      <w:r>
        <w:t>25</w:t>
      </w:r>
      <w:r>
        <w:tab/>
        <w:t>3.911.576,00</w:t>
      </w:r>
      <w:r>
        <w:tab/>
        <w:t>319.296,10</w:t>
      </w:r>
      <w:r>
        <w:tab/>
        <w:t>14.668,41</w:t>
      </w:r>
      <w:r>
        <w:tab/>
        <w:t>333.964,50</w:t>
      </w:r>
    </w:p>
    <w:p w:rsidRDefault="00E96932" w:rsidP="00E96932" w:rsidR="00E96932">
      <w:pPr>
        <w:jc w:val="both"/>
      </w:pPr>
      <w:r>
        <w:t>26</w:t>
      </w:r>
      <w:r>
        <w:tab/>
        <w:t>3.592.280,00</w:t>
      </w:r>
      <w:r>
        <w:tab/>
        <w:t>320.493,40</w:t>
      </w:r>
      <w:r>
        <w:tab/>
        <w:t>13.471,05</w:t>
      </w:r>
      <w:r>
        <w:tab/>
        <w:t>333.964,50</w:t>
      </w:r>
    </w:p>
    <w:p w:rsidRDefault="00E96932" w:rsidP="00E96932" w:rsidR="00E96932">
      <w:pPr>
        <w:jc w:val="both"/>
      </w:pPr>
      <w:r>
        <w:t>27</w:t>
      </w:r>
      <w:r>
        <w:tab/>
        <w:t>3.271.786,00</w:t>
      </w:r>
      <w:r>
        <w:tab/>
        <w:t>321.695,30</w:t>
      </w:r>
      <w:r>
        <w:tab/>
        <w:t>12.269,20</w:t>
      </w:r>
      <w:r>
        <w:tab/>
        <w:t>333.964,50</w:t>
      </w:r>
    </w:p>
    <w:p w:rsidRDefault="00E96932" w:rsidP="00E96932" w:rsidR="00E96932">
      <w:pPr>
        <w:jc w:val="both"/>
      </w:pPr>
      <w:r>
        <w:t>28</w:t>
      </w:r>
      <w:r>
        <w:tab/>
        <w:t>2.950.091,00</w:t>
      </w:r>
      <w:r>
        <w:tab/>
        <w:t>322.901,60</w:t>
      </w:r>
      <w:r>
        <w:tab/>
        <w:t>11.062,84</w:t>
      </w:r>
      <w:r>
        <w:tab/>
        <w:t>333.964,50</w:t>
      </w:r>
    </w:p>
    <w:p w:rsidRDefault="00E96932" w:rsidP="00E96932" w:rsidR="00E96932">
      <w:pPr>
        <w:jc w:val="both"/>
      </w:pPr>
      <w:r>
        <w:t>29</w:t>
      </w:r>
      <w:r>
        <w:tab/>
        <w:t>2.627.190,00</w:t>
      </w:r>
      <w:r>
        <w:tab/>
        <w:t>324.112,50</w:t>
      </w:r>
      <w:r>
        <w:tab/>
        <w:t>9.851,96</w:t>
      </w:r>
      <w:r>
        <w:tab/>
        <w:t>333.964,50</w:t>
      </w:r>
    </w:p>
    <w:p w:rsidRDefault="00E96932" w:rsidP="00E96932" w:rsidR="00E96932">
      <w:pPr>
        <w:jc w:val="both"/>
      </w:pPr>
      <w:r>
        <w:t>30</w:t>
      </w:r>
      <w:r>
        <w:tab/>
        <w:t>2.303.077,00</w:t>
      </w:r>
      <w:r>
        <w:tab/>
        <w:t>325.327,90</w:t>
      </w:r>
      <w:r>
        <w:tab/>
        <w:t>8.636,54</w:t>
      </w:r>
      <w:r>
        <w:tab/>
        <w:t>333.964,50</w:t>
      </w:r>
    </w:p>
    <w:p w:rsidRDefault="00E96932" w:rsidP="00E96932" w:rsidR="00E96932">
      <w:pPr>
        <w:jc w:val="both"/>
      </w:pPr>
      <w:r>
        <w:t>31</w:t>
      </w:r>
      <w:r>
        <w:tab/>
        <w:t>1.977.749,00</w:t>
      </w:r>
      <w:r>
        <w:tab/>
        <w:t>326.547,90</w:t>
      </w:r>
      <w:r>
        <w:tab/>
        <w:t>7.416,56</w:t>
      </w:r>
      <w:r>
        <w:tab/>
        <w:t>333.964,50</w:t>
      </w:r>
    </w:p>
    <w:p w:rsidRDefault="00E96932" w:rsidP="00E96932" w:rsidR="00E96932">
      <w:pPr>
        <w:jc w:val="both"/>
      </w:pPr>
      <w:r>
        <w:t>32</w:t>
      </w:r>
      <w:r>
        <w:tab/>
        <w:t>1.651.201,00</w:t>
      </w:r>
      <w:r>
        <w:tab/>
        <w:t>327.772,50</w:t>
      </w:r>
      <w:r>
        <w:tab/>
        <w:t>6.192,00</w:t>
      </w:r>
      <w:r>
        <w:tab/>
        <w:t>333.964,50</w:t>
      </w:r>
    </w:p>
    <w:p w:rsidRDefault="00E96932" w:rsidP="00E96932" w:rsidR="00E96932">
      <w:pPr>
        <w:jc w:val="both"/>
      </w:pPr>
      <w:r>
        <w:t>33</w:t>
      </w:r>
      <w:r>
        <w:tab/>
        <w:t>1.323.429,00</w:t>
      </w:r>
      <w:r>
        <w:tab/>
        <w:t>329.001,60</w:t>
      </w:r>
      <w:r>
        <w:tab/>
        <w:t>4.962,86</w:t>
      </w:r>
      <w:r>
        <w:tab/>
        <w:t>333.964,50</w:t>
      </w:r>
    </w:p>
    <w:p w:rsidRDefault="00E96932" w:rsidP="00E96932" w:rsidR="00E96932">
      <w:pPr>
        <w:jc w:val="both"/>
      </w:pPr>
      <w:r>
        <w:t>34</w:t>
      </w:r>
      <w:r>
        <w:tab/>
        <w:t>994.427,00</w:t>
      </w:r>
      <w:r>
        <w:tab/>
        <w:t>330.235,40</w:t>
      </w:r>
      <w:r>
        <w:tab/>
        <w:t>3.729,10</w:t>
      </w:r>
      <w:r>
        <w:tab/>
        <w:t>333.964,50</w:t>
      </w:r>
    </w:p>
    <w:p w:rsidRDefault="00E96932" w:rsidP="00E96932" w:rsidR="00E96932">
      <w:pPr>
        <w:jc w:val="both"/>
      </w:pPr>
      <w:r>
        <w:t>35</w:t>
      </w:r>
      <w:r>
        <w:tab/>
        <w:t>664.191,60</w:t>
      </w:r>
      <w:r>
        <w:tab/>
        <w:t>331.473,80</w:t>
      </w:r>
      <w:r>
        <w:tab/>
        <w:t>2.490,72</w:t>
      </w:r>
      <w:r>
        <w:tab/>
        <w:t>333.964,50</w:t>
      </w:r>
    </w:p>
    <w:p w:rsidRDefault="00E96932" w:rsidP="00E96932" w:rsidR="00E96932">
      <w:pPr>
        <w:jc w:val="both"/>
      </w:pPr>
      <w:r>
        <w:t>36</w:t>
      </w:r>
      <w:r>
        <w:tab/>
        <w:t>332.717,90</w:t>
      </w:r>
      <w:r>
        <w:tab/>
        <w:t>332.716,80</w:t>
      </w:r>
      <w:r>
        <w:tab/>
        <w:t>1.247,69</w:t>
      </w:r>
      <w:r>
        <w:tab/>
        <w:t>333.964,50</w:t>
      </w:r>
    </w:p>
    <w:p w:rsidRDefault="00E96932" w:rsidP="00E96932" w:rsidR="00E96932">
      <w:pPr>
        <w:jc w:val="both"/>
      </w:pPr>
      <w:r>
        <w:t>Ukupno:</w:t>
      </w:r>
      <w:r>
        <w:tab/>
        <w:t>795.864,00</w:t>
      </w:r>
      <w:r>
        <w:tab/>
        <w:t xml:space="preserve">12.022.720,00 </w:t>
      </w:r>
    </w:p>
    <w:p w:rsidRDefault="00E96932" w:rsidP="00E96932" w:rsidR="00E96932">
      <w:pPr>
        <w:jc w:val="both"/>
      </w:pPr>
      <w:r>
        <w:cr/>
      </w:r>
    </w:p>
    <w:p w:rsidRDefault="00E96932" w:rsidP="00E96932" w:rsidR="00E96932">
      <w:pPr>
        <w:jc w:val="both"/>
      </w:pPr>
      <w:r>
        <w:t>b)</w:t>
      </w:r>
      <w:r>
        <w:tab/>
        <w:t>Otpisom 70% utvrđene tražbine, tj. 26.196.003,14 kn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13.</w:t>
      </w:r>
      <w:r>
        <w:tab/>
        <w:t>Vjerovniku ŠOLA SANDI iz Zagreba, Lašćinska cesta 79a, OIB: 37448036126, utvrđena tražbina u iznosu od 37.422.861,63 kn, izmiruje se na način: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a)</w:t>
      </w:r>
      <w:r>
        <w:tab/>
        <w:t>30 % utvrđene tražbine, tj. 11.226.858,49 kuna, u 36 jednakih mjesečnih anuiteta, svaki u visini 333.964,50 kn, nakon isteka počeka 12 mjeseci od pravomoćnosti sklopljene predstečajne Nagodbe, pred nadležnim Trgovačkim sudom, u kojima je sadržana kamata 4,5% godišnje u otplati, a koji dospijevaju kako slijedi: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Br. anuit.</w:t>
      </w:r>
      <w:r>
        <w:tab/>
        <w:t>Ostatak duga</w:t>
      </w:r>
      <w:r>
        <w:tab/>
        <w:t>Otplata</w:t>
      </w:r>
      <w:r>
        <w:tab/>
        <w:t>Kamata</w:t>
      </w:r>
      <w:r>
        <w:tab/>
        <w:t>Anuitet</w:t>
      </w:r>
    </w:p>
    <w:p w:rsidRDefault="00E96932" w:rsidP="00E96932" w:rsidR="00E96932">
      <w:pPr>
        <w:jc w:val="both"/>
      </w:pPr>
      <w:r>
        <w:t>1</w:t>
      </w:r>
      <w:r>
        <w:tab/>
        <w:t>11.226.860,00</w:t>
      </w:r>
      <w:r>
        <w:tab/>
        <w:t>291.863,80</w:t>
      </w:r>
      <w:r>
        <w:tab/>
        <w:t>42.100,71</w:t>
      </w:r>
      <w:r>
        <w:tab/>
        <w:t>333.964,50</w:t>
      </w:r>
    </w:p>
    <w:p w:rsidRDefault="00E96932" w:rsidP="00E96932" w:rsidR="00E96932">
      <w:pPr>
        <w:jc w:val="both"/>
      </w:pPr>
      <w:r>
        <w:t>2</w:t>
      </w:r>
      <w:r>
        <w:tab/>
        <w:t>10.934.990,00</w:t>
      </w:r>
      <w:r>
        <w:tab/>
        <w:t>292.958,30</w:t>
      </w:r>
      <w:r>
        <w:tab/>
        <w:t>41.006,23</w:t>
      </w:r>
      <w:r>
        <w:tab/>
        <w:t>333.964,50</w:t>
      </w:r>
    </w:p>
    <w:p w:rsidRDefault="00E96932" w:rsidP="00E96932" w:rsidR="00E96932">
      <w:pPr>
        <w:jc w:val="both"/>
      </w:pPr>
      <w:r>
        <w:t>3</w:t>
      </w:r>
      <w:r>
        <w:tab/>
        <w:t>10.642.040,00</w:t>
      </w:r>
      <w:r>
        <w:tab/>
        <w:t>294.056,80</w:t>
      </w:r>
      <w:r>
        <w:tab/>
        <w:t>39.907,63</w:t>
      </w:r>
      <w:r>
        <w:tab/>
        <w:t>333.964,50</w:t>
      </w:r>
    </w:p>
    <w:p w:rsidRDefault="00E96932" w:rsidP="00E96932" w:rsidR="00E96932">
      <w:pPr>
        <w:jc w:val="both"/>
      </w:pPr>
      <w:r>
        <w:t>4</w:t>
      </w:r>
      <w:r>
        <w:tab/>
        <w:t>10.347.980,00</w:t>
      </w:r>
      <w:r>
        <w:tab/>
        <w:t>295.159,60</w:t>
      </w:r>
      <w:r>
        <w:tab/>
        <w:t>38.804,92</w:t>
      </w:r>
      <w:r>
        <w:tab/>
        <w:t>333.964,50</w:t>
      </w:r>
    </w:p>
    <w:p w:rsidRDefault="00E96932" w:rsidP="00E96932" w:rsidR="00E96932">
      <w:pPr>
        <w:jc w:val="both"/>
      </w:pPr>
      <w:r>
        <w:t>5</w:t>
      </w:r>
      <w:r>
        <w:tab/>
        <w:t>10.052.820,00</w:t>
      </w:r>
      <w:r>
        <w:tab/>
        <w:t>296.266,40</w:t>
      </w:r>
      <w:r>
        <w:tab/>
        <w:t>37.698,07</w:t>
      </w:r>
      <w:r>
        <w:tab/>
        <w:t>333.964,50</w:t>
      </w:r>
    </w:p>
    <w:p w:rsidRDefault="00E96932" w:rsidP="00E96932" w:rsidR="00E96932">
      <w:pPr>
        <w:jc w:val="both"/>
      </w:pPr>
      <w:r>
        <w:t>6</w:t>
      </w:r>
      <w:r>
        <w:tab/>
        <w:t>9.756.553,00</w:t>
      </w:r>
      <w:r>
        <w:tab/>
        <w:t>297.377,40</w:t>
      </w:r>
      <w:r>
        <w:tab/>
        <w:t>36.587,07</w:t>
      </w:r>
      <w:r>
        <w:tab/>
        <w:t>333.964,50</w:t>
      </w:r>
    </w:p>
    <w:p w:rsidRDefault="00E96932" w:rsidP="00E96932" w:rsidR="00E96932">
      <w:pPr>
        <w:jc w:val="both"/>
      </w:pPr>
      <w:r>
        <w:t>7</w:t>
      </w:r>
      <w:r>
        <w:tab/>
        <w:t>9.459.176,00</w:t>
      </w:r>
      <w:r>
        <w:tab/>
        <w:t>298.492,60</w:t>
      </w:r>
      <w:r>
        <w:tab/>
        <w:t>35.471,91</w:t>
      </w:r>
      <w:r>
        <w:tab/>
        <w:t>333.964,50</w:t>
      </w:r>
    </w:p>
    <w:p w:rsidRDefault="00E96932" w:rsidP="00E96932" w:rsidR="00E96932">
      <w:pPr>
        <w:jc w:val="both"/>
      </w:pPr>
      <w:r>
        <w:lastRenderedPageBreak/>
        <w:t>8</w:t>
      </w:r>
      <w:r>
        <w:tab/>
        <w:t>9.160.683,00</w:t>
      </w:r>
      <w:r>
        <w:tab/>
        <w:t>299.611,90</w:t>
      </w:r>
      <w:r>
        <w:tab/>
        <w:t>34.352,56</w:t>
      </w:r>
      <w:r>
        <w:tab/>
        <w:t>333.964,50</w:t>
      </w:r>
    </w:p>
    <w:p w:rsidRDefault="00E96932" w:rsidP="00E96932" w:rsidR="00E96932">
      <w:pPr>
        <w:jc w:val="both"/>
      </w:pPr>
      <w:r>
        <w:t>9</w:t>
      </w:r>
      <w:r>
        <w:tab/>
        <w:t>8.861.071,00</w:t>
      </w:r>
      <w:r>
        <w:tab/>
        <w:t>300.735,40</w:t>
      </w:r>
      <w:r>
        <w:tab/>
        <w:t>33.229,02</w:t>
      </w:r>
      <w:r>
        <w:tab/>
        <w:t>333.964,50</w:t>
      </w:r>
    </w:p>
    <w:p w:rsidRDefault="00E96932" w:rsidP="00E96932" w:rsidR="00E96932">
      <w:pPr>
        <w:jc w:val="both"/>
      </w:pPr>
      <w:r>
        <w:t>10</w:t>
      </w:r>
      <w:r>
        <w:tab/>
        <w:t>8.560.336,00</w:t>
      </w:r>
      <w:r>
        <w:tab/>
        <w:t>301.863,20</w:t>
      </w:r>
      <w:r>
        <w:tab/>
        <w:t>32.101,26</w:t>
      </w:r>
      <w:r>
        <w:tab/>
        <w:t>333.964,50</w:t>
      </w:r>
    </w:p>
    <w:p w:rsidRDefault="00E96932" w:rsidP="00E96932" w:rsidR="00E96932">
      <w:pPr>
        <w:jc w:val="both"/>
      </w:pPr>
      <w:r>
        <w:t>11</w:t>
      </w:r>
      <w:r>
        <w:tab/>
        <w:t>8.258.473,00</w:t>
      </w:r>
      <w:r>
        <w:tab/>
        <w:t>302.995,20</w:t>
      </w:r>
      <w:r>
        <w:tab/>
        <w:t>30.969,27</w:t>
      </w:r>
      <w:r>
        <w:tab/>
        <w:t>333.964,50</w:t>
      </w:r>
    </w:p>
    <w:p w:rsidRDefault="00E96932" w:rsidP="00E96932" w:rsidR="00E96932">
      <w:pPr>
        <w:jc w:val="both"/>
      </w:pPr>
      <w:r>
        <w:t>12</w:t>
      </w:r>
      <w:r>
        <w:tab/>
        <w:t>7.955.478,00</w:t>
      </w:r>
      <w:r>
        <w:tab/>
        <w:t>304.131,40</w:t>
      </w:r>
      <w:r>
        <w:tab/>
        <w:t>29.833,04</w:t>
      </w:r>
      <w:r>
        <w:tab/>
        <w:t>333.964,50</w:t>
      </w:r>
    </w:p>
    <w:p w:rsidRDefault="00E96932" w:rsidP="00E96932" w:rsidR="00E96932">
      <w:pPr>
        <w:jc w:val="both"/>
      </w:pPr>
      <w:r>
        <w:t>13</w:t>
      </w:r>
      <w:r>
        <w:tab/>
        <w:t>7.651.347,00</w:t>
      </w:r>
      <w:r>
        <w:tab/>
        <w:t>305.271,90</w:t>
      </w:r>
      <w:r>
        <w:tab/>
        <w:t>28.692,55</w:t>
      </w:r>
      <w:r>
        <w:tab/>
        <w:t>333.964,50</w:t>
      </w:r>
    </w:p>
    <w:p w:rsidRDefault="00E96932" w:rsidP="00E96932" w:rsidR="00E96932">
      <w:pPr>
        <w:jc w:val="both"/>
      </w:pPr>
      <w:r>
        <w:t>14</w:t>
      </w:r>
      <w:r>
        <w:tab/>
        <w:t>7.346.075,00</w:t>
      </w:r>
      <w:r>
        <w:tab/>
        <w:t>306.416,70</w:t>
      </w:r>
      <w:r>
        <w:tab/>
        <w:t>27.547,78</w:t>
      </w:r>
      <w:r>
        <w:tab/>
        <w:t>333.964,50</w:t>
      </w:r>
    </w:p>
    <w:p w:rsidRDefault="00E96932" w:rsidP="00E96932" w:rsidR="00E96932">
      <w:pPr>
        <w:jc w:val="both"/>
      </w:pPr>
      <w:r>
        <w:t>15</w:t>
      </w:r>
      <w:r>
        <w:tab/>
        <w:t>7.039.658,00</w:t>
      </w:r>
      <w:r>
        <w:tab/>
        <w:t>307.565,80</w:t>
      </w:r>
      <w:r>
        <w:tab/>
        <w:t>26.398,72</w:t>
      </w:r>
      <w:r>
        <w:tab/>
        <w:t>333.964,50</w:t>
      </w:r>
    </w:p>
    <w:p w:rsidRDefault="00E96932" w:rsidP="00E96932" w:rsidR="00E96932">
      <w:pPr>
        <w:jc w:val="both"/>
      </w:pPr>
      <w:r>
        <w:t>16</w:t>
      </w:r>
      <w:r>
        <w:tab/>
        <w:t>6.732.092,00</w:t>
      </w:r>
      <w:r>
        <w:tab/>
        <w:t>308.719,10</w:t>
      </w:r>
      <w:r>
        <w:tab/>
        <w:t>25.245,34</w:t>
      </w:r>
      <w:r>
        <w:tab/>
        <w:t>333.964,50</w:t>
      </w:r>
    </w:p>
    <w:p w:rsidRDefault="00E96932" w:rsidP="00E96932" w:rsidR="00E96932">
      <w:pPr>
        <w:jc w:val="both"/>
      </w:pPr>
      <w:r>
        <w:t>17</w:t>
      </w:r>
      <w:r>
        <w:tab/>
        <w:t>6.423.373,00</w:t>
      </w:r>
      <w:r>
        <w:tab/>
        <w:t>309.876,80</w:t>
      </w:r>
      <w:r>
        <w:tab/>
        <w:t>24.087,65</w:t>
      </w:r>
      <w:r>
        <w:tab/>
        <w:t>333.964,50</w:t>
      </w:r>
    </w:p>
    <w:p w:rsidRDefault="00E96932" w:rsidP="00E96932" w:rsidR="00E96932">
      <w:pPr>
        <w:jc w:val="both"/>
      </w:pPr>
      <w:r>
        <w:t>18</w:t>
      </w:r>
      <w:r>
        <w:tab/>
        <w:t>6.113.496,00</w:t>
      </w:r>
      <w:r>
        <w:tab/>
        <w:t>311.038,90</w:t>
      </w:r>
      <w:r>
        <w:tab/>
        <w:t>22.925,61</w:t>
      </w:r>
      <w:r>
        <w:tab/>
        <w:t>333.964,50</w:t>
      </w:r>
    </w:p>
    <w:p w:rsidRDefault="00E96932" w:rsidP="00E96932" w:rsidR="00E96932">
      <w:pPr>
        <w:jc w:val="both"/>
      </w:pPr>
      <w:r>
        <w:t>19</w:t>
      </w:r>
      <w:r>
        <w:tab/>
        <w:t>5.802.457,00</w:t>
      </w:r>
      <w:r>
        <w:tab/>
        <w:t>312.205,30</w:t>
      </w:r>
      <w:r>
        <w:tab/>
        <w:t>21.759,21</w:t>
      </w:r>
      <w:r>
        <w:tab/>
        <w:t>333.964,50</w:t>
      </w:r>
    </w:p>
    <w:p w:rsidRDefault="00E96932" w:rsidP="00E96932" w:rsidR="00E96932">
      <w:pPr>
        <w:jc w:val="both"/>
      </w:pPr>
      <w:r>
        <w:t>20</w:t>
      </w:r>
      <w:r>
        <w:tab/>
        <w:t>5.490.252,00</w:t>
      </w:r>
      <w:r>
        <w:tab/>
        <w:t>313.376,00</w:t>
      </w:r>
      <w:r>
        <w:tab/>
        <w:t>20.588,45</w:t>
      </w:r>
      <w:r>
        <w:tab/>
        <w:t>333.964,50</w:t>
      </w:r>
    </w:p>
    <w:p w:rsidRDefault="00E96932" w:rsidP="00E96932" w:rsidR="00E96932">
      <w:pPr>
        <w:jc w:val="both"/>
      </w:pPr>
      <w:r>
        <w:t>21</w:t>
      </w:r>
      <w:r>
        <w:tab/>
        <w:t>5.176.876,00</w:t>
      </w:r>
      <w:r>
        <w:tab/>
        <w:t>314.551,20</w:t>
      </w:r>
      <w:r>
        <w:tab/>
        <w:t>19.413,29</w:t>
      </w:r>
      <w:r>
        <w:tab/>
        <w:t>333.964,50</w:t>
      </w:r>
    </w:p>
    <w:p w:rsidRDefault="00E96932" w:rsidP="00E96932" w:rsidR="00E96932">
      <w:pPr>
        <w:jc w:val="both"/>
      </w:pPr>
      <w:r>
        <w:t>22</w:t>
      </w:r>
      <w:r>
        <w:tab/>
        <w:t>4.862.325,00</w:t>
      </w:r>
      <w:r>
        <w:tab/>
        <w:t>315.730,80</w:t>
      </w:r>
      <w:r>
        <w:tab/>
        <w:t>18.233,72</w:t>
      </w:r>
      <w:r>
        <w:tab/>
        <w:t>333.964,50</w:t>
      </w:r>
    </w:p>
    <w:p w:rsidRDefault="00E96932" w:rsidP="00E96932" w:rsidR="00E96932">
      <w:pPr>
        <w:jc w:val="both"/>
      </w:pPr>
      <w:r>
        <w:t>23</w:t>
      </w:r>
      <w:r>
        <w:tab/>
        <w:t>4.546.594,00</w:t>
      </w:r>
      <w:r>
        <w:tab/>
        <w:t>316.914,80</w:t>
      </w:r>
      <w:r>
        <w:tab/>
        <w:t>17.049,73</w:t>
      </w:r>
      <w:r>
        <w:tab/>
        <w:t>333.964,50</w:t>
      </w:r>
    </w:p>
    <w:p w:rsidRDefault="00E96932" w:rsidP="00E96932" w:rsidR="00E96932">
      <w:pPr>
        <w:jc w:val="both"/>
      </w:pPr>
      <w:r>
        <w:t>24</w:t>
      </w:r>
      <w:r>
        <w:tab/>
        <w:t>4.229.679,00</w:t>
      </w:r>
      <w:r>
        <w:tab/>
        <w:t>318.103,20</w:t>
      </w:r>
      <w:r>
        <w:tab/>
        <w:t>15.861,30</w:t>
      </w:r>
      <w:r>
        <w:tab/>
        <w:t>333.964,50</w:t>
      </w:r>
    </w:p>
    <w:p w:rsidRDefault="00E96932" w:rsidP="00E96932" w:rsidR="00E96932">
      <w:pPr>
        <w:jc w:val="both"/>
      </w:pPr>
      <w:r>
        <w:t>25</w:t>
      </w:r>
      <w:r>
        <w:tab/>
        <w:t>3.911.576,00</w:t>
      </w:r>
      <w:r>
        <w:tab/>
        <w:t>319.296,10</w:t>
      </w:r>
      <w:r>
        <w:tab/>
        <w:t>14.668,41</w:t>
      </w:r>
      <w:r>
        <w:tab/>
        <w:t>333.964,50</w:t>
      </w:r>
    </w:p>
    <w:p w:rsidRDefault="00E96932" w:rsidP="00E96932" w:rsidR="00E96932">
      <w:pPr>
        <w:jc w:val="both"/>
      </w:pPr>
      <w:r>
        <w:t>26</w:t>
      </w:r>
      <w:r>
        <w:tab/>
        <w:t>3.592.280,00</w:t>
      </w:r>
      <w:r>
        <w:tab/>
        <w:t>320.493,40</w:t>
      </w:r>
      <w:r>
        <w:tab/>
        <w:t>13.471,05</w:t>
      </w:r>
      <w:r>
        <w:tab/>
        <w:t>333.964,50</w:t>
      </w:r>
    </w:p>
    <w:p w:rsidRDefault="00E96932" w:rsidP="00E96932" w:rsidR="00E96932">
      <w:pPr>
        <w:jc w:val="both"/>
      </w:pPr>
      <w:r>
        <w:t>27</w:t>
      </w:r>
      <w:r>
        <w:tab/>
        <w:t>3.271.786,00</w:t>
      </w:r>
      <w:r>
        <w:tab/>
        <w:t>321.695,30</w:t>
      </w:r>
      <w:r>
        <w:tab/>
        <w:t>12.269,20</w:t>
      </w:r>
      <w:r>
        <w:tab/>
        <w:t>333.964,50</w:t>
      </w:r>
    </w:p>
    <w:p w:rsidRDefault="00E96932" w:rsidP="00E96932" w:rsidR="00E96932">
      <w:pPr>
        <w:jc w:val="both"/>
      </w:pPr>
      <w:r>
        <w:t>28</w:t>
      </w:r>
      <w:r>
        <w:tab/>
        <w:t>2.950.091,00</w:t>
      </w:r>
      <w:r>
        <w:tab/>
        <w:t>322.901,60</w:t>
      </w:r>
      <w:r>
        <w:tab/>
        <w:t>11.062,84</w:t>
      </w:r>
      <w:r>
        <w:tab/>
        <w:t>333.964,50</w:t>
      </w:r>
    </w:p>
    <w:p w:rsidRDefault="00E96932" w:rsidP="00E96932" w:rsidR="00E96932">
      <w:pPr>
        <w:jc w:val="both"/>
      </w:pPr>
      <w:r>
        <w:t>29</w:t>
      </w:r>
      <w:r>
        <w:tab/>
        <w:t>2.627.190,00</w:t>
      </w:r>
      <w:r>
        <w:tab/>
        <w:t>324.112,50</w:t>
      </w:r>
      <w:r>
        <w:tab/>
        <w:t>9.851,96</w:t>
      </w:r>
      <w:r>
        <w:tab/>
        <w:t>333.964,50</w:t>
      </w:r>
    </w:p>
    <w:p w:rsidRDefault="00E96932" w:rsidP="00E96932" w:rsidR="00E96932">
      <w:pPr>
        <w:jc w:val="both"/>
      </w:pPr>
      <w:r>
        <w:t>30</w:t>
      </w:r>
      <w:r>
        <w:tab/>
        <w:t>2.303.077,00</w:t>
      </w:r>
      <w:r>
        <w:tab/>
        <w:t>325.327,90</w:t>
      </w:r>
      <w:r>
        <w:tab/>
        <w:t>8.636,54</w:t>
      </w:r>
      <w:r>
        <w:tab/>
        <w:t>333.964,50</w:t>
      </w:r>
    </w:p>
    <w:p w:rsidRDefault="00E96932" w:rsidP="00E96932" w:rsidR="00E96932">
      <w:pPr>
        <w:jc w:val="both"/>
      </w:pPr>
      <w:r>
        <w:t>31</w:t>
      </w:r>
      <w:r>
        <w:tab/>
        <w:t>1.977.749,00</w:t>
      </w:r>
      <w:r>
        <w:tab/>
        <w:t>326.547,90</w:t>
      </w:r>
      <w:r>
        <w:tab/>
        <w:t>7.416,56</w:t>
      </w:r>
      <w:r>
        <w:tab/>
        <w:t>333.964,50</w:t>
      </w:r>
    </w:p>
    <w:p w:rsidRDefault="00E96932" w:rsidP="00E96932" w:rsidR="00E96932">
      <w:pPr>
        <w:jc w:val="both"/>
      </w:pPr>
      <w:r>
        <w:t>32</w:t>
      </w:r>
      <w:r>
        <w:tab/>
        <w:t>1.651.201,00</w:t>
      </w:r>
      <w:r>
        <w:tab/>
        <w:t>327.772,50</w:t>
      </w:r>
      <w:r>
        <w:tab/>
        <w:t>6.192,00</w:t>
      </w:r>
      <w:r>
        <w:tab/>
        <w:t>333.964,50</w:t>
      </w:r>
    </w:p>
    <w:p w:rsidRDefault="00E96932" w:rsidP="00E96932" w:rsidR="00E96932">
      <w:pPr>
        <w:jc w:val="both"/>
      </w:pPr>
      <w:r>
        <w:t>33</w:t>
      </w:r>
      <w:r>
        <w:tab/>
        <w:t>1.323.429,00</w:t>
      </w:r>
      <w:r>
        <w:tab/>
        <w:t>329.001,60</w:t>
      </w:r>
      <w:r>
        <w:tab/>
        <w:t>4.962,86</w:t>
      </w:r>
      <w:r>
        <w:tab/>
        <w:t>333.964,50</w:t>
      </w:r>
    </w:p>
    <w:p w:rsidRDefault="00E96932" w:rsidP="00E96932" w:rsidR="00E96932">
      <w:pPr>
        <w:jc w:val="both"/>
      </w:pPr>
      <w:r>
        <w:t>34</w:t>
      </w:r>
      <w:r>
        <w:tab/>
        <w:t>994.427,00</w:t>
      </w:r>
      <w:r>
        <w:tab/>
        <w:t>330.235,40</w:t>
      </w:r>
      <w:r>
        <w:tab/>
        <w:t>3.729,10</w:t>
      </w:r>
      <w:r>
        <w:tab/>
        <w:t>333.964,50</w:t>
      </w:r>
    </w:p>
    <w:p w:rsidRDefault="00E96932" w:rsidP="00E96932" w:rsidR="00E96932">
      <w:pPr>
        <w:jc w:val="both"/>
      </w:pPr>
      <w:r>
        <w:t>35</w:t>
      </w:r>
      <w:r>
        <w:tab/>
        <w:t>664.191,60</w:t>
      </w:r>
      <w:r>
        <w:tab/>
        <w:t>331.473,80</w:t>
      </w:r>
      <w:r>
        <w:tab/>
        <w:t>2.490,72</w:t>
      </w:r>
      <w:r>
        <w:tab/>
        <w:t>333.964,50</w:t>
      </w:r>
    </w:p>
    <w:p w:rsidRDefault="00E96932" w:rsidP="00E96932" w:rsidR="00E96932">
      <w:pPr>
        <w:jc w:val="both"/>
      </w:pPr>
      <w:r>
        <w:t>36</w:t>
      </w:r>
      <w:r>
        <w:tab/>
        <w:t>332.717,90</w:t>
      </w:r>
      <w:r>
        <w:tab/>
        <w:t>332.716,80</w:t>
      </w:r>
      <w:r>
        <w:tab/>
        <w:t>1.247,69</w:t>
      </w:r>
      <w:r>
        <w:tab/>
        <w:t>333.964,50</w:t>
      </w:r>
    </w:p>
    <w:p w:rsidRDefault="00E96932" w:rsidP="00E96932" w:rsidR="00E96932">
      <w:pPr>
        <w:jc w:val="both"/>
      </w:pPr>
      <w:r>
        <w:t>Ukupno:</w:t>
      </w:r>
      <w:r>
        <w:tab/>
        <w:t>795.864,00</w:t>
      </w:r>
      <w:r>
        <w:tab/>
        <w:t xml:space="preserve">12.022.720,00 </w:t>
      </w:r>
    </w:p>
    <w:p w:rsidRDefault="00E96932" w:rsidP="00E96932" w:rsidR="00E96932">
      <w:pPr>
        <w:jc w:val="both"/>
      </w:pPr>
      <w:r>
        <w:cr/>
        <w:t>b)</w:t>
      </w:r>
      <w:r>
        <w:tab/>
        <w:t>Otpisom 70% utvrđene tražbine, tj. 26.196.003,14 kn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14.</w:t>
      </w:r>
      <w:r>
        <w:tab/>
        <w:t>Vjerovniku VENDITA d.o.o. iz Sesveta, Primorska 5, OIB: 91598506848, utvrđena tražbina u iznosu od 37.422.861,63 kn, izmiruje se na način: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a)</w:t>
      </w:r>
      <w:r>
        <w:tab/>
        <w:t>30 % utvrđene tražbine, tj. 11.226.858,49 kuna, u 36 jednakih mjesečnih anuiteta, svaki u visini 333.964,50 kn, nakon isteka počeka 12 mjeseci od pravomoćnosti sklopljene predstečajne Nagodbe, pred nadležnim Trgovačkim sudom, u kojima je sadržana kamata 4,5% godišnje u otplati, a koji dospijevaju kako slijedi: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Br. anuit.</w:t>
      </w:r>
      <w:r>
        <w:tab/>
        <w:t>Ostatak duga</w:t>
      </w:r>
      <w:r>
        <w:tab/>
        <w:t>Otplata</w:t>
      </w:r>
      <w:r>
        <w:tab/>
        <w:t>Kamata</w:t>
      </w:r>
      <w:r>
        <w:tab/>
        <w:t>Anuitet</w:t>
      </w:r>
    </w:p>
    <w:p w:rsidRDefault="00E96932" w:rsidP="00E96932" w:rsidR="00E96932">
      <w:pPr>
        <w:jc w:val="both"/>
      </w:pPr>
      <w:r>
        <w:t>1</w:t>
      </w:r>
      <w:r>
        <w:tab/>
        <w:t>11.226.860,00</w:t>
      </w:r>
      <w:r>
        <w:tab/>
        <w:t>291.863,80</w:t>
      </w:r>
      <w:r>
        <w:tab/>
        <w:t>42.100,71</w:t>
      </w:r>
      <w:r>
        <w:tab/>
        <w:t>333.964,50</w:t>
      </w:r>
    </w:p>
    <w:p w:rsidRDefault="00E96932" w:rsidP="00E96932" w:rsidR="00E96932">
      <w:pPr>
        <w:jc w:val="both"/>
      </w:pPr>
      <w:r>
        <w:t>2</w:t>
      </w:r>
      <w:r>
        <w:tab/>
        <w:t>10.934.990,00</w:t>
      </w:r>
      <w:r>
        <w:tab/>
        <w:t>292.958,30</w:t>
      </w:r>
      <w:r>
        <w:tab/>
        <w:t>41.006,23</w:t>
      </w:r>
      <w:r>
        <w:tab/>
        <w:t>333.964,50</w:t>
      </w:r>
    </w:p>
    <w:p w:rsidRDefault="00E96932" w:rsidP="00E96932" w:rsidR="00E96932">
      <w:pPr>
        <w:jc w:val="both"/>
      </w:pPr>
      <w:r>
        <w:t>3</w:t>
      </w:r>
      <w:r>
        <w:tab/>
        <w:t>10.642.040,00</w:t>
      </w:r>
      <w:r>
        <w:tab/>
        <w:t>294.056,80</w:t>
      </w:r>
      <w:r>
        <w:tab/>
        <w:t>39.907,63</w:t>
      </w:r>
      <w:r>
        <w:tab/>
        <w:t>333.964,50</w:t>
      </w:r>
    </w:p>
    <w:p w:rsidRDefault="00E96932" w:rsidP="00E96932" w:rsidR="00E96932">
      <w:pPr>
        <w:jc w:val="both"/>
      </w:pPr>
      <w:r>
        <w:t>4</w:t>
      </w:r>
      <w:r>
        <w:tab/>
        <w:t>10.347.980,00</w:t>
      </w:r>
      <w:r>
        <w:tab/>
        <w:t>295.159,60</w:t>
      </w:r>
      <w:r>
        <w:tab/>
        <w:t>38.804,92</w:t>
      </w:r>
      <w:r>
        <w:tab/>
        <w:t>333.964,50</w:t>
      </w:r>
    </w:p>
    <w:p w:rsidRDefault="00E96932" w:rsidP="00E96932" w:rsidR="00E96932">
      <w:pPr>
        <w:jc w:val="both"/>
      </w:pPr>
      <w:r>
        <w:t>5</w:t>
      </w:r>
      <w:r>
        <w:tab/>
        <w:t>10.052.820,00</w:t>
      </w:r>
      <w:r>
        <w:tab/>
        <w:t>296.266,40</w:t>
      </w:r>
      <w:r>
        <w:tab/>
        <w:t>37.698,07</w:t>
      </w:r>
      <w:r>
        <w:tab/>
        <w:t>333.964,50</w:t>
      </w:r>
    </w:p>
    <w:p w:rsidRDefault="00E96932" w:rsidP="00E96932" w:rsidR="00E96932">
      <w:pPr>
        <w:jc w:val="both"/>
      </w:pPr>
      <w:r>
        <w:t>6</w:t>
      </w:r>
      <w:r>
        <w:tab/>
        <w:t>9.756.553,00</w:t>
      </w:r>
      <w:r>
        <w:tab/>
        <w:t>297.377,40</w:t>
      </w:r>
      <w:r>
        <w:tab/>
        <w:t>36.587,07</w:t>
      </w:r>
      <w:r>
        <w:tab/>
        <w:t>333.964,50</w:t>
      </w:r>
    </w:p>
    <w:p w:rsidRDefault="00E96932" w:rsidP="00E96932" w:rsidR="00E96932">
      <w:pPr>
        <w:jc w:val="both"/>
      </w:pPr>
      <w:r>
        <w:t>7</w:t>
      </w:r>
      <w:r>
        <w:tab/>
        <w:t>9.459.176,00</w:t>
      </w:r>
      <w:r>
        <w:tab/>
        <w:t>298.492,60</w:t>
      </w:r>
      <w:r>
        <w:tab/>
        <w:t>35.471,91</w:t>
      </w:r>
      <w:r>
        <w:tab/>
        <w:t>333.964,50</w:t>
      </w:r>
    </w:p>
    <w:p w:rsidRDefault="00E96932" w:rsidP="00E96932" w:rsidR="00E96932">
      <w:pPr>
        <w:jc w:val="both"/>
      </w:pPr>
      <w:r>
        <w:t>8</w:t>
      </w:r>
      <w:r>
        <w:tab/>
        <w:t>9.160.683,00</w:t>
      </w:r>
      <w:r>
        <w:tab/>
        <w:t>299.611,90</w:t>
      </w:r>
      <w:r>
        <w:tab/>
        <w:t>34.352,56</w:t>
      </w:r>
      <w:r>
        <w:tab/>
        <w:t>333.964,50</w:t>
      </w:r>
    </w:p>
    <w:p w:rsidRDefault="00E96932" w:rsidP="00E96932" w:rsidR="00E96932">
      <w:pPr>
        <w:jc w:val="both"/>
      </w:pPr>
      <w:r>
        <w:lastRenderedPageBreak/>
        <w:t>9</w:t>
      </w:r>
      <w:r>
        <w:tab/>
        <w:t>8.861.071,00</w:t>
      </w:r>
      <w:r>
        <w:tab/>
        <w:t>300.735,40</w:t>
      </w:r>
      <w:r>
        <w:tab/>
        <w:t>33.229,02</w:t>
      </w:r>
      <w:r>
        <w:tab/>
        <w:t>333.964,50</w:t>
      </w:r>
    </w:p>
    <w:p w:rsidRDefault="00E96932" w:rsidP="00E96932" w:rsidR="00E96932">
      <w:pPr>
        <w:jc w:val="both"/>
      </w:pPr>
      <w:r>
        <w:t>10</w:t>
      </w:r>
      <w:r>
        <w:tab/>
        <w:t>8.560.336,00</w:t>
      </w:r>
      <w:r>
        <w:tab/>
        <w:t>301.863,20</w:t>
      </w:r>
      <w:r>
        <w:tab/>
        <w:t>32.101,26</w:t>
      </w:r>
      <w:r>
        <w:tab/>
        <w:t>333.964,50</w:t>
      </w:r>
    </w:p>
    <w:p w:rsidRDefault="00E96932" w:rsidP="00E96932" w:rsidR="00E96932">
      <w:pPr>
        <w:jc w:val="both"/>
      </w:pPr>
      <w:r>
        <w:t>11</w:t>
      </w:r>
      <w:r>
        <w:tab/>
        <w:t>8.258.473,00</w:t>
      </w:r>
      <w:r>
        <w:tab/>
        <w:t>302.995,20</w:t>
      </w:r>
      <w:r>
        <w:tab/>
        <w:t>30.969,27</w:t>
      </w:r>
      <w:r>
        <w:tab/>
        <w:t>333.964,50</w:t>
      </w:r>
    </w:p>
    <w:p w:rsidRDefault="00E96932" w:rsidP="00E96932" w:rsidR="00E96932">
      <w:pPr>
        <w:jc w:val="both"/>
      </w:pPr>
      <w:r>
        <w:t>12</w:t>
      </w:r>
      <w:r>
        <w:tab/>
        <w:t>7.955.478,00</w:t>
      </w:r>
      <w:r>
        <w:tab/>
        <w:t>304.131,40</w:t>
      </w:r>
      <w:r>
        <w:tab/>
        <w:t>29.833,04</w:t>
      </w:r>
      <w:r>
        <w:tab/>
        <w:t>333.964,50</w:t>
      </w:r>
    </w:p>
    <w:p w:rsidRDefault="00E96932" w:rsidP="00E96932" w:rsidR="00E96932">
      <w:pPr>
        <w:jc w:val="both"/>
      </w:pPr>
      <w:r>
        <w:t>13</w:t>
      </w:r>
      <w:r>
        <w:tab/>
        <w:t>7.651.347,00</w:t>
      </w:r>
      <w:r>
        <w:tab/>
        <w:t>305.271,90</w:t>
      </w:r>
      <w:r>
        <w:tab/>
        <w:t>28.692,55</w:t>
      </w:r>
      <w:r>
        <w:tab/>
        <w:t>333.964,50</w:t>
      </w:r>
    </w:p>
    <w:p w:rsidRDefault="00E96932" w:rsidP="00E96932" w:rsidR="00E96932">
      <w:pPr>
        <w:jc w:val="both"/>
      </w:pPr>
      <w:r>
        <w:t>14</w:t>
      </w:r>
      <w:r>
        <w:tab/>
        <w:t>7.346.075,00</w:t>
      </w:r>
      <w:r>
        <w:tab/>
        <w:t>306.416,70</w:t>
      </w:r>
      <w:r>
        <w:tab/>
        <w:t>27.547,78</w:t>
      </w:r>
      <w:r>
        <w:tab/>
        <w:t>333.964,50</w:t>
      </w:r>
    </w:p>
    <w:p w:rsidRDefault="00E96932" w:rsidP="00E96932" w:rsidR="00E96932">
      <w:pPr>
        <w:jc w:val="both"/>
      </w:pPr>
      <w:r>
        <w:t>15</w:t>
      </w:r>
      <w:r>
        <w:tab/>
        <w:t>7.039.658,00</w:t>
      </w:r>
      <w:r>
        <w:tab/>
        <w:t>307.565,80</w:t>
      </w:r>
      <w:r>
        <w:tab/>
        <w:t>26.398,72</w:t>
      </w:r>
      <w:r>
        <w:tab/>
        <w:t>333.964,50</w:t>
      </w:r>
    </w:p>
    <w:p w:rsidRDefault="00E96932" w:rsidP="00E96932" w:rsidR="00E96932">
      <w:pPr>
        <w:jc w:val="both"/>
      </w:pPr>
      <w:r>
        <w:t>16</w:t>
      </w:r>
      <w:r>
        <w:tab/>
        <w:t>6.732.092,00</w:t>
      </w:r>
      <w:r>
        <w:tab/>
        <w:t>308.719,10</w:t>
      </w:r>
      <w:r>
        <w:tab/>
        <w:t>25.245,34</w:t>
      </w:r>
      <w:r>
        <w:tab/>
        <w:t>333.964,50</w:t>
      </w:r>
    </w:p>
    <w:p w:rsidRDefault="00E96932" w:rsidP="00E96932" w:rsidR="00E96932">
      <w:pPr>
        <w:jc w:val="both"/>
      </w:pPr>
      <w:r>
        <w:t>17</w:t>
      </w:r>
      <w:r>
        <w:tab/>
        <w:t>6.423.373,00</w:t>
      </w:r>
      <w:r>
        <w:tab/>
        <w:t>309.876,80</w:t>
      </w:r>
      <w:r>
        <w:tab/>
        <w:t>24.087,65</w:t>
      </w:r>
      <w:r>
        <w:tab/>
        <w:t>333.964,50</w:t>
      </w:r>
    </w:p>
    <w:p w:rsidRDefault="00E96932" w:rsidP="00E96932" w:rsidR="00E96932">
      <w:pPr>
        <w:jc w:val="both"/>
      </w:pPr>
      <w:r>
        <w:t>18</w:t>
      </w:r>
      <w:r>
        <w:tab/>
        <w:t>6.113.496,00</w:t>
      </w:r>
      <w:r>
        <w:tab/>
        <w:t>311.038,90</w:t>
      </w:r>
      <w:r>
        <w:tab/>
        <w:t>22.925,61</w:t>
      </w:r>
      <w:r>
        <w:tab/>
        <w:t>333.964,50</w:t>
      </w:r>
    </w:p>
    <w:p w:rsidRDefault="00E96932" w:rsidP="00E96932" w:rsidR="00E96932">
      <w:pPr>
        <w:jc w:val="both"/>
      </w:pPr>
      <w:r>
        <w:t>19</w:t>
      </w:r>
      <w:r>
        <w:tab/>
        <w:t>5.802.457,00</w:t>
      </w:r>
      <w:r>
        <w:tab/>
        <w:t>312.205,30</w:t>
      </w:r>
      <w:r>
        <w:tab/>
        <w:t>21.759,21</w:t>
      </w:r>
      <w:r>
        <w:tab/>
        <w:t>333.964,50</w:t>
      </w:r>
    </w:p>
    <w:p w:rsidRDefault="00E96932" w:rsidP="00E96932" w:rsidR="00E96932">
      <w:pPr>
        <w:jc w:val="both"/>
      </w:pPr>
      <w:r>
        <w:t>20</w:t>
      </w:r>
      <w:r>
        <w:tab/>
        <w:t>5.490.252,00</w:t>
      </w:r>
      <w:r>
        <w:tab/>
        <w:t>313.376,00</w:t>
      </w:r>
      <w:r>
        <w:tab/>
        <w:t>20.588,45</w:t>
      </w:r>
      <w:r>
        <w:tab/>
        <w:t>333.964,50</w:t>
      </w:r>
    </w:p>
    <w:p w:rsidRDefault="00E96932" w:rsidP="00E96932" w:rsidR="00E96932">
      <w:pPr>
        <w:jc w:val="both"/>
      </w:pPr>
      <w:r>
        <w:t>21</w:t>
      </w:r>
      <w:r>
        <w:tab/>
        <w:t>5.176.876,00</w:t>
      </w:r>
      <w:r>
        <w:tab/>
        <w:t>314.551,20</w:t>
      </w:r>
      <w:r>
        <w:tab/>
        <w:t>19.413,29</w:t>
      </w:r>
      <w:r>
        <w:tab/>
        <w:t>333.964,50</w:t>
      </w:r>
    </w:p>
    <w:p w:rsidRDefault="00E96932" w:rsidP="00E96932" w:rsidR="00E96932">
      <w:pPr>
        <w:jc w:val="both"/>
      </w:pPr>
      <w:r>
        <w:t>22</w:t>
      </w:r>
      <w:r>
        <w:tab/>
        <w:t>4.862.325,00</w:t>
      </w:r>
      <w:r>
        <w:tab/>
        <w:t>315.730,80</w:t>
      </w:r>
      <w:r>
        <w:tab/>
        <w:t>18.233,72</w:t>
      </w:r>
      <w:r>
        <w:tab/>
        <w:t>333.964,50</w:t>
      </w:r>
    </w:p>
    <w:p w:rsidRDefault="00E96932" w:rsidP="00E96932" w:rsidR="00E96932">
      <w:pPr>
        <w:jc w:val="both"/>
      </w:pPr>
      <w:r>
        <w:t>23</w:t>
      </w:r>
      <w:r>
        <w:tab/>
        <w:t>4.546.594,00</w:t>
      </w:r>
      <w:r>
        <w:tab/>
        <w:t>316.914,80</w:t>
      </w:r>
      <w:r>
        <w:tab/>
        <w:t>17.049,73</w:t>
      </w:r>
      <w:r>
        <w:tab/>
        <w:t>333.964,50</w:t>
      </w:r>
    </w:p>
    <w:p w:rsidRDefault="00E96932" w:rsidP="00E96932" w:rsidR="00E96932">
      <w:pPr>
        <w:jc w:val="both"/>
      </w:pPr>
      <w:r>
        <w:t>24</w:t>
      </w:r>
      <w:r>
        <w:tab/>
        <w:t>4.229.679,00</w:t>
      </w:r>
      <w:r>
        <w:tab/>
        <w:t>318.103,20</w:t>
      </w:r>
      <w:r>
        <w:tab/>
        <w:t>15.861,30</w:t>
      </w:r>
      <w:r>
        <w:tab/>
        <w:t>333.964,50</w:t>
      </w:r>
    </w:p>
    <w:p w:rsidRDefault="00E96932" w:rsidP="00E96932" w:rsidR="00E96932">
      <w:pPr>
        <w:jc w:val="both"/>
      </w:pPr>
      <w:r>
        <w:t>25</w:t>
      </w:r>
      <w:r>
        <w:tab/>
        <w:t>3.911.576,00</w:t>
      </w:r>
      <w:r>
        <w:tab/>
        <w:t>319.296,10</w:t>
      </w:r>
      <w:r>
        <w:tab/>
        <w:t>14.668,41</w:t>
      </w:r>
      <w:r>
        <w:tab/>
        <w:t>333.964,50</w:t>
      </w:r>
    </w:p>
    <w:p w:rsidRDefault="00E96932" w:rsidP="00E96932" w:rsidR="00E96932">
      <w:pPr>
        <w:jc w:val="both"/>
      </w:pPr>
      <w:r>
        <w:t>26</w:t>
      </w:r>
      <w:r>
        <w:tab/>
        <w:t>3.592.280,00</w:t>
      </w:r>
      <w:r>
        <w:tab/>
        <w:t>320.493,40</w:t>
      </w:r>
      <w:r>
        <w:tab/>
        <w:t>13.471,05</w:t>
      </w:r>
      <w:r>
        <w:tab/>
        <w:t>333.964,50</w:t>
      </w:r>
    </w:p>
    <w:p w:rsidRDefault="00E96932" w:rsidP="00E96932" w:rsidR="00E96932">
      <w:pPr>
        <w:jc w:val="both"/>
      </w:pPr>
      <w:r>
        <w:t>27</w:t>
      </w:r>
      <w:r>
        <w:tab/>
        <w:t>3.271.786,00</w:t>
      </w:r>
      <w:r>
        <w:tab/>
        <w:t>321.695,30</w:t>
      </w:r>
      <w:r>
        <w:tab/>
        <w:t>12.269,20</w:t>
      </w:r>
      <w:r>
        <w:tab/>
        <w:t>333.964,50</w:t>
      </w:r>
    </w:p>
    <w:p w:rsidRDefault="00E96932" w:rsidP="00E96932" w:rsidR="00E96932">
      <w:pPr>
        <w:jc w:val="both"/>
      </w:pPr>
      <w:r>
        <w:t>28</w:t>
      </w:r>
      <w:r>
        <w:tab/>
        <w:t>2.950.091,00</w:t>
      </w:r>
      <w:r>
        <w:tab/>
        <w:t>322.901,60</w:t>
      </w:r>
      <w:r>
        <w:tab/>
        <w:t>11.062,84</w:t>
      </w:r>
      <w:r>
        <w:tab/>
        <w:t>333.964,50</w:t>
      </w:r>
    </w:p>
    <w:p w:rsidRDefault="00E96932" w:rsidP="00E96932" w:rsidR="00E96932">
      <w:pPr>
        <w:jc w:val="both"/>
      </w:pPr>
      <w:r>
        <w:t>29</w:t>
      </w:r>
      <w:r>
        <w:tab/>
        <w:t>2.627.190,00</w:t>
      </w:r>
      <w:r>
        <w:tab/>
        <w:t>324.112,50</w:t>
      </w:r>
      <w:r>
        <w:tab/>
        <w:t>9.851,96</w:t>
      </w:r>
      <w:r>
        <w:tab/>
        <w:t>333.964,50</w:t>
      </w:r>
    </w:p>
    <w:p w:rsidRDefault="00E96932" w:rsidP="00E96932" w:rsidR="00E96932">
      <w:pPr>
        <w:jc w:val="both"/>
      </w:pPr>
      <w:r>
        <w:t>30</w:t>
      </w:r>
      <w:r>
        <w:tab/>
        <w:t>2.303.077,00</w:t>
      </w:r>
      <w:r>
        <w:tab/>
        <w:t>325.327,90</w:t>
      </w:r>
      <w:r>
        <w:tab/>
        <w:t>8.636,54</w:t>
      </w:r>
      <w:r>
        <w:tab/>
        <w:t>333.964,50</w:t>
      </w:r>
    </w:p>
    <w:p w:rsidRDefault="00E96932" w:rsidP="00E96932" w:rsidR="00E96932">
      <w:pPr>
        <w:jc w:val="both"/>
      </w:pPr>
      <w:r>
        <w:t>31</w:t>
      </w:r>
      <w:r>
        <w:tab/>
        <w:t>1.977.749,00</w:t>
      </w:r>
      <w:r>
        <w:tab/>
        <w:t>326.547,90</w:t>
      </w:r>
      <w:r>
        <w:tab/>
        <w:t>7.416,56</w:t>
      </w:r>
      <w:r>
        <w:tab/>
        <w:t>333.964,50</w:t>
      </w:r>
    </w:p>
    <w:p w:rsidRDefault="00E96932" w:rsidP="00E96932" w:rsidR="00E96932">
      <w:pPr>
        <w:jc w:val="both"/>
      </w:pPr>
      <w:r>
        <w:t>32</w:t>
      </w:r>
      <w:r>
        <w:tab/>
        <w:t>1.651.201,00</w:t>
      </w:r>
      <w:r>
        <w:tab/>
        <w:t>327.772,50</w:t>
      </w:r>
      <w:r>
        <w:tab/>
        <w:t>6.192,00</w:t>
      </w:r>
      <w:r>
        <w:tab/>
        <w:t>333.964,50</w:t>
      </w:r>
    </w:p>
    <w:p w:rsidRDefault="00E96932" w:rsidP="00E96932" w:rsidR="00E96932">
      <w:pPr>
        <w:jc w:val="both"/>
      </w:pPr>
      <w:r>
        <w:t>33</w:t>
      </w:r>
      <w:r>
        <w:tab/>
        <w:t>1.323.429,00</w:t>
      </w:r>
      <w:r>
        <w:tab/>
        <w:t>329.001,60</w:t>
      </w:r>
      <w:r>
        <w:tab/>
        <w:t>4.962,86</w:t>
      </w:r>
      <w:r>
        <w:tab/>
        <w:t>333.964,50</w:t>
      </w:r>
    </w:p>
    <w:p w:rsidRDefault="00E96932" w:rsidP="00E96932" w:rsidR="00E96932">
      <w:pPr>
        <w:jc w:val="both"/>
      </w:pPr>
      <w:r>
        <w:t>34</w:t>
      </w:r>
      <w:r>
        <w:tab/>
        <w:t>994.427,00</w:t>
      </w:r>
      <w:r>
        <w:tab/>
        <w:t>330.235,40</w:t>
      </w:r>
      <w:r>
        <w:tab/>
        <w:t>3.729,10</w:t>
      </w:r>
      <w:r>
        <w:tab/>
        <w:t>333.964,50</w:t>
      </w:r>
    </w:p>
    <w:p w:rsidRDefault="00E96932" w:rsidP="00E96932" w:rsidR="00E96932">
      <w:pPr>
        <w:jc w:val="both"/>
      </w:pPr>
      <w:r>
        <w:t>35</w:t>
      </w:r>
      <w:r>
        <w:tab/>
        <w:t>664.191,60</w:t>
      </w:r>
      <w:r>
        <w:tab/>
        <w:t>331.473,80</w:t>
      </w:r>
      <w:r>
        <w:tab/>
        <w:t>2.490,72</w:t>
      </w:r>
      <w:r>
        <w:tab/>
        <w:t>333.964,50</w:t>
      </w:r>
    </w:p>
    <w:p w:rsidRDefault="00E96932" w:rsidP="00E96932" w:rsidR="00E96932">
      <w:pPr>
        <w:jc w:val="both"/>
      </w:pPr>
      <w:r>
        <w:t>36</w:t>
      </w:r>
      <w:r>
        <w:tab/>
        <w:t>332.717,90</w:t>
      </w:r>
      <w:r>
        <w:tab/>
        <w:t>332.716,80</w:t>
      </w:r>
      <w:r>
        <w:tab/>
        <w:t>1.247,69</w:t>
      </w:r>
      <w:r>
        <w:tab/>
        <w:t>333.964,50</w:t>
      </w:r>
    </w:p>
    <w:p w:rsidRDefault="00E96932" w:rsidP="00E96932" w:rsidR="00E96932">
      <w:pPr>
        <w:jc w:val="both"/>
      </w:pPr>
      <w:r>
        <w:t>Ukupno:</w:t>
      </w:r>
      <w:r>
        <w:tab/>
        <w:t>795.864,00</w:t>
      </w:r>
      <w:r>
        <w:tab/>
        <w:t xml:space="preserve">12.022.720,00 </w:t>
      </w:r>
    </w:p>
    <w:p w:rsidRDefault="00E96932" w:rsidP="00E96932" w:rsidR="00E96932">
      <w:pPr>
        <w:jc w:val="both"/>
      </w:pPr>
    </w:p>
    <w:p w:rsidRDefault="00E96932" w:rsidP="00E96932" w:rsidR="00E96932">
      <w:pPr>
        <w:jc w:val="both"/>
      </w:pPr>
      <w:r>
        <w:t>b)</w:t>
      </w:r>
      <w:r>
        <w:tab/>
        <w:t>Otpisom 70% utvrđene tražbine, tj. 26.196.003,14 kn.“.</w:t>
      </w:r>
    </w:p>
    <w:p w:rsidRDefault="00481D9D" w:rsidP="00481D9D" w:rsidR="00481D9D">
      <w:pPr>
        <w:jc w:val="both"/>
      </w:pPr>
    </w:p>
    <w:p w:rsidRDefault="00E96932" w:rsidP="00481D9D" w:rsidR="00E96932" w:rsidRPr="003D1FBB">
      <w:pPr>
        <w:jc w:val="both"/>
      </w:pPr>
    </w:p>
    <w:p w:rsidRDefault="00481D9D" w:rsidP="004722CA" w:rsidR="004722CA">
      <w:pPr>
        <w:jc w:val="both"/>
      </w:pPr>
      <w:r>
        <w:rPr>
          <w:color w:val="000000"/>
        </w:rPr>
        <w:t xml:space="preserve">Iz navedenoga prijedloga </w:t>
      </w:r>
      <w:r w:rsidR="00E96932">
        <w:rPr>
          <w:color w:val="000000"/>
        </w:rPr>
        <w:t xml:space="preserve">jasno </w:t>
      </w:r>
      <w:r>
        <w:rPr>
          <w:color w:val="000000"/>
        </w:rPr>
        <w:t>proizlazi kako se dužnik obvezao podmiriti tražbine vjerovnika po osnovi jamstva samo u slučaju nastupa regresne obaveze.</w:t>
      </w:r>
    </w:p>
    <w:p w:rsidRDefault="00B83744" w:rsidP="00B83744" w:rsidR="00B83744" w:rsidRPr="00747AD0"/>
    <w:p w:rsidRDefault="00B83744" w:rsidP="00481D9D" w:rsidR="00481D9D" w:rsidRPr="003D1FBB">
      <w:pPr>
        <w:jc w:val="both"/>
      </w:pPr>
      <w:r w:rsidRPr="00747AD0">
        <w:t xml:space="preserve">S obzirom da </w:t>
      </w:r>
      <w:r w:rsidR="00481D9D">
        <w:t>su vjerovnici:</w:t>
      </w:r>
      <w:r w:rsidR="00481D9D" w:rsidRPr="00481D9D">
        <w:t xml:space="preserve"> </w:t>
      </w:r>
    </w:p>
    <w:p w:rsidRDefault="00481D9D" w:rsidP="00481D9D" w:rsidR="00481D9D" w:rsidRPr="00481D9D">
      <w:pPr>
        <w:numPr>
          <w:ilvl w:val="0"/>
          <w:numId w:val="7"/>
        </w:numPr>
        <w:rPr>
          <w:color w:val="000000"/>
          <w:spacing w:val="-3"/>
        </w:rPr>
      </w:pPr>
      <w:r w:rsidRPr="00481D9D">
        <w:rPr>
          <w:color w:val="000000"/>
        </w:rPr>
        <w:t xml:space="preserve">AEQUUS NEKRETNINE d.o.o., OIB: 06995717336, utvrđena tražbina u iznosu od </w:t>
      </w:r>
      <w:r w:rsidRPr="00481D9D">
        <w:rPr>
          <w:color w:val="000000"/>
          <w:spacing w:val="-3"/>
        </w:rPr>
        <w:t>37.422.861,63 kn,</w:t>
      </w:r>
    </w:p>
    <w:p w:rsidRDefault="00481D9D" w:rsidP="00481D9D" w:rsidR="00481D9D">
      <w:pPr>
        <w:numPr>
          <w:ilvl w:val="0"/>
          <w:numId w:val="7"/>
        </w:numPr>
        <w:rPr>
          <w:color w:val="0C0D11"/>
          <w:spacing w:val="-1"/>
        </w:rPr>
      </w:pPr>
      <w:r w:rsidRPr="003D1FBB">
        <w:t>CURIS NEKRETNINE d.o.o., OIB: 33643051325, utvrđena tražbina u iznosu od 37.422.861,63 kn</w:t>
      </w:r>
      <w:r w:rsidRPr="003D1FBB">
        <w:rPr>
          <w:color w:val="0C0D11"/>
          <w:spacing w:val="-1"/>
        </w:rPr>
        <w:t>,</w:t>
      </w:r>
    </w:p>
    <w:p w:rsidRDefault="00481D9D" w:rsidP="00481D9D" w:rsidR="00481D9D" w:rsidRPr="003D1FBB">
      <w:pPr>
        <w:numPr>
          <w:ilvl w:val="0"/>
          <w:numId w:val="7"/>
        </w:numPr>
        <w:rPr>
          <w:color w:val="0C0D11"/>
          <w:spacing w:val="-1"/>
        </w:rPr>
      </w:pPr>
      <w:r w:rsidRPr="003D1FBB">
        <w:t>DAMJANOVIĆ ILIJA, OIB: 69790148037, utvrđena tražbina u iznosu od 37.422.861,63 kn,</w:t>
      </w:r>
      <w:r w:rsidRPr="003D1FBB">
        <w:rPr>
          <w:color w:val="0C0D11"/>
          <w:spacing w:val="-1"/>
        </w:rPr>
        <w:t xml:space="preserve"> </w:t>
      </w:r>
    </w:p>
    <w:p w:rsidRDefault="00481D9D" w:rsidP="00481D9D" w:rsidR="00481D9D">
      <w:pPr>
        <w:numPr>
          <w:ilvl w:val="0"/>
          <w:numId w:val="7"/>
        </w:numPr>
        <w:rPr>
          <w:color w:val="0C0D11"/>
          <w:spacing w:val="-1"/>
        </w:rPr>
      </w:pPr>
      <w:r w:rsidRPr="003D1FBB">
        <w:t>EXPUGNATOR NEKRETNINE d.o.o., OIB: 07150709785, utvrđena tražbina u iznosu od 37.422.861,63 kn</w:t>
      </w:r>
      <w:r w:rsidRPr="003D1FBB">
        <w:rPr>
          <w:color w:val="0C0D11"/>
          <w:spacing w:val="-1"/>
        </w:rPr>
        <w:t>,</w:t>
      </w:r>
    </w:p>
    <w:p w:rsidRDefault="00481D9D" w:rsidP="00481D9D" w:rsidR="00481D9D">
      <w:pPr>
        <w:numPr>
          <w:ilvl w:val="0"/>
          <w:numId w:val="7"/>
        </w:numPr>
        <w:rPr>
          <w:color w:val="0C0D11"/>
          <w:spacing w:val="-1"/>
        </w:rPr>
      </w:pPr>
      <w:r w:rsidRPr="003D1FBB">
        <w:t>FAMES NEKRETNINE d.o.o., OIB: 62507984293, utvrđena tražbina u iznosu od 37.422.861,63 kn</w:t>
      </w:r>
      <w:r w:rsidRPr="003D1FBB">
        <w:rPr>
          <w:color w:val="0C0D11"/>
          <w:spacing w:val="-1"/>
        </w:rPr>
        <w:t xml:space="preserve">, </w:t>
      </w:r>
    </w:p>
    <w:p w:rsidRDefault="00481D9D" w:rsidP="00481D9D" w:rsidR="00481D9D" w:rsidRPr="003D1FBB">
      <w:pPr>
        <w:numPr>
          <w:ilvl w:val="0"/>
          <w:numId w:val="7"/>
        </w:numPr>
        <w:rPr>
          <w:color w:val="0C0D11"/>
          <w:spacing w:val="-1"/>
        </w:rPr>
      </w:pPr>
      <w:r w:rsidRPr="003D1FBB">
        <w:t>FINIENS NEKRETNINE d.o.o., OIB: 90242947323, utvrđena tražbina u iznosu od 37.422.861,63 kn</w:t>
      </w:r>
      <w:r w:rsidRPr="003D1FBB">
        <w:rPr>
          <w:color w:val="0C0D11"/>
          <w:spacing w:val="-1"/>
        </w:rPr>
        <w:t xml:space="preserve">, </w:t>
      </w:r>
    </w:p>
    <w:p w:rsidRDefault="00481D9D" w:rsidP="00481D9D" w:rsidR="00481D9D">
      <w:pPr>
        <w:numPr>
          <w:ilvl w:val="0"/>
          <w:numId w:val="7"/>
        </w:numPr>
        <w:rPr>
          <w:color w:val="0C0D11"/>
          <w:spacing w:val="-1"/>
        </w:rPr>
      </w:pPr>
      <w:r w:rsidRPr="003D1FBB">
        <w:lastRenderedPageBreak/>
        <w:t>FLAMMULA NEKRETNINE d.o.o., OIB: 57849965874, utvrđena tražbina u iznosu od 37.422.861,63 kn,</w:t>
      </w:r>
      <w:r w:rsidRPr="003D1FBB">
        <w:rPr>
          <w:color w:val="0C0D11"/>
          <w:spacing w:val="-1"/>
        </w:rPr>
        <w:t xml:space="preserve"> </w:t>
      </w:r>
    </w:p>
    <w:p w:rsidRDefault="00481D9D" w:rsidP="00481D9D" w:rsidR="00481D9D" w:rsidRPr="003D1FBB">
      <w:pPr>
        <w:numPr>
          <w:ilvl w:val="0"/>
          <w:numId w:val="7"/>
        </w:numPr>
        <w:rPr>
          <w:color w:val="0C0D11"/>
          <w:spacing w:val="-1"/>
        </w:rPr>
      </w:pPr>
      <w:r w:rsidRPr="003D1FBB">
        <w:t>MATARA NEKRETNINE d.o.o., OIB: 40282800740, utvrđena tražbina u iznosu od 37.422.861,63 kn</w:t>
      </w:r>
      <w:r w:rsidRPr="003D1FBB">
        <w:rPr>
          <w:color w:val="0C0D11"/>
          <w:spacing w:val="-1"/>
        </w:rPr>
        <w:t xml:space="preserve">, </w:t>
      </w:r>
    </w:p>
    <w:p w:rsidRDefault="00481D9D" w:rsidP="00481D9D" w:rsidR="00481D9D">
      <w:pPr>
        <w:numPr>
          <w:ilvl w:val="0"/>
          <w:numId w:val="7"/>
        </w:numPr>
        <w:rPr>
          <w:color w:val="0C0D11"/>
          <w:spacing w:val="-1"/>
        </w:rPr>
      </w:pPr>
      <w:r w:rsidRPr="003D1FBB">
        <w:t>MONERIS NEKRETNINE d.o.o., OIB: 14006247481, utvrđena tražbina u iznosu od 37.422.861,63 kn</w:t>
      </w:r>
      <w:r w:rsidRPr="003D1FBB">
        <w:rPr>
          <w:color w:val="0C0D11"/>
          <w:spacing w:val="-1"/>
        </w:rPr>
        <w:t xml:space="preserve">, </w:t>
      </w:r>
    </w:p>
    <w:p w:rsidRDefault="00481D9D" w:rsidP="00481D9D" w:rsidR="00481D9D">
      <w:pPr>
        <w:numPr>
          <w:ilvl w:val="0"/>
          <w:numId w:val="7"/>
        </w:numPr>
      </w:pPr>
      <w:r>
        <w:rPr>
          <w:color w:val="0C0D11"/>
          <w:spacing w:val="-1"/>
        </w:rPr>
        <w:t xml:space="preserve">SIGILLUM NEKRETNINE d.o.o., OIB: 67754108755, utvrđena tražbina u iznosu od 37.422.861,63 kn, </w:t>
      </w:r>
    </w:p>
    <w:p w:rsidRDefault="00481D9D" w:rsidP="00481D9D" w:rsidR="00481D9D" w:rsidRPr="003D1FBB">
      <w:pPr>
        <w:numPr>
          <w:ilvl w:val="0"/>
          <w:numId w:val="7"/>
        </w:numPr>
        <w:rPr>
          <w:color w:val="0C0D11"/>
          <w:spacing w:val="-1"/>
        </w:rPr>
      </w:pPr>
      <w:r w:rsidRPr="003D1FBB">
        <w:t>ŠOLA MARIJA, OIB: 65950098414, utvrđena tražbina u iznosu od 37.422.861,63 kn</w:t>
      </w:r>
      <w:r w:rsidRPr="003D1FBB">
        <w:rPr>
          <w:color w:val="0C0D11"/>
          <w:spacing w:val="-1"/>
        </w:rPr>
        <w:t xml:space="preserve">, </w:t>
      </w:r>
    </w:p>
    <w:p w:rsidRDefault="00481D9D" w:rsidP="00481D9D" w:rsidR="00481D9D" w:rsidRPr="003D1FBB">
      <w:pPr>
        <w:numPr>
          <w:ilvl w:val="0"/>
          <w:numId w:val="7"/>
        </w:numPr>
        <w:rPr>
          <w:color w:val="0C0D11"/>
          <w:spacing w:val="-1"/>
        </w:rPr>
      </w:pPr>
      <w:r w:rsidRPr="003D1FBB">
        <w:t>ŠOLA PETAR, OIB: 18566621969, utvrđena tražbina u iznosu od 37.422.861,63 kn</w:t>
      </w:r>
      <w:r w:rsidRPr="003D1FBB">
        <w:rPr>
          <w:color w:val="0C0D11"/>
          <w:spacing w:val="-1"/>
        </w:rPr>
        <w:t>,</w:t>
      </w:r>
    </w:p>
    <w:p w:rsidRDefault="00481D9D" w:rsidP="00481D9D" w:rsidR="00481D9D" w:rsidRPr="003D1FBB">
      <w:pPr>
        <w:numPr>
          <w:ilvl w:val="0"/>
          <w:numId w:val="7"/>
        </w:numPr>
        <w:rPr>
          <w:color w:val="0C0D11"/>
          <w:spacing w:val="-1"/>
        </w:rPr>
      </w:pPr>
      <w:r w:rsidRPr="003D1FBB">
        <w:t>ŠOLA SANDI, OIB: 37448036126, utvrđena tražbina u iznosu od 37.422.861,63 kn</w:t>
      </w:r>
      <w:r w:rsidRPr="003D1FBB">
        <w:rPr>
          <w:color w:val="0C0D11"/>
          <w:spacing w:val="-1"/>
        </w:rPr>
        <w:t xml:space="preserve">, </w:t>
      </w:r>
    </w:p>
    <w:p w:rsidRDefault="00481D9D" w:rsidP="00481D9D" w:rsidR="00481D9D" w:rsidRPr="003D1FBB">
      <w:pPr>
        <w:numPr>
          <w:ilvl w:val="0"/>
          <w:numId w:val="7"/>
        </w:numPr>
        <w:rPr>
          <w:color w:val="0C0D11"/>
          <w:spacing w:val="-1"/>
        </w:rPr>
      </w:pPr>
      <w:r w:rsidRPr="003D1FBB">
        <w:t>VENDITA d.o.o., OIB: 91598506848, utvrđena tražbina iznosi 37.422.861,63 kuna</w:t>
      </w:r>
      <w:r w:rsidRPr="003D1FBB">
        <w:rPr>
          <w:color w:val="0C0D11"/>
          <w:spacing w:val="-1"/>
        </w:rPr>
        <w:t>,.</w:t>
      </w:r>
    </w:p>
    <w:p w:rsidRDefault="00481D9D" w:rsidP="00B83744" w:rsidR="00481D9D"/>
    <w:p w:rsidRDefault="00481D9D" w:rsidP="00481D9D" w:rsidR="00B83744">
      <w:pPr>
        <w:jc w:val="both"/>
      </w:pPr>
      <w:r>
        <w:t xml:space="preserve">vjerovnici </w:t>
      </w:r>
      <w:r w:rsidR="00B83744" w:rsidRPr="00747AD0">
        <w:t xml:space="preserve">po osnovi jamstva, </w:t>
      </w:r>
      <w:r>
        <w:t xml:space="preserve">koje će dužnik namirivati u slučaju nastupa regresne obaveze, </w:t>
      </w:r>
      <w:r w:rsidR="00B83744" w:rsidRPr="00747AD0">
        <w:t xml:space="preserve">to </w:t>
      </w:r>
      <w:r>
        <w:t>je sud ist</w:t>
      </w:r>
      <w:r w:rsidR="002B418F">
        <w:t>i</w:t>
      </w:r>
      <w:r>
        <w:t>ma</w:t>
      </w:r>
      <w:r w:rsidR="004722CA">
        <w:t xml:space="preserve"> uskratko pravo </w:t>
      </w:r>
      <w:r w:rsidR="00B83744" w:rsidRPr="00747AD0">
        <w:t>glasa temeljem članka  72.a. Zakon o financijskom poslovanju i predstečajnoj nagodbi („Narodne novine“ broj: 108/2012, 144/2012, 81/2013, 112/2013; dalje ZFPPN).</w:t>
      </w:r>
    </w:p>
    <w:p w:rsidRDefault="00481D9D" w:rsidP="00481D9D" w:rsidR="00481D9D">
      <w:pPr>
        <w:jc w:val="both"/>
      </w:pPr>
    </w:p>
    <w:p w:rsidRDefault="00481D9D" w:rsidP="00481D9D" w:rsidR="00481D9D">
      <w:pPr>
        <w:jc w:val="both"/>
      </w:pPr>
      <w:r>
        <w:t>Potrebno je napomenuti da prema stanju spisa, sud nije utvrdio da bi bilo koji od naprijed navedenih vjerovnika po osnovi jamstva, platio bilo što u ime ovdje predstečajnog dužnika.</w:t>
      </w:r>
    </w:p>
    <w:p w:rsidRDefault="004722CA" w:rsidP="00B83744" w:rsidR="004722CA"/>
    <w:p w:rsidRDefault="004722CA" w:rsidP="004722CA" w:rsidR="004722CA">
      <w:pPr>
        <w:jc w:val="both"/>
      </w:pPr>
      <w:r>
        <w:t>Odredbom članka 72.a.</w:t>
      </w:r>
      <w:r w:rsidR="009C6863">
        <w:t>st.2</w:t>
      </w:r>
      <w:r>
        <w:t>. ZFPPN-a određeno je kako solidarni dužnici, jamci dužnika, banke garanti/izdavatelji akreditiva prijavljuju u postupak predstečajne nagodbe svoja nedospjele tražbine za koje će imati regresno pravo od dužnika u slučaju ispunjenja obveze. Te tražbine utvrđuju se ali će za iste dužnik u nacrtu predstečajnje nagodbe naznačiti da ih je i u kolikom iznosu dužan ispuniti samo u slučaju nastupa regresne obveze od strane dužnika.</w:t>
      </w:r>
    </w:p>
    <w:p w:rsidRDefault="004722CA" w:rsidP="004722CA" w:rsidR="004722CA">
      <w:pPr>
        <w:jc w:val="both"/>
      </w:pPr>
    </w:p>
    <w:p w:rsidRDefault="00481D9D" w:rsidP="004722CA" w:rsidR="004722CA">
      <w:pPr>
        <w:jc w:val="both"/>
      </w:pPr>
      <w:r>
        <w:t>Tražbine naprijed navedenih 14</w:t>
      </w:r>
      <w:r w:rsidR="004722CA">
        <w:t xml:space="preserve"> vjerovnika, utvrđena je u skladu s odredbom članka </w:t>
      </w:r>
      <w:r w:rsidR="009C6863">
        <w:t>72.a.st.2</w:t>
      </w:r>
      <w:r w:rsidR="004722CA">
        <w:t>. ZFPPN-a. Dužnik je u skladu s citiranom odredbom naznač</w:t>
      </w:r>
      <w:r w:rsidR="00825E47">
        <w:t>i</w:t>
      </w:r>
      <w:r w:rsidR="004722CA">
        <w:t>o da ih je i u kolikom iznosu dužan ispuniti samo u slučaju nastupa regresne obveze od strane dužnika, a kako to proizlazi iz prijedloga nagodbe, te utvrđenja suda na ročištu radi sklapanja</w:t>
      </w:r>
      <w:r>
        <w:t xml:space="preserve"> predstečajne nagodbe održanom 22</w:t>
      </w:r>
      <w:r w:rsidR="004722CA">
        <w:t>. veljače 2016.</w:t>
      </w:r>
    </w:p>
    <w:p w:rsidRDefault="004722CA" w:rsidP="004722CA" w:rsidR="004722CA">
      <w:pPr>
        <w:jc w:val="both"/>
      </w:pPr>
    </w:p>
    <w:p w:rsidRDefault="004722CA" w:rsidP="004722CA" w:rsidR="004722CA">
      <w:pPr>
        <w:jc w:val="both"/>
      </w:pPr>
      <w:r>
        <w:t>Odredbom članka 72.a st.3. ZFPPN-a određeno je kako pravo glasa nemaju oni solidarni dužnici i jamci, dok je stavkom 4. navedenog članka određeno kako se utvrđene tražbine vjerovnika iz stavka 3. članka ne uračunavaju u ukupan iznos utvrđenih tražbina za potrebe glasovanja.</w:t>
      </w:r>
    </w:p>
    <w:p w:rsidRDefault="004722CA" w:rsidP="00B83744" w:rsidR="004722CA" w:rsidRPr="00747AD0"/>
    <w:p w:rsidRDefault="00FA3C8E" w:rsidP="00FA3C8E" w:rsidR="00481D9D">
      <w:pPr>
        <w:jc w:val="both"/>
      </w:pPr>
      <w:r>
        <w:t xml:space="preserve">Dakle, navedenim stavcima članka 72.a </w:t>
      </w:r>
      <w:r w:rsidR="008C23B9">
        <w:t xml:space="preserve"> </w:t>
      </w:r>
      <w:r>
        <w:t>ZFPPN</w:t>
      </w:r>
      <w:r w:rsidR="00270F3F">
        <w:t>-a</w:t>
      </w:r>
      <w:r>
        <w:t xml:space="preserve"> </w:t>
      </w:r>
      <w:r w:rsidR="008C23B9">
        <w:t xml:space="preserve">određeno je </w:t>
      </w:r>
      <w:r>
        <w:t xml:space="preserve">kako </w:t>
      </w:r>
      <w:r w:rsidR="002B418F">
        <w:t xml:space="preserve">se </w:t>
      </w:r>
      <w:r w:rsidR="00AB1869">
        <w:t>tražbin</w:t>
      </w:r>
      <w:r w:rsidR="00481D9D">
        <w:t>e</w:t>
      </w:r>
      <w:r w:rsidR="00AB1869">
        <w:t xml:space="preserve"> </w:t>
      </w:r>
      <w:r w:rsidR="00481D9D">
        <w:t xml:space="preserve">14 </w:t>
      </w:r>
      <w:r w:rsidR="00AB1869">
        <w:t>vjerovnika</w:t>
      </w:r>
      <w:r w:rsidR="00AB1869" w:rsidRPr="00AB1869">
        <w:t xml:space="preserve"> </w:t>
      </w:r>
      <w:r w:rsidR="00481D9D">
        <w:t>s osnova jamstva i to:</w:t>
      </w:r>
    </w:p>
    <w:p w:rsidRDefault="00481D9D" w:rsidP="00481D9D" w:rsidR="00481D9D" w:rsidRPr="00481D9D">
      <w:pPr>
        <w:numPr>
          <w:ilvl w:val="0"/>
          <w:numId w:val="8"/>
        </w:numPr>
        <w:rPr>
          <w:color w:val="000000"/>
          <w:spacing w:val="-3"/>
        </w:rPr>
      </w:pPr>
      <w:r w:rsidRPr="00481D9D">
        <w:rPr>
          <w:color w:val="000000"/>
        </w:rPr>
        <w:t>AEQUUS NEKRETNINE d.o.o., OIB: 06995717336, utvrđen</w:t>
      </w:r>
      <w:r>
        <w:rPr>
          <w:color w:val="000000"/>
        </w:rPr>
        <w:t xml:space="preserve">om tražbinom </w:t>
      </w:r>
      <w:r w:rsidRPr="00481D9D">
        <w:rPr>
          <w:color w:val="000000"/>
        </w:rPr>
        <w:t xml:space="preserve">u iznosu od </w:t>
      </w:r>
      <w:r w:rsidRPr="00481D9D">
        <w:rPr>
          <w:color w:val="000000"/>
          <w:spacing w:val="-3"/>
        </w:rPr>
        <w:t>37.422.861,63 kn,</w:t>
      </w:r>
    </w:p>
    <w:p w:rsidRDefault="00481D9D" w:rsidP="00481D9D" w:rsidR="00481D9D">
      <w:pPr>
        <w:numPr>
          <w:ilvl w:val="0"/>
          <w:numId w:val="8"/>
        </w:numPr>
        <w:rPr>
          <w:color w:val="0C0D11"/>
          <w:spacing w:val="-1"/>
        </w:rPr>
      </w:pPr>
      <w:r w:rsidRPr="003D1FBB">
        <w:t xml:space="preserve">CURIS NEKRETNINE d.o.o., OIB: 33643051325, </w:t>
      </w:r>
      <w:r w:rsidRPr="00481D9D">
        <w:rPr>
          <w:color w:val="000000"/>
        </w:rPr>
        <w:t>utvrđen</w:t>
      </w:r>
      <w:r>
        <w:rPr>
          <w:color w:val="000000"/>
        </w:rPr>
        <w:t xml:space="preserve">om tražbinom </w:t>
      </w:r>
      <w:r w:rsidRPr="003D1FBB">
        <w:t>u iznosu od 37.422.861,63 kn</w:t>
      </w:r>
      <w:r w:rsidRPr="003D1FBB">
        <w:rPr>
          <w:color w:val="0C0D11"/>
          <w:spacing w:val="-1"/>
        </w:rPr>
        <w:t>,</w:t>
      </w:r>
    </w:p>
    <w:p w:rsidRDefault="00481D9D" w:rsidP="00481D9D" w:rsidR="00481D9D" w:rsidRPr="003D1FBB">
      <w:pPr>
        <w:numPr>
          <w:ilvl w:val="0"/>
          <w:numId w:val="8"/>
        </w:numPr>
        <w:rPr>
          <w:color w:val="0C0D11"/>
          <w:spacing w:val="-1"/>
        </w:rPr>
      </w:pPr>
      <w:r w:rsidRPr="003D1FBB">
        <w:t xml:space="preserve">DAMJANOVIĆ ILIJA, OIB: 69790148037, </w:t>
      </w:r>
      <w:r w:rsidRPr="00481D9D">
        <w:rPr>
          <w:color w:val="000000"/>
        </w:rPr>
        <w:t>utvrđen</w:t>
      </w:r>
      <w:r>
        <w:rPr>
          <w:color w:val="000000"/>
        </w:rPr>
        <w:t xml:space="preserve">om tražbinom </w:t>
      </w:r>
      <w:r w:rsidRPr="003D1FBB">
        <w:t>u iznosu od 37.422.861,63 kn,</w:t>
      </w:r>
      <w:r w:rsidRPr="003D1FBB">
        <w:rPr>
          <w:color w:val="0C0D11"/>
          <w:spacing w:val="-1"/>
        </w:rPr>
        <w:t xml:space="preserve"> </w:t>
      </w:r>
    </w:p>
    <w:p w:rsidRDefault="00481D9D" w:rsidP="00481D9D" w:rsidR="00481D9D">
      <w:pPr>
        <w:numPr>
          <w:ilvl w:val="0"/>
          <w:numId w:val="8"/>
        </w:numPr>
        <w:rPr>
          <w:color w:val="0C0D11"/>
          <w:spacing w:val="-1"/>
        </w:rPr>
      </w:pPr>
      <w:r w:rsidRPr="003D1FBB">
        <w:t xml:space="preserve">EXPUGNATOR NEKRETNINE d.o.o., OIB: 07150709785, </w:t>
      </w:r>
      <w:r w:rsidRPr="00481D9D">
        <w:rPr>
          <w:color w:val="000000"/>
        </w:rPr>
        <w:t>utvrđen</w:t>
      </w:r>
      <w:r>
        <w:rPr>
          <w:color w:val="000000"/>
        </w:rPr>
        <w:t xml:space="preserve">om tražbinom </w:t>
      </w:r>
      <w:r w:rsidRPr="003D1FBB">
        <w:t>u iznosu od 37.422.861,63 kn</w:t>
      </w:r>
      <w:r w:rsidRPr="003D1FBB">
        <w:rPr>
          <w:color w:val="0C0D11"/>
          <w:spacing w:val="-1"/>
        </w:rPr>
        <w:t>,</w:t>
      </w:r>
    </w:p>
    <w:p w:rsidRDefault="00481D9D" w:rsidP="00481D9D" w:rsidR="00481D9D">
      <w:pPr>
        <w:numPr>
          <w:ilvl w:val="0"/>
          <w:numId w:val="8"/>
        </w:numPr>
        <w:rPr>
          <w:color w:val="0C0D11"/>
          <w:spacing w:val="-1"/>
        </w:rPr>
      </w:pPr>
      <w:r w:rsidRPr="003D1FBB">
        <w:t xml:space="preserve">FAMES NEKRETNINE d.o.o., OIB: 62507984293, </w:t>
      </w:r>
      <w:r w:rsidRPr="00481D9D">
        <w:rPr>
          <w:color w:val="000000"/>
        </w:rPr>
        <w:t>utvrđen</w:t>
      </w:r>
      <w:r>
        <w:rPr>
          <w:color w:val="000000"/>
        </w:rPr>
        <w:t xml:space="preserve">om tražbinom </w:t>
      </w:r>
      <w:r w:rsidRPr="003D1FBB">
        <w:t>u iznosu od 37.422.861,63 kn</w:t>
      </w:r>
      <w:r w:rsidRPr="003D1FBB">
        <w:rPr>
          <w:color w:val="0C0D11"/>
          <w:spacing w:val="-1"/>
        </w:rPr>
        <w:t xml:space="preserve">, </w:t>
      </w:r>
    </w:p>
    <w:p w:rsidRDefault="00481D9D" w:rsidP="00481D9D" w:rsidR="00481D9D" w:rsidRPr="003D1FBB">
      <w:pPr>
        <w:numPr>
          <w:ilvl w:val="0"/>
          <w:numId w:val="8"/>
        </w:numPr>
        <w:rPr>
          <w:color w:val="0C0D11"/>
          <w:spacing w:val="-1"/>
        </w:rPr>
      </w:pPr>
      <w:r w:rsidRPr="003D1FBB">
        <w:lastRenderedPageBreak/>
        <w:t xml:space="preserve">FINIENS NEKRETNINE d.o.o., OIB: 90242947323, </w:t>
      </w:r>
      <w:r w:rsidRPr="00481D9D">
        <w:rPr>
          <w:color w:val="000000"/>
        </w:rPr>
        <w:t>utvrđen</w:t>
      </w:r>
      <w:r>
        <w:rPr>
          <w:color w:val="000000"/>
        </w:rPr>
        <w:t xml:space="preserve">om tražbinom </w:t>
      </w:r>
      <w:r w:rsidRPr="003D1FBB">
        <w:t>u iznosu od 37.422.861,63 kn</w:t>
      </w:r>
      <w:r w:rsidRPr="003D1FBB">
        <w:rPr>
          <w:color w:val="0C0D11"/>
          <w:spacing w:val="-1"/>
        </w:rPr>
        <w:t xml:space="preserve">, </w:t>
      </w:r>
    </w:p>
    <w:p w:rsidRDefault="00481D9D" w:rsidP="00481D9D" w:rsidR="00481D9D">
      <w:pPr>
        <w:numPr>
          <w:ilvl w:val="0"/>
          <w:numId w:val="8"/>
        </w:numPr>
        <w:rPr>
          <w:color w:val="0C0D11"/>
          <w:spacing w:val="-1"/>
        </w:rPr>
      </w:pPr>
      <w:r w:rsidRPr="003D1FBB">
        <w:t xml:space="preserve">FLAMMULA NEKRETNINE d.o.o., OIB: 57849965874, </w:t>
      </w:r>
      <w:r w:rsidRPr="00481D9D">
        <w:rPr>
          <w:color w:val="000000"/>
        </w:rPr>
        <w:t>utvrđen</w:t>
      </w:r>
      <w:r>
        <w:rPr>
          <w:color w:val="000000"/>
        </w:rPr>
        <w:t xml:space="preserve">om tražbinom </w:t>
      </w:r>
      <w:r w:rsidRPr="003D1FBB">
        <w:t>u iznosu od 37.422.861,63 kn,</w:t>
      </w:r>
      <w:r w:rsidRPr="003D1FBB">
        <w:rPr>
          <w:color w:val="0C0D11"/>
          <w:spacing w:val="-1"/>
        </w:rPr>
        <w:t xml:space="preserve"> </w:t>
      </w:r>
    </w:p>
    <w:p w:rsidRDefault="00481D9D" w:rsidP="00481D9D" w:rsidR="00481D9D" w:rsidRPr="003D1FBB">
      <w:pPr>
        <w:numPr>
          <w:ilvl w:val="0"/>
          <w:numId w:val="8"/>
        </w:numPr>
        <w:rPr>
          <w:color w:val="0C0D11"/>
          <w:spacing w:val="-1"/>
        </w:rPr>
      </w:pPr>
      <w:r w:rsidRPr="003D1FBB">
        <w:t xml:space="preserve">MATARA NEKRETNINE d.o.o., OIB: 40282800740, </w:t>
      </w:r>
      <w:r w:rsidRPr="00481D9D">
        <w:rPr>
          <w:color w:val="000000"/>
        </w:rPr>
        <w:t>utvrđen</w:t>
      </w:r>
      <w:r>
        <w:rPr>
          <w:color w:val="000000"/>
        </w:rPr>
        <w:t xml:space="preserve">om tražbinom </w:t>
      </w:r>
      <w:r w:rsidRPr="003D1FBB">
        <w:t>u iznosu od 37.422.861,63 kn</w:t>
      </w:r>
      <w:r w:rsidRPr="003D1FBB">
        <w:rPr>
          <w:color w:val="0C0D11"/>
          <w:spacing w:val="-1"/>
        </w:rPr>
        <w:t xml:space="preserve">, </w:t>
      </w:r>
    </w:p>
    <w:p w:rsidRDefault="00481D9D" w:rsidP="00481D9D" w:rsidR="00481D9D">
      <w:pPr>
        <w:numPr>
          <w:ilvl w:val="0"/>
          <w:numId w:val="8"/>
        </w:numPr>
        <w:rPr>
          <w:color w:val="0C0D11"/>
          <w:spacing w:val="-1"/>
        </w:rPr>
      </w:pPr>
      <w:r w:rsidRPr="003D1FBB">
        <w:t xml:space="preserve">MONERIS NEKRETNINE d.o.o., OIB: 14006247481, </w:t>
      </w:r>
      <w:r w:rsidRPr="00481D9D">
        <w:rPr>
          <w:color w:val="000000"/>
        </w:rPr>
        <w:t>utvrđen</w:t>
      </w:r>
      <w:r>
        <w:rPr>
          <w:color w:val="000000"/>
        </w:rPr>
        <w:t xml:space="preserve">om tražbinom </w:t>
      </w:r>
      <w:r w:rsidRPr="003D1FBB">
        <w:t>u iznosu od 37.422.861,63 kn</w:t>
      </w:r>
      <w:r w:rsidRPr="003D1FBB">
        <w:rPr>
          <w:color w:val="0C0D11"/>
          <w:spacing w:val="-1"/>
        </w:rPr>
        <w:t xml:space="preserve">, </w:t>
      </w:r>
    </w:p>
    <w:p w:rsidRDefault="00481D9D" w:rsidP="00481D9D" w:rsidR="00481D9D">
      <w:pPr>
        <w:numPr>
          <w:ilvl w:val="0"/>
          <w:numId w:val="8"/>
        </w:numPr>
      </w:pPr>
      <w:r>
        <w:rPr>
          <w:color w:val="0C0D11"/>
          <w:spacing w:val="-1"/>
        </w:rPr>
        <w:t xml:space="preserve">SIGILLUM NEKRETNINE d.o.o., OIB: 67754108755, </w:t>
      </w:r>
      <w:r w:rsidRPr="00481D9D">
        <w:rPr>
          <w:color w:val="000000"/>
        </w:rPr>
        <w:t>utvrđen</w:t>
      </w:r>
      <w:r>
        <w:rPr>
          <w:color w:val="000000"/>
        </w:rPr>
        <w:t xml:space="preserve">om tražbinom </w:t>
      </w:r>
      <w:r>
        <w:rPr>
          <w:color w:val="0C0D11"/>
          <w:spacing w:val="-1"/>
        </w:rPr>
        <w:t xml:space="preserve">u iznosu od 37.422.861,63 kn, </w:t>
      </w:r>
    </w:p>
    <w:p w:rsidRDefault="00481D9D" w:rsidP="00481D9D" w:rsidR="00481D9D" w:rsidRPr="003D1FBB">
      <w:pPr>
        <w:numPr>
          <w:ilvl w:val="0"/>
          <w:numId w:val="8"/>
        </w:numPr>
        <w:rPr>
          <w:color w:val="0C0D11"/>
          <w:spacing w:val="-1"/>
        </w:rPr>
      </w:pPr>
      <w:r w:rsidRPr="003D1FBB">
        <w:t xml:space="preserve">ŠOLA MARIJA, OIB: 65950098414, </w:t>
      </w:r>
      <w:r w:rsidRPr="00481D9D">
        <w:rPr>
          <w:color w:val="000000"/>
        </w:rPr>
        <w:t>utvrđen</w:t>
      </w:r>
      <w:r>
        <w:rPr>
          <w:color w:val="000000"/>
        </w:rPr>
        <w:t xml:space="preserve">om tražbinom </w:t>
      </w:r>
      <w:r w:rsidRPr="003D1FBB">
        <w:t>u iznosu od 7.422.861,63 kn</w:t>
      </w:r>
      <w:r w:rsidRPr="003D1FBB">
        <w:rPr>
          <w:color w:val="0C0D11"/>
          <w:spacing w:val="-1"/>
        </w:rPr>
        <w:t xml:space="preserve">, </w:t>
      </w:r>
    </w:p>
    <w:p w:rsidRDefault="00481D9D" w:rsidP="00481D9D" w:rsidR="00481D9D" w:rsidRPr="003D1FBB">
      <w:pPr>
        <w:numPr>
          <w:ilvl w:val="0"/>
          <w:numId w:val="8"/>
        </w:numPr>
        <w:rPr>
          <w:color w:val="0C0D11"/>
          <w:spacing w:val="-1"/>
        </w:rPr>
      </w:pPr>
      <w:r w:rsidRPr="003D1FBB">
        <w:t xml:space="preserve">ŠOLA PETAR, OIB: 18566621969, </w:t>
      </w:r>
      <w:r w:rsidR="00196FBA" w:rsidRPr="00481D9D">
        <w:rPr>
          <w:color w:val="000000"/>
        </w:rPr>
        <w:t>utvrđen</w:t>
      </w:r>
      <w:r w:rsidR="00196FBA">
        <w:rPr>
          <w:color w:val="000000"/>
        </w:rPr>
        <w:t xml:space="preserve">om tražbinom </w:t>
      </w:r>
      <w:r w:rsidRPr="003D1FBB">
        <w:t>u iznosu od 37.422.861,63 kn</w:t>
      </w:r>
      <w:r w:rsidRPr="003D1FBB">
        <w:rPr>
          <w:color w:val="0C0D11"/>
          <w:spacing w:val="-1"/>
        </w:rPr>
        <w:t>,</w:t>
      </w:r>
    </w:p>
    <w:p w:rsidRDefault="00481D9D" w:rsidP="00481D9D" w:rsidR="00481D9D" w:rsidRPr="003D1FBB">
      <w:pPr>
        <w:numPr>
          <w:ilvl w:val="0"/>
          <w:numId w:val="8"/>
        </w:numPr>
        <w:rPr>
          <w:color w:val="0C0D11"/>
          <w:spacing w:val="-1"/>
        </w:rPr>
      </w:pPr>
      <w:r w:rsidRPr="003D1FBB">
        <w:t xml:space="preserve">ŠOLA SANDI, OIB: 37448036126, </w:t>
      </w:r>
      <w:r w:rsidR="00196FBA" w:rsidRPr="00481D9D">
        <w:rPr>
          <w:color w:val="000000"/>
        </w:rPr>
        <w:t>utvrđen</w:t>
      </w:r>
      <w:r w:rsidR="00196FBA">
        <w:rPr>
          <w:color w:val="000000"/>
        </w:rPr>
        <w:t xml:space="preserve">om tražbinom </w:t>
      </w:r>
      <w:r w:rsidRPr="003D1FBB">
        <w:t>u iznosu od 37.422.861,63 kn</w:t>
      </w:r>
      <w:r w:rsidRPr="003D1FBB">
        <w:rPr>
          <w:color w:val="0C0D11"/>
          <w:spacing w:val="-1"/>
        </w:rPr>
        <w:t xml:space="preserve">, </w:t>
      </w:r>
    </w:p>
    <w:p w:rsidRDefault="00481D9D" w:rsidP="00FA3C8E" w:rsidR="00481D9D">
      <w:pPr>
        <w:numPr>
          <w:ilvl w:val="0"/>
          <w:numId w:val="8"/>
        </w:numPr>
        <w:jc w:val="both"/>
      </w:pPr>
      <w:r w:rsidRPr="003D1FBB">
        <w:t xml:space="preserve">VENDITA d.o.o., OIB: 91598506848, </w:t>
      </w:r>
      <w:r w:rsidR="00196FBA" w:rsidRPr="00196FBA">
        <w:rPr>
          <w:color w:val="000000"/>
        </w:rPr>
        <w:t xml:space="preserve">utvrđenom tražbinom </w:t>
      </w:r>
      <w:r w:rsidRPr="003D1FBB">
        <w:t>iznosi 37.422.861,63 kuna</w:t>
      </w:r>
      <w:r w:rsidR="00196FBA" w:rsidRPr="00196FBA">
        <w:rPr>
          <w:color w:val="0C0D11"/>
          <w:spacing w:val="-1"/>
        </w:rPr>
        <w:t xml:space="preserve"> </w:t>
      </w:r>
    </w:p>
    <w:p w:rsidRDefault="00196FBA" w:rsidP="00FA3C8E" w:rsidR="00196FBA">
      <w:pPr>
        <w:jc w:val="both"/>
      </w:pPr>
    </w:p>
    <w:p w:rsidRDefault="00196FBA" w:rsidP="00FA3C8E" w:rsidR="002B418F">
      <w:pPr>
        <w:jc w:val="both"/>
        <w:rPr>
          <w:color w:val="000000"/>
        </w:rPr>
      </w:pPr>
      <w:r>
        <w:t xml:space="preserve">odnosno sveukupno </w:t>
      </w:r>
      <w:r w:rsidRPr="00196FBA">
        <w:t>523</w:t>
      </w:r>
      <w:r>
        <w:t>.</w:t>
      </w:r>
      <w:r w:rsidRPr="00196FBA">
        <w:t>920</w:t>
      </w:r>
      <w:r>
        <w:t>.</w:t>
      </w:r>
      <w:r w:rsidRPr="00196FBA">
        <w:t>062,82</w:t>
      </w:r>
      <w:r>
        <w:t xml:space="preserve"> kuna</w:t>
      </w:r>
      <w:r w:rsidR="00FA3C8E">
        <w:rPr>
          <w:color w:val="000000"/>
        </w:rPr>
        <w:t xml:space="preserve">, </w:t>
      </w:r>
      <w:r w:rsidR="002B418F">
        <w:rPr>
          <w:color w:val="000000"/>
        </w:rPr>
        <w:t xml:space="preserve">ne uračunavaju u </w:t>
      </w:r>
      <w:r w:rsidR="002B418F">
        <w:t>ukupan iznos utvrđenih tražbina za potrebe glasovanja.</w:t>
      </w:r>
    </w:p>
    <w:p w:rsidRDefault="002B418F" w:rsidP="00FA3C8E" w:rsidR="002B418F">
      <w:pPr>
        <w:jc w:val="both"/>
        <w:rPr>
          <w:color w:val="000000"/>
        </w:rPr>
      </w:pPr>
    </w:p>
    <w:p w:rsidRDefault="00FA3C8E" w:rsidP="00FA3C8E" w:rsidR="00FA3C8E">
      <w:pPr>
        <w:jc w:val="both"/>
        <w:rPr>
          <w:noProof/>
          <w:color w:val="000000"/>
        </w:rPr>
      </w:pPr>
      <w:r>
        <w:t xml:space="preserve">Stoga je sud utvrdio kako ukupan iznos tražbina za potrebe glasovanja iznosi </w:t>
      </w:r>
      <w:r w:rsidR="00196FBA" w:rsidRPr="00D34158">
        <w:t>89.990.448,77</w:t>
      </w:r>
      <w:r w:rsidR="00AB1869">
        <w:t xml:space="preserve"> </w:t>
      </w:r>
      <w:r w:rsidR="0034518E">
        <w:t>kuna</w:t>
      </w:r>
      <w:r>
        <w:t>. Navedeni iznos dobiven je na način da je sud oduzeo od ukupnog iznosa utvrđenih tražbina u Rješ</w:t>
      </w:r>
      <w:r w:rsidR="00AB1869">
        <w:t xml:space="preserve">enju o utvrđenim tražbinama od </w:t>
      </w:r>
      <w:r w:rsidR="00196FBA">
        <w:t>28</w:t>
      </w:r>
      <w:r>
        <w:t>.</w:t>
      </w:r>
      <w:r w:rsidR="00196FBA">
        <w:t xml:space="preserve"> travnja</w:t>
      </w:r>
      <w:r>
        <w:t xml:space="preserve"> 2015. godine, Klasa: UP-I/110/07/1</w:t>
      </w:r>
      <w:r w:rsidR="00AB1869">
        <w:t>5-01/</w:t>
      </w:r>
      <w:r w:rsidR="00196FBA">
        <w:t>7725</w:t>
      </w:r>
      <w:r>
        <w:t>,Ur.br.: 04-06-15-</w:t>
      </w:r>
      <w:r w:rsidR="00196FBA">
        <w:t>7725-76</w:t>
      </w:r>
      <w:r>
        <w:t xml:space="preserve"> iznos</w:t>
      </w:r>
      <w:r w:rsidR="00196FBA">
        <w:t>e tražbina za koji je utvrđen prijeboj (lis 64 spisa), a prema tablicama koje su sastavni dio Rješenja, te oduzeo iznos tražbina prijavljenih i utvrđenih na ime jamstava.</w:t>
      </w:r>
      <w:r>
        <w:rPr>
          <w:noProof/>
          <w:color w:val="000000"/>
        </w:rPr>
        <w:t xml:space="preserve"> </w:t>
      </w:r>
    </w:p>
    <w:p w:rsidRDefault="0034518E" w:rsidP="006A76E8" w:rsidR="0034518E">
      <w:pPr>
        <w:jc w:val="both"/>
        <w:rPr>
          <w:color w:val="0C0D11"/>
          <w:spacing w:val="-1"/>
        </w:rPr>
      </w:pPr>
    </w:p>
    <w:p w:rsidRDefault="0034518E" w:rsidP="00196FBA" w:rsidR="002B418F">
      <w:pPr>
        <w:jc w:val="both"/>
        <w:rPr>
          <w:color w:val="0C0D11"/>
          <w:spacing w:val="-1"/>
        </w:rPr>
      </w:pPr>
      <w:r>
        <w:rPr>
          <w:color w:val="0C0D11"/>
          <w:spacing w:val="-1"/>
        </w:rPr>
        <w:t>Slijedom navedenoga, iznos tražbina vjerovnika</w:t>
      </w:r>
      <w:r w:rsidR="002B418F">
        <w:rPr>
          <w:color w:val="0C0D11"/>
          <w:spacing w:val="-1"/>
        </w:rPr>
        <w:t xml:space="preserve"> koji imaju pravo glasa na ročištu iznosi </w:t>
      </w:r>
      <w:r w:rsidR="002B418F" w:rsidRPr="00D34158">
        <w:t>89.990.448,77</w:t>
      </w:r>
      <w:r w:rsidR="002B418F">
        <w:t xml:space="preserve"> kuna.</w:t>
      </w:r>
    </w:p>
    <w:p w:rsidRDefault="002B418F" w:rsidP="00196FBA" w:rsidR="002B418F">
      <w:pPr>
        <w:jc w:val="both"/>
        <w:rPr>
          <w:color w:val="0C0D11"/>
          <w:spacing w:val="-1"/>
        </w:rPr>
      </w:pPr>
    </w:p>
    <w:p w:rsidRDefault="002B418F" w:rsidP="00196FBA" w:rsidR="00196FBA" w:rsidRPr="00D34158">
      <w:pPr>
        <w:jc w:val="both"/>
      </w:pPr>
      <w:r>
        <w:rPr>
          <w:color w:val="0C0D11"/>
          <w:spacing w:val="-1"/>
        </w:rPr>
        <w:t xml:space="preserve">Na ročištu za glasovanje o planu financijskog restrukturiranja održanom 22. vejlače 2016. godine, iznos tražbina vjerovnika </w:t>
      </w:r>
      <w:r w:rsidR="0034518E">
        <w:rPr>
          <w:color w:val="0C0D11"/>
          <w:spacing w:val="-1"/>
        </w:rPr>
        <w:t>koji su podržali prihvaćanje plana iznosi</w:t>
      </w:r>
      <w:r>
        <w:rPr>
          <w:color w:val="0C0D11"/>
          <w:spacing w:val="-1"/>
        </w:rPr>
        <w:t>o je</w:t>
      </w:r>
      <w:r w:rsidR="0034518E">
        <w:rPr>
          <w:color w:val="0C0D11"/>
          <w:spacing w:val="-1"/>
        </w:rPr>
        <w:t xml:space="preserve"> </w:t>
      </w:r>
      <w:r w:rsidR="00196FBA" w:rsidRPr="00D34158">
        <w:t xml:space="preserve">58.428.072,14 </w:t>
      </w:r>
      <w:r w:rsidR="0034518E">
        <w:t>kuna</w:t>
      </w:r>
      <w:r>
        <w:t>,</w:t>
      </w:r>
      <w:r w:rsidR="0034518E">
        <w:t xml:space="preserve"> od ukupno utvrđenih tražbina za potrebe glasovanja od </w:t>
      </w:r>
      <w:r w:rsidR="00196FBA" w:rsidRPr="00D34158">
        <w:t>89.990.448,77</w:t>
      </w:r>
      <w:r w:rsidR="00196FBA">
        <w:t xml:space="preserve"> </w:t>
      </w:r>
      <w:r w:rsidR="0034518E">
        <w:t>kuna (p</w:t>
      </w:r>
      <w:r w:rsidR="00196FBA">
        <w:t xml:space="preserve">rema članku 72.a st 4. ZFPPN-a), </w:t>
      </w:r>
      <w:r w:rsidR="00196FBA" w:rsidRPr="00D34158">
        <w:t>što predstavlja 64,92 % ili manje od 2/3 vrijednosti ukupno utvrđenih tražbina.</w:t>
      </w:r>
    </w:p>
    <w:p w:rsidRDefault="0034518E" w:rsidP="006A76E8" w:rsidR="0034518E">
      <w:pPr>
        <w:jc w:val="both"/>
        <w:rPr>
          <w:color w:val="0C0D11"/>
          <w:spacing w:val="-1"/>
        </w:rPr>
      </w:pPr>
    </w:p>
    <w:p w:rsidRDefault="0034518E" w:rsidP="006A76E8" w:rsidR="006A76E8">
      <w:pPr>
        <w:jc w:val="both"/>
      </w:pPr>
      <w:r>
        <w:rPr>
          <w:color w:val="0C0D11"/>
          <w:spacing w:val="-1"/>
        </w:rPr>
        <w:t xml:space="preserve">Uzimajući u obzir da su za prihvaćanje plana financijskog restrukturiranja dužnika </w:t>
      </w:r>
      <w:r w:rsidR="00196FBA">
        <w:t>OPATOVINA PROJEKT d.o.o., Sesvete, Primorska 5, OIB: 75108231896,</w:t>
      </w:r>
      <w:r>
        <w:rPr>
          <w:color w:val="0C0D11"/>
          <w:spacing w:val="-1"/>
        </w:rPr>
        <w:t xml:space="preserve"> glasovali vjerovnici čije tražbine ne prelaze 2/3 vrijednosti svih ukupno utvrđenih tražbina to je temeljem članka  </w:t>
      </w:r>
      <w:r w:rsidRPr="00943F30">
        <w:t>63.</w:t>
      </w:r>
      <w:r w:rsidR="00B95D38">
        <w:t xml:space="preserve"> i 66.</w:t>
      </w:r>
      <w:r w:rsidRPr="00943F30">
        <w:t xml:space="preserve"> </w:t>
      </w:r>
      <w:r>
        <w:t xml:space="preserve">ZFPPN-a, </w:t>
      </w:r>
      <w:r w:rsidRPr="00943F30">
        <w:t>valjalo odlučiti kao u izreci rješenja</w:t>
      </w:r>
    </w:p>
    <w:p w:rsidRDefault="006A76E8" w:rsidP="00503A50" w:rsidR="00503A50">
      <w:pPr>
        <w:jc w:val="both"/>
      </w:pPr>
      <w:r>
        <w:t xml:space="preserve"> </w:t>
      </w:r>
    </w:p>
    <w:p w:rsidRDefault="00DA42F8" w:rsidP="004A702D" w:rsidR="00ED1A7C">
      <w:pPr>
        <w:ind w:left="2832"/>
      </w:pPr>
      <w:r>
        <w:t xml:space="preserve">Zagreb, </w:t>
      </w:r>
      <w:r w:rsidR="00196FBA">
        <w:t>22</w:t>
      </w:r>
      <w:r w:rsidR="00ED1A7C">
        <w:t>.</w:t>
      </w:r>
      <w:r w:rsidR="00AB1869">
        <w:t xml:space="preserve"> veljače</w:t>
      </w:r>
      <w:r w:rsidR="00ED1A7C">
        <w:t xml:space="preserve"> 201</w:t>
      </w:r>
      <w:r w:rsidR="00AB1869">
        <w:t>6</w:t>
      </w:r>
      <w:r w:rsidR="00ED1A7C">
        <w:t>.</w:t>
      </w:r>
      <w:r w:rsidR="004A702D">
        <w:t xml:space="preserve"> godine</w:t>
      </w:r>
    </w:p>
    <w:p w:rsidRDefault="004A702D" w:rsidP="004A702D" w:rsidR="004A702D">
      <w:pPr>
        <w:ind w:firstLine="708" w:left="2832"/>
      </w:pPr>
    </w:p>
    <w:p w:rsidRDefault="006D0847" w:rsidP="00E91121" w:rsidR="006D084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D0847" w:rsidP="00E91121" w:rsidR="006D084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D0847" w:rsidP="00E91121" w:rsidR="006D084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D0847" w:rsidP="00E91121" w:rsidR="006D084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D0847" w:rsidP="00E91121" w:rsidR="006D084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52015" w:rsidP="00196FBA" w:rsidR="00C5201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7486F" w:rsidP="00196FBA" w:rsidR="00D7486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64EE8" w:rsidP="00A64EE8" w:rsidR="00A64EE8" w:rsidRPr="00762004">
      <w:r w:rsidRPr="00762004">
        <w:t>Uputa o pravnom lijeku:</w:t>
      </w:r>
    </w:p>
    <w:p w:rsidRDefault="00A64EE8" w:rsidP="00A64EE8" w:rsidR="00A64EE8">
      <w:r w:rsidRPr="00762004">
        <w:t>Protiv ovog rješenja, nezadovoljna stranka može uložiti žalbu Visokom trgovačkom sudu Republike Hrvatske u roku od 8 dana po primitku rješenja, a ulaže se putem ovog suda u 2 primjerka.</w:t>
      </w:r>
    </w:p>
    <w:p w:rsidRDefault="00196FBA" w:rsidP="0034518E" w:rsidR="00196FBA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6D0847" w:rsidP="0034518E" w:rsidR="006D0847"/>
    <w:p w:rsidRDefault="0034518E" w:rsidP="0034518E" w:rsidR="0034518E" w:rsidRPr="001E5B92">
      <w:r w:rsidRPr="001E5B92">
        <w:t>DNA:</w:t>
      </w:r>
    </w:p>
    <w:p w:rsidRDefault="0034518E" w:rsidP="0034518E" w:rsidR="0034518E" w:rsidRPr="001E5B92">
      <w:r w:rsidRPr="001E5B92">
        <w:t>-objava na web-u FINA-e kao oglas uz Dopis</w:t>
      </w:r>
    </w:p>
    <w:p w:rsidRDefault="0034518E" w:rsidP="0034518E" w:rsidR="0034518E" w:rsidRPr="001E5B92">
      <w:r w:rsidRPr="001E5B92">
        <w:t xml:space="preserve">e-oglasna ploča </w:t>
      </w:r>
      <w:r>
        <w:t>15</w:t>
      </w:r>
      <w:r w:rsidRPr="001E5B92">
        <w:t xml:space="preserve"> dana</w:t>
      </w:r>
    </w:p>
    <w:p w:rsidRDefault="0034518E" w:rsidP="0034518E" w:rsidR="0034518E" w:rsidRPr="001E5B92">
      <w:r w:rsidRPr="001E5B92">
        <w:t>1.Ministarstvo financija, Porezna uprava Zagreb,</w:t>
      </w:r>
    </w:p>
    <w:p w:rsidRDefault="0034518E" w:rsidP="0034518E" w:rsidR="00AB1869">
      <w:r w:rsidRPr="001E5B92">
        <w:t xml:space="preserve">2. dužniku </w:t>
      </w:r>
    </w:p>
    <w:p w:rsidRDefault="0034518E" w:rsidP="0034518E" w:rsidR="0034518E">
      <w:r w:rsidRPr="001E5B92">
        <w:t>4. ŽDO GUO na znanje</w:t>
      </w:r>
    </w:p>
    <w:p w:rsidRDefault="0034518E" w:rsidP="0034518E" w:rsidR="0034518E">
      <w:r>
        <w:t>spis</w:t>
      </w:r>
    </w:p>
    <w:p w:rsidRDefault="0034518E" w:rsidP="0034518E" w:rsidR="0034518E" w:rsidRPr="001E5B92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p w:rsidRDefault="00CB3C0F" w:rsidP="00B17602" w:rsidR="00CB3C0F"/>
    <w:sectPr w:rsidSect="00C0080D" w:rsidR="00CB3C0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D9D" w:rsidR="00481D9D">
      <w:r>
        <w:separator/>
      </w:r>
    </w:p>
  </w:endnote>
  <w:endnote w:id="0" w:type="continuationSeparator">
    <w:p w:rsidRDefault="00481D9D" w:rsidR="00481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D9D" w:rsidR="00481D9D">
      <w:r>
        <w:separator/>
      </w:r>
    </w:p>
  </w:footnote>
  <w:footnote w:id="0" w:type="continuationSeparator">
    <w:p w:rsidRDefault="00481D9D" w:rsidR="00481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D9D" w:rsidP="00BF1FF2" w:rsidR="00481D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1D9D" w:rsidR="00481D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D9D" w:rsidP="00BF1FF2" w:rsidR="00481D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258C">
      <w:rPr>
        <w:rStyle w:val="Brojstranice"/>
        <w:noProof/>
      </w:rPr>
      <w:t>19</w:t>
    </w:r>
    <w:r>
      <w:rPr>
        <w:rStyle w:val="Brojstranice"/>
      </w:rPr>
      <w:fldChar w:fldCharType="end"/>
    </w:r>
  </w:p>
  <w:p w:rsidRDefault="00481D9D" w:rsidR="00481D9D">
    <w:pPr>
      <w:pStyle w:val="Zaglavlje"/>
    </w:pPr>
    <w:r>
      <w:tab/>
    </w:r>
    <w:r>
      <w:tab/>
      <w:t>72. Stpn-129/2015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D9D" w:rsidR="00481D9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A70C3"/>
    <w:multiLevelType w:val="hybridMultilevel"/>
    <w:tmpl w:val="F9F240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0E79FE"/>
    <w:multiLevelType w:val="hybridMultilevel"/>
    <w:tmpl w:val="393E89C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AF6287"/>
    <w:multiLevelType w:val="hybridMultilevel"/>
    <w:tmpl w:val="A5ECE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976866"/>
    <w:multiLevelType w:val="multilevel"/>
    <w:tmpl w:val="17B86970"/>
    <w:lvl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772C63"/>
    <w:multiLevelType w:val="hybridMultilevel"/>
    <w:tmpl w:val="17B86970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EE07FE2"/>
    <w:multiLevelType w:val="hybridMultilevel"/>
    <w:tmpl w:val="B94C32B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6">
    <w:nsid w:val="6AE5346A"/>
    <w:multiLevelType w:val="hybridMultilevel"/>
    <w:tmpl w:val="40508A9E"/>
    <w:lvl w:tplc="B1883B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30C8BC1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A236FA"/>
    <w:multiLevelType w:val="hybridMultilevel"/>
    <w:tmpl w:val="F9F240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A7C"/>
    <w:rsid w:val="00004522"/>
    <w:rsid w:val="00037321"/>
    <w:rsid w:val="000616BF"/>
    <w:rsid w:val="00095230"/>
    <w:rsid w:val="000974D0"/>
    <w:rsid w:val="000A1DBB"/>
    <w:rsid w:val="000C7EC7"/>
    <w:rsid w:val="000D636E"/>
    <w:rsid w:val="00196FBA"/>
    <w:rsid w:val="001C2C68"/>
    <w:rsid w:val="0024339C"/>
    <w:rsid w:val="0026169E"/>
    <w:rsid w:val="00270F3F"/>
    <w:rsid w:val="0027136F"/>
    <w:rsid w:val="002B0364"/>
    <w:rsid w:val="002B29D2"/>
    <w:rsid w:val="002B418F"/>
    <w:rsid w:val="0034518E"/>
    <w:rsid w:val="00366398"/>
    <w:rsid w:val="00371908"/>
    <w:rsid w:val="00392DBF"/>
    <w:rsid w:val="003934E2"/>
    <w:rsid w:val="00394CBD"/>
    <w:rsid w:val="003A3377"/>
    <w:rsid w:val="003B198B"/>
    <w:rsid w:val="003B6F24"/>
    <w:rsid w:val="003C2939"/>
    <w:rsid w:val="004722CA"/>
    <w:rsid w:val="00475BAB"/>
    <w:rsid w:val="00481D9D"/>
    <w:rsid w:val="00486BF1"/>
    <w:rsid w:val="004A702D"/>
    <w:rsid w:val="004B599E"/>
    <w:rsid w:val="004B74BC"/>
    <w:rsid w:val="00503A50"/>
    <w:rsid w:val="00507773"/>
    <w:rsid w:val="0051631B"/>
    <w:rsid w:val="005D6C46"/>
    <w:rsid w:val="0060614B"/>
    <w:rsid w:val="00622010"/>
    <w:rsid w:val="00646394"/>
    <w:rsid w:val="0067089B"/>
    <w:rsid w:val="006A76E8"/>
    <w:rsid w:val="006B258C"/>
    <w:rsid w:val="006D0847"/>
    <w:rsid w:val="006F6056"/>
    <w:rsid w:val="00762004"/>
    <w:rsid w:val="00783046"/>
    <w:rsid w:val="00791BBF"/>
    <w:rsid w:val="007976E9"/>
    <w:rsid w:val="007A17BC"/>
    <w:rsid w:val="007D324E"/>
    <w:rsid w:val="00812FB8"/>
    <w:rsid w:val="0081780A"/>
    <w:rsid w:val="00825E47"/>
    <w:rsid w:val="008607B3"/>
    <w:rsid w:val="00865BF4"/>
    <w:rsid w:val="00882F50"/>
    <w:rsid w:val="008A0F0F"/>
    <w:rsid w:val="008B3A2F"/>
    <w:rsid w:val="008C23B9"/>
    <w:rsid w:val="00902749"/>
    <w:rsid w:val="009233E6"/>
    <w:rsid w:val="00937F68"/>
    <w:rsid w:val="009718F3"/>
    <w:rsid w:val="00991898"/>
    <w:rsid w:val="0099318C"/>
    <w:rsid w:val="009A0607"/>
    <w:rsid w:val="009C6863"/>
    <w:rsid w:val="00A3516B"/>
    <w:rsid w:val="00A64EE8"/>
    <w:rsid w:val="00AB1869"/>
    <w:rsid w:val="00AB2BEA"/>
    <w:rsid w:val="00B17602"/>
    <w:rsid w:val="00B370CF"/>
    <w:rsid w:val="00B61B9D"/>
    <w:rsid w:val="00B7215F"/>
    <w:rsid w:val="00B83744"/>
    <w:rsid w:val="00B83F36"/>
    <w:rsid w:val="00B95D38"/>
    <w:rsid w:val="00B97A3F"/>
    <w:rsid w:val="00BB5531"/>
    <w:rsid w:val="00BB67E7"/>
    <w:rsid w:val="00BD00E5"/>
    <w:rsid w:val="00BE1BFC"/>
    <w:rsid w:val="00BE523A"/>
    <w:rsid w:val="00BF1FF2"/>
    <w:rsid w:val="00BF3D85"/>
    <w:rsid w:val="00C0080D"/>
    <w:rsid w:val="00C22EC5"/>
    <w:rsid w:val="00C24390"/>
    <w:rsid w:val="00C52015"/>
    <w:rsid w:val="00C615C3"/>
    <w:rsid w:val="00C70086"/>
    <w:rsid w:val="00C9249C"/>
    <w:rsid w:val="00CB3C0F"/>
    <w:rsid w:val="00CE2632"/>
    <w:rsid w:val="00D576BD"/>
    <w:rsid w:val="00D7486F"/>
    <w:rsid w:val="00DA3524"/>
    <w:rsid w:val="00DA42F8"/>
    <w:rsid w:val="00DD46FB"/>
    <w:rsid w:val="00E145B7"/>
    <w:rsid w:val="00E8539B"/>
    <w:rsid w:val="00E96932"/>
    <w:rsid w:val="00ED1A7C"/>
    <w:rsid w:val="00F07525"/>
    <w:rsid w:val="00F42BD8"/>
    <w:rsid w:val="00FA3C8E"/>
    <w:rsid w:val="00FE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B036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C29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C2939"/>
  </w:style>
  <w:style w:styleId="Tijeloteksta" w:type="paragraph">
    <w:name w:val="Body Text"/>
    <w:basedOn w:val="Normal"/>
    <w:rsid w:val="003C2939"/>
    <w:pPr>
      <w:jc w:val="both"/>
    </w:pPr>
  </w:style>
  <w:style w:styleId="Podnoje" w:type="paragraph">
    <w:name w:val="footer"/>
    <w:basedOn w:val="Normal"/>
    <w:rsid w:val="00475BAB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503A50"/>
    <w:rPr>
      <w:rFonts w:eastAsia="Calibri"/>
      <w:sz w:val="24"/>
      <w:szCs w:val="22"/>
      <w:lang w:eastAsia="en-US"/>
    </w:rPr>
  </w:style>
  <w:style w:styleId="Hiperveza" w:type="character">
    <w:name w:val="Hyperlink"/>
    <w:uiPriority w:val="99"/>
    <w:unhideWhenUsed/>
    <w:rsid w:val="000A1DBB"/>
    <w:rPr>
      <w:strike w:val="false"/>
      <w:dstrike w:val="false"/>
      <w:color w:val="159BC4"/>
      <w:u w:val="none"/>
      <w:effect w:val="none"/>
    </w:rPr>
  </w:style>
  <w:style w:styleId="Podnaslov" w:type="paragraph">
    <w:name w:val="Subtitle"/>
    <w:basedOn w:val="Normal"/>
    <w:link w:val="PodnaslovChar"/>
    <w:qFormat/>
    <w:rsid w:val="0099189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9189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B25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5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5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5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5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B036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C29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C2939"/>
  </w:style>
  <w:style w:styleId="Tijeloteksta" w:type="paragraph">
    <w:name w:val="Body Text"/>
    <w:basedOn w:val="Normal"/>
    <w:rsid w:val="003C2939"/>
    <w:pPr>
      <w:jc w:val="both"/>
    </w:pPr>
  </w:style>
  <w:style w:styleId="Podnoje" w:type="paragraph">
    <w:name w:val="footer"/>
    <w:basedOn w:val="Normal"/>
    <w:rsid w:val="00475BAB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503A50"/>
    <w:rPr>
      <w:rFonts w:eastAsia="Calibri"/>
      <w:sz w:val="24"/>
      <w:szCs w:val="22"/>
      <w:lang w:eastAsia="en-US"/>
    </w:rPr>
  </w:style>
  <w:style w:styleId="Hiperveza" w:type="character">
    <w:name w:val="Hyperlink"/>
    <w:uiPriority w:val="99"/>
    <w:unhideWhenUsed/>
    <w:rsid w:val="000A1DBB"/>
    <w:rPr>
      <w:strike w:val="0"/>
      <w:dstrike w:val="0"/>
      <w:color w:val="159BC4"/>
      <w:u w:val="none"/>
      <w:effect w:val="none"/>
    </w:rPr>
  </w:style>
  <w:style w:styleId="Podnaslov" w:type="paragraph">
    <w:name w:val="Subtitle"/>
    <w:basedOn w:val="Normal"/>
    <w:link w:val="PodnaslovChar"/>
    <w:qFormat/>
    <w:rsid w:val="0099189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9189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B25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5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5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5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5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2228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56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50204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8924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03292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09504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55707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92008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710567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32083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Stpn-129/2015</izvorni_sadrzaj>
    <derivirana_varijabla naziv="DomainObject.Predmet.OznakaBroj_1">Stpn-129/2015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OPATOVINA PROJEKT d.o.o.</izvorni_sadrzaj>
    <derivirana_varijabla naziv="DomainObject.Predmet.ProtustrankaFormated_1">  OPATOVINA PROJEKT d.o.o.</derivirana_varijabla>
  </DomainObject.Predmet.ProtustrankaFormated>
  <DomainObject.Predmet.ProtustrankaFormatedOIB>
    <izvorni_sadrzaj>  OPATOVINA PROJEKT d.o.o., OIB 75108231896</izvorni_sadrzaj>
    <derivirana_varijabla naziv="DomainObject.Predmet.ProtustrankaFormatedOIB_1">  OPATOVINA PROJEKT d.o.o., OIB 75108231896</derivirana_varijabla>
  </DomainObject.Predmet.ProtustrankaFormatedOIB>
  <DomainObject.Predmet.ProtustrankaFormatedWithAdress>
    <izvorni_sadrzaj> OPATOVINA PROJEKT d.o.o., Primorska 5, 10360 Sesvete</izvorni_sadrzaj>
    <derivirana_varijabla naziv="DomainObject.Predmet.ProtustrankaFormatedWithAdress_1"> OPATOVINA PROJEKT d.o.o., Primorska 5, 10360 Sesvete</derivirana_varijabla>
  </DomainObject.Predmet.ProtustrankaFormatedWithAdress>
  <DomainObject.Predmet.ProtustrankaFormatedWithAdressOIB>
    <izvorni_sadrzaj> OPATOVINA PROJEKT d.o.o., OIB 75108231896, Primorska 5, 10360 Sesvete</izvorni_sadrzaj>
    <derivirana_varijabla naziv="DomainObject.Predmet.ProtustrankaFormatedWithAdressOIB_1"> OPATOVINA PROJEKT d.o.o., OIB 75108231896, Primorska 5, 10360 Sesvete</derivirana_varijabla>
  </DomainObject.Predmet.ProtustrankaFormatedWithAdressOIB>
  <DomainObject.Predmet.ProtustrankaWithAdress>
    <izvorni_sadrzaj>OPATOVINA PROJEKT d.o.o. Primorska 5, 10360 Sesvete</izvorni_sadrzaj>
    <derivirana_varijabla naziv="DomainObject.Predmet.ProtustrankaWithAdress_1">OPATOVINA PROJEKT d.o.o. Primorska 5, 10360 Sesvete</derivirana_varijabla>
  </DomainObject.Predmet.ProtustrankaWithAdress>
  <DomainObject.Predmet.ProtustrankaWithAdressOIB>
    <izvorni_sadrzaj>OPATOVINA PROJEKT d.o.o., OIB 75108231896, Primorska 5, 10360 Sesvete</izvorni_sadrzaj>
    <derivirana_varijabla naziv="DomainObject.Predmet.ProtustrankaWithAdressOIB_1">OPATOVINA PROJEKT d.o.o., OIB 75108231896, Primorska 5, 10360 Sesvete</derivirana_varijabla>
  </DomainObject.Predmet.ProtustrankaWithAdressOIB>
  <DomainObject.Predmet.ProtustrankaNazivFormated>
    <izvorni_sadrzaj>OPATOVINA PROJEKT d.o.o.</izvorni_sadrzaj>
    <derivirana_varijabla naziv="DomainObject.Predmet.ProtustrankaNazivFormated_1">OPATOVINA PROJEKT d.o.o.</derivirana_varijabla>
  </DomainObject.Predmet.ProtustrankaNazivFormated>
  <DomainObject.Predmet.ProtustrankaNazivFormatedOIB>
    <izvorni_sadrzaj>OPATOVINA PROJEKT d.o.o., OIB 75108231896</izvorni_sadrzaj>
    <derivirana_varijabla naziv="DomainObject.Predmet.ProtustrankaNazivFormatedOIB_1">OPATOVINA PROJEKT d.o.o., OIB 75108231896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OPATOVINA PROJEKT d.o.o.</izvorni_sadrzaj>
    <derivirana_varijabla naziv="DomainObject.Predmet.StrankaFormated_1">  OPATOVINA PROJEKT d.o.o.</derivirana_varijabla>
  </DomainObject.Predmet.StrankaFormated>
  <DomainObject.Predmet.StrankaFormatedOIB>
    <izvorni_sadrzaj>  OPATOVINA PROJEKT d.o.o., OIB 75108231896</izvorni_sadrzaj>
    <derivirana_varijabla naziv="DomainObject.Predmet.StrankaFormatedOIB_1">  OPATOVINA PROJEKT d.o.o., OIB 75108231896</derivirana_varijabla>
  </DomainObject.Predmet.StrankaFormatedOIB>
  <DomainObject.Predmet.StrankaFormatedWithAdress>
    <izvorni_sadrzaj> OPATOVINA PROJEKT d.o.o., Primorska 5, 10360 Sesvete</izvorni_sadrzaj>
    <derivirana_varijabla naziv="DomainObject.Predmet.StrankaFormatedWithAdress_1"> OPATOVINA PROJEKT d.o.o., Primorska 5, 10360 Sesvete</derivirana_varijabla>
  </DomainObject.Predmet.StrankaFormatedWithAdress>
  <DomainObject.Predmet.StrankaFormatedWithAdressOIB>
    <izvorni_sadrzaj> OPATOVINA PROJEKT d.o.o., OIB 75108231896, Primorska 5, 10360 Sesvete</izvorni_sadrzaj>
    <derivirana_varijabla naziv="DomainObject.Predmet.StrankaFormatedWithAdressOIB_1"> OPATOVINA PROJEKT d.o.o., OIB 75108231896, Primorska 5, 10360 Sesvete</derivirana_varijabla>
  </DomainObject.Predmet.StrankaFormatedWithAdressOIB>
  <DomainObject.Predmet.StrankaWithAdress>
    <izvorni_sadrzaj>OPATOVINA PROJEKT d.o.o. Primorska 5,10360 Sesvete</izvorni_sadrzaj>
    <derivirana_varijabla naziv="DomainObject.Predmet.StrankaWithAdress_1">OPATOVINA PROJEKT d.o.o. Primorska 5,10360 Sesvete</derivirana_varijabla>
  </DomainObject.Predmet.StrankaWithAdress>
  <DomainObject.Predmet.StrankaWithAdressOIB>
    <izvorni_sadrzaj>OPATOVINA PROJEKT d.o.o., OIB 75108231896, Primorska 5,10360 Sesvete</izvorni_sadrzaj>
    <derivirana_varijabla naziv="DomainObject.Predmet.StrankaWithAdressOIB_1">OPATOVINA PROJEKT d.o.o., OIB 75108231896, Primorska 5,10360 Sesvete</derivirana_varijabla>
  </DomainObject.Predmet.StrankaWithAdressOIB>
  <DomainObject.Predmet.StrankaNazivFormated>
    <izvorni_sadrzaj>OPATOVINA PROJEKT d.o.o.</izvorni_sadrzaj>
    <derivirana_varijabla naziv="DomainObject.Predmet.StrankaNazivFormated_1">OPATOVINA PROJEKT d.o.o.</derivirana_varijabla>
  </DomainObject.Predmet.StrankaNazivFormated>
  <DomainObject.Predmet.StrankaNazivFormatedOIB>
    <izvorni_sadrzaj>OPATOVINA PROJEKT d.o.o., OIB 75108231896</izvorni_sadrzaj>
    <derivirana_varijabla naziv="DomainObject.Predmet.StrankaNazivFormatedOIB_1">OPATOVINA PROJEKT d.o.o., OIB 75108231896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OPATOVINA PROJEKT d.o.o.</item>
    </izvorni_sadrzaj>
    <derivirana_varijabla naziv="DomainObject.Predmet.StrankaListFormated_1">
      <item>OPATOVINA PROJEKT d.o.o.</item>
    </derivirana_varijabla>
  </DomainObject.Predmet.StrankaListFormated>
  <DomainObject.Predmet.StrankaListFormatedOIB>
    <izvorni_sadrzaj>
      <item>OPATOVINA PROJEKT d.o.o., OIB 75108231896</item>
    </izvorni_sadrzaj>
    <derivirana_varijabla naziv="DomainObject.Predmet.StrankaListFormatedOIB_1">
      <item>OPATOVINA PROJEKT d.o.o., OIB 75108231896</item>
    </derivirana_varijabla>
  </DomainObject.Predmet.StrankaListFormatedOIB>
  <DomainObject.Predmet.StrankaListFormatedWithAdress>
    <izvorni_sadrzaj>
      <item>OPATOVINA PROJEKT d.o.o., Primorska 5, 10360 Sesvete</item>
    </izvorni_sadrzaj>
    <derivirana_varijabla naziv="DomainObject.Predmet.StrankaListFormatedWithAdress_1">
      <item>OPATOVINA PROJEKT d.o.o., Primorska 5, 10360 Sesvete</item>
    </derivirana_varijabla>
  </DomainObject.Predmet.StrankaListFormatedWithAdress>
  <DomainObject.Predmet.StrankaListFormatedWithAdressOIB>
    <izvorni_sadrzaj>
      <item>OPATOVINA PROJEKT d.o.o., OIB 75108231896, Primorska 5, 10360 Sesvete</item>
    </izvorni_sadrzaj>
    <derivirana_varijabla naziv="DomainObject.Predmet.StrankaListFormatedWithAdressOIB_1">
      <item>OPATOVINA PROJEKT d.o.o., OIB 75108231896, Primorska 5, 10360 Sesvete</item>
    </derivirana_varijabla>
  </DomainObject.Predmet.StrankaListFormatedWithAdressOIB>
  <DomainObject.Predmet.StrankaListNazivFormated>
    <izvorni_sadrzaj>
      <item>OPATOVINA PROJEKT d.o.o.</item>
    </izvorni_sadrzaj>
    <derivirana_varijabla naziv="DomainObject.Predmet.StrankaListNazivFormated_1">
      <item>OPATOVINA PROJEKT d.o.o.</item>
    </derivirana_varijabla>
  </DomainObject.Predmet.StrankaListNazivFormated>
  <DomainObject.Predmet.StrankaListNazivFormatedOIB>
    <izvorni_sadrzaj>
      <item>OPATOVINA PROJEKT d.o.o., OIB 75108231896</item>
    </izvorni_sadrzaj>
    <derivirana_varijabla naziv="DomainObject.Predmet.StrankaListNazivFormatedOIB_1">
      <item>OPATOVINA PROJEKT d.o.o., OIB 75108231896</item>
    </derivirana_varijabla>
  </DomainObject.Predmet.StrankaListNazivFormatedOIB>
  <DomainObject.Predmet.ProtuStrankaListFormated>
    <izvorni_sadrzaj>
      <item>OPATOVINA PROJEKT d.o.o.</item>
    </izvorni_sadrzaj>
    <derivirana_varijabla naziv="DomainObject.Predmet.ProtuStrankaListFormated_1">
      <item>OPATOVINA PROJEKT d.o.o.</item>
    </derivirana_varijabla>
  </DomainObject.Predmet.ProtuStrankaListFormated>
  <DomainObject.Predmet.ProtuStrankaListFormatedOIB>
    <izvorni_sadrzaj>
      <item>OPATOVINA PROJEKT d.o.o., OIB 75108231896</item>
    </izvorni_sadrzaj>
    <derivirana_varijabla naziv="DomainObject.Predmet.ProtuStrankaListFormatedOIB_1">
      <item>OPATOVINA PROJEKT d.o.o., OIB 75108231896</item>
    </derivirana_varijabla>
  </DomainObject.Predmet.ProtuStrankaListFormatedOIB>
  <DomainObject.Predmet.ProtuStrankaListFormatedWithAdress>
    <izvorni_sadrzaj>
      <item>OPATOVINA PROJEKT d.o.o., Primorska 5, 10360 Sesvete</item>
    </izvorni_sadrzaj>
    <derivirana_varijabla naziv="DomainObject.Predmet.ProtuStrankaListFormatedWithAdress_1">
      <item>OPATOVINA PROJEKT d.o.o., Primorska 5, 10360 Sesvete</item>
    </derivirana_varijabla>
  </DomainObject.Predmet.ProtuStrankaListFormatedWithAdress>
  <DomainObject.Predmet.ProtuStrankaListFormatedWithAdressOIB>
    <izvorni_sadrzaj>
      <item>OPATOVINA PROJEKT d.o.o., OIB 75108231896, Primorska 5, 10360 Sesvete</item>
    </izvorni_sadrzaj>
    <derivirana_varijabla naziv="DomainObject.Predmet.ProtuStrankaListFormatedWithAdressOIB_1">
      <item>OPATOVINA PROJEKT d.o.o., OIB 75108231896, Primorska 5, 10360 Sesvete</item>
    </derivirana_varijabla>
  </DomainObject.Predmet.ProtuStrankaListFormatedWithAdressOIB>
  <DomainObject.Predmet.ProtuStrankaListNazivFormated>
    <izvorni_sadrzaj>
      <item>OPATOVINA PROJEKT d.o.o.</item>
    </izvorni_sadrzaj>
    <derivirana_varijabla naziv="DomainObject.Predmet.ProtuStrankaListNazivFormated_1">
      <item>OPATOVINA PROJEKT d.o.o.</item>
    </derivirana_varijabla>
  </DomainObject.Predmet.ProtuStrankaListNazivFormated>
  <DomainObject.Predmet.ProtuStrankaListNazivFormatedOIB>
    <izvorni_sadrzaj>
      <item>OPATOVINA PROJEKT d.o.o., OIB 75108231896</item>
    </izvorni_sadrzaj>
    <derivirana_varijabla naziv="DomainObject.Predmet.ProtuStrankaListNazivFormatedOIB_1">
      <item>OPATOVINA PROJEKT d.o.o., OIB 75108231896</item>
    </derivirana_varijabla>
  </DomainObject.Predmet.ProtuStrankaListNazivFormatedOIB>
  <DomainObject.Predmet.OstaliListFormated>
    <izvorni_sadrzaj>
      <item>Financijska agencija</item>
      <item>ŽUPANIJSKO DRŽAVNO ODVJETNIŠTVO U ZAGREBU, Građansko-upravni odjel</item>
      <item>REPUBLIKA HRVATSKA MINISTARSTVO FINANCIJA</item>
    </izvorni_sadrzaj>
    <derivirana_varijabla naziv="DomainObject.Predmet.OstaliListFormated_1">
      <item>Financijska agencija</item>
      <item>ŽUPANIJSKO DRŽAVNO ODVJETNIŠTVO U ZAGREBU, Građansko-upravni odjel</item>
      <item>REPUBLIKA HRVATSKA MINISTARSTVO FINANCIJA</item>
    </derivirana_varijabla>
  </DomainObject.Predmet.OstaliListFormated>
  <DomainObject.Predmet.OstaliListFormatedOIB>
    <izvorni_sadrzaj>
      <item>Financijska agencija, OIB 85821130368</item>
      <item>ŽUPANIJSKO DRŽAVNO ODVJETNIŠTVO U ZAGREBU, Građansko-upravni odjel, OIB 16488001145</item>
      <item>REPUBLIKA HRVATSKA MINISTARSTVO FINANCIJA, OIB 18683136487</item>
    </izvorni_sadrzaj>
    <derivirana_varijabla naziv="DomainObject.Predmet.OstaliListFormatedOIB_1">
      <item>Financijska agencija, OIB 85821130368</item>
      <item>ŽUPANIJSKO DRŽAVNO ODVJETNIŠTVO U ZAGREBU, Građansko-upravni odjel, OIB 16488001145</item>
      <item>REPUBLIKA HRVATSKA MINISTARSTVO FINANCIJA, OIB 18683136487</item>
    </derivirana_varijabla>
  </DomainObject.Predmet.OstaliListFormatedOIB>
  <DomainObject.Predmet.OstaliListFormatedWithAdress>
    <izvorni_sadrzaj>
      <item>Financijska agencija, Ulica grada Vukovara 70, 10000 Zagreb</item>
      <item>ŽUPANIJSKO DRŽAVNO ODVJETNIŠTVO U ZAGREBU, Građansko-upravni odjel, Savska Cesta 41, 10000 Zagreb</item>
      <item>REPUBLIKA HRVATSKA MINISTARSTVO FINANCIJA, Av. Dubrovnik 32, 10000 Zagreb</item>
    </izvorni_sadrzaj>
    <derivirana_varijabla naziv="DomainObject.Predmet.OstaliListFormatedWithAdress_1">
      <item>Financijska agencija, Ulica grada Vukovara 70, 10000 Zagreb</item>
      <item>ŽUPANIJSKO DRŽAVNO ODVJETNIŠTVO U ZAGREBU, Građansko-upravni odjel, Savska Cesta 41, 10000 Zagreb</item>
      <item>REPUBLIKA HRVATSKA MINISTARSTVO FINANCIJA, Av. Dubrovnik 32,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ŽUPANIJSKO DRŽAVNO ODVJETNIŠTVO U ZAGREBU, Građansko-upravni odjel, OIB 16488001145, Savska Cesta 41, 10000 Zagreb</item>
      <item>REPUBLIKA HRVATSKA MINISTARSTVO FINANCIJA, OIB 18683136487, Av. Dubrovnik 32, 10000 Zagreb</item>
    </izvorni_sadrzaj>
    <derivirana_varijabla naziv="DomainObject.Predmet.OstaliListFormatedWithAdressOIB_1">
      <item>Financijska agencija, OIB 85821130368, Ulica grada Vukovara 70, 10000 Zagreb</item>
      <item>ŽUPANIJSKO DRŽAVNO ODVJETNIŠTVO U ZAGREBU, Građansko-upravni odjel, OIB 16488001145, Savska Cesta 41, 10000 Zagreb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Financijska agencija</item>
      <item>ŽUPANIJSKO DRŽAVNO ODVJETNIŠTVO U ZAGREBU, Građansko-upravni odjel</item>
      <item>REPUBLIKA HRVATSKA MINISTARSTVO FINANCIJA</item>
    </izvorni_sadrzaj>
    <derivirana_varijabla naziv="DomainObject.Predmet.OstaliListNazivFormated_1">
      <item>Financijska agencija</item>
      <item>ŽUPANIJSKO DRŽAVNO ODVJETNIŠTVO U ZAGREBU, Građansko-upravni odjel</item>
      <item>REPUBLIKA HRVATSKA MINISTARSTVO FINANCIJA</item>
    </derivirana_varijabla>
  </DomainObject.Predmet.OstaliListNazivFormated>
  <DomainObject.Predmet.OstaliListNazivFormatedOIB>
    <izvorni_sadrzaj>
      <item>Financijska agencija, OIB 85821130368</item>
      <item>ŽUPANIJSKO DRŽAVNO ODVJETNIŠTVO U ZAGREBU, Građansko-upravni odjel, OIB 16488001145</item>
      <item>REPUBLIKA HRVATSKA MINISTARSTVO FINANCIJA, OIB 18683136487</item>
    </izvorni_sadrzaj>
    <derivirana_varijabla naziv="DomainObject.Predmet.OstaliListNazivFormatedOIB_1">
      <item>Financijska agencija, OIB 85821130368</item>
      <item>ŽUPANIJSKO DRŽAVNO ODVJETNIŠTVO U ZAGREBU, Građansko-upravni odjel, OIB 16488001145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OPATOVINA PROJEKT d.o.o.</izvorni_sadrzaj>
    <derivirana_varijabla naziv="DomainObject.Predmet.StrankaIDrugi_1">OPATOVINA PROJEKT d.o.o.</derivirana_varijabla>
  </DomainObject.Predmet.StrankaIDrugi>
  <DomainObject.Predmet.ProtustrankaIDrugi>
    <izvorni_sadrzaj>OPATOVINA PROJEKT d.o.o.</izvorni_sadrzaj>
    <derivirana_varijabla naziv="DomainObject.Predmet.ProtustrankaIDrugi_1">OPATOVINA PROJEKT d.o.o.</derivirana_varijabla>
  </DomainObject.Predmet.ProtustrankaIDrugi>
  <DomainObject.Predmet.StrankaIDrugiAdressOIB>
    <izvorni_sadrzaj>OPATOVINA PROJEKT d.o.o., OIB 75108231896, Primorska 5, 10360 Sesvete</izvorni_sadrzaj>
    <derivirana_varijabla naziv="DomainObject.Predmet.StrankaIDrugiAdressOIB_1">OPATOVINA PROJEKT d.o.o., OIB 75108231896, Primorska 5, 10360 Sesvete</derivirana_varijabla>
  </DomainObject.Predmet.StrankaIDrugiAdressOIB>
  <DomainObject.Predmet.ProtustrankaIDrugiAdressOIB>
    <izvorni_sadrzaj>OPATOVINA PROJEKT d.o.o., OIB 75108231896, Primorska 5, 10360 Sesvete</izvorni_sadrzaj>
    <derivirana_varijabla naziv="DomainObject.Predmet.ProtustrankaIDrugiAdressOIB_1">OPATOVINA PROJEKT d.o.o., OIB 75108231896,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OPATOVINA PROJEKT d.o.o.</item>
      <item>OPATOVINA PROJEKT d.o.o.</item>
      <item>Financijska agencija</item>
      <item>ŽUPANIJSKO DRŽAVNO ODVJETNIŠTVO U ZAGREBU, Građansko-upravni odjel</item>
      <item>REPUBLIKA HRVATSKA MINISTARSTVO FINANCIJA</item>
    </izvorni_sadrzaj>
    <derivirana_varijabla naziv="DomainObject.Predmet.SudioniciListNaziv_1">
      <item>OPATOVINA PROJEKT d.o.o.</item>
      <item>OPATOVINA PROJEKT d.o.o.</item>
      <item>Financijska agencija</item>
      <item>ŽUPANIJSKO DRŽAVNO ODVJETNIŠTVO U ZAGREBU, Građansko-upravni odjel</item>
      <item>REPUBLIKA HRVATSKA MINISTARSTVO FINANCIJA</item>
    </derivirana_varijabla>
  </DomainObject.Predmet.SudioniciListNaziv>
  <DomainObject.Predmet.SudioniciListAdressOIB>
    <izvorni_sadrzaj>
      <item>OPATOVINA PROJEKT d.o.o., OIB 75108231896, Primorska 5,10360 Sesvete</item>
      <item>OPATOVINA PROJEKT d.o.o., OIB 75108231896, Primorska 5,10360 Sesvete</item>
      <item>Financijska agencija, OIB 85821130368, Ulica grada Vukovara 70,10000 Zagreb</item>
      <item>ŽUPANIJSKO DRŽAVNO ODVJETNIŠTVO U ZAGREBU, Građansko-upravni odjel, OIB 16488001145, Savska Cesta 41,10000 Zagreb</item>
      <item>REPUBLIKA HRVATSKA MINISTARSTVO FINANCIJA, OIB 18683136487, Av. Dubrovnik 32,10000 Zagreb</item>
    </izvorni_sadrzaj>
    <derivirana_varijabla naziv="DomainObject.Predmet.SudioniciListAdressOIB_1">
      <item>OPATOVINA PROJEKT d.o.o., OIB 75108231896, Primorska 5,10360 Sesvete</item>
      <item>OPATOVINA PROJEKT d.o.o., OIB 75108231896, Primorska 5,10360 Sesvete</item>
      <item>Financijska agencija, OIB 85821130368, Ulica grada Vukovara 70,10000 Zagreb</item>
      <item>ŽUPANIJSKO DRŽAVNO ODVJETNIŠTVO U ZAGREBU, Građansko-upravni odjel, OIB 16488001145, Savska Cesta 41,10000 Zagreb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75108231896</item>
      <item>, OIB 75108231896</item>
      <item>, OIB 85821130368</item>
      <item>, OIB 16488001145</item>
      <item>, OIB 18683136487</item>
    </izvorni_sadrzaj>
    <derivirana_varijabla naziv="DomainObject.Predmet.SudioniciListNazivOIB_1">
      <item>, OIB 75108231896</item>
      <item>, OIB 75108231896</item>
      <item>, OIB 85821130368</item>
      <item>, OIB 16488001145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19</properties:Pages>
  <properties:Words>4859</properties:Words>
  <properties:Characters>35533</properties:Characters>
  <properties:Lines>934</properties:Lines>
  <properties:Paragraphs>643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39846</properties:CharactersWithSpaces>
  <properties:SharedDoc>false</properties:SharedDoc>
  <properties:HLinks>
    <vt:vector size="12" baseType="variant">
      <vt:variant>
        <vt:i4>4849664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http://www.iusinfo.hr/Publication/Content.aspx?Sopi=NN2012B144A3091&amp;Ver=2</vt:lpwstr>
      </vt:variant>
      <vt:variant>
        <vt:lpwstr/>
      </vt:variant>
      <vt:variant>
        <vt:i4>4718599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http://www.iusinfo.hr/Publication/Content.aspx?Sopi=NN2012B108A2361&amp;Ver=1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2016-02-22T13:14:00Z</dcterms:created>
  <dc:creator>nribaric</dc:creator>
  <cp:lastModifiedBy>Jadranka Zelić</cp:lastModifiedBy>
  <cp:lastPrinted>2016-02-22T13:14:00Z</cp:lastPrinted>
  <dcterms:modified xmlns:xsi="http://www.w3.org/2001/XMLSchema-instance" xsi:type="dcterms:W3CDTF">2016-02-22T13:16:00Z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