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7158" w14:paraId="27d715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5D72A2">
        <w:t>55</w:t>
      </w:r>
      <w:r w:rsidR="00250191">
        <w:t>7</w:t>
      </w:r>
      <w:r w:rsidR="00946625">
        <w:t>/16-</w:t>
      </w:r>
      <w:r w:rsidR="00745953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50191">
        <w:t>SHATRI j.d.o.o., Vir, Ulica Borisa Krnčevića 64, OIB: 77989334724</w:t>
      </w:r>
      <w:r w:rsidRPr="00EF7C9A">
        <w:t xml:space="preserve">, dana </w:t>
      </w:r>
      <w:r w:rsidR="00332A55">
        <w:t>0</w:t>
      </w:r>
      <w:r w:rsidR="00745953">
        <w:t>5</w:t>
      </w:r>
      <w:r w:rsidR="00332A55">
        <w:t>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CB54C5" w:rsidP="005D72A2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5675A5">
        <w:t xml:space="preserve">Željko Vrkić iz Zadra, </w:t>
      </w:r>
      <w:r>
        <w:t>Ante Starčevića 25a</w:t>
      </w:r>
      <w:r w:rsidRPr="005675A5">
        <w:t xml:space="preserve">, (OIB 11055072755, osobna iskaznica broj 104398068, izdana od PU Zadarska, datum rođenja 02.12.1971.),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250191">
        <w:t>SHATRI j.d.o.o., Vir, Ulica Borisa Krnčevića 64, OIB: 77989334724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50191">
        <w:t>SHATRI j.d.o.o., Vir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>0</w:t>
      </w:r>
      <w:r w:rsidR="0008514A">
        <w:t>5</w:t>
      </w:r>
      <w:r w:rsidR="00332A55">
        <w:t xml:space="preserve">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AA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5D72A2">
          <w:t>55</w:t>
        </w:r>
        <w:r w:rsidR="00250191">
          <w:t>7</w:t>
        </w:r>
        <w:r w:rsidR="0008514A">
          <w:t>/16-8</w:t>
        </w:r>
      </w:p>
      <w:p w:rsidRDefault="00E12FEA" w:rsidP="009C0FF2" w:rsidR="00E12FEA" w:rsidRPr="00EF7C9A">
        <w:pPr>
          <w:jc w:val="right"/>
        </w:pPr>
      </w:p>
      <w:p w:rsidRDefault="00693AAD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8514A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50191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5D72A2"/>
    <w:rsid w:val="00665069"/>
    <w:rsid w:val="00693AAD"/>
    <w:rsid w:val="006A6121"/>
    <w:rsid w:val="006A6847"/>
    <w:rsid w:val="006D1468"/>
    <w:rsid w:val="007002A2"/>
    <w:rsid w:val="007042E6"/>
    <w:rsid w:val="0074396A"/>
    <w:rsid w:val="00745953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CB54C5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A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A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A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A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3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A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A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A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A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SHATRI jednostavno društvo s ograničenom odgovornošću za proizvodnju i trgovinu</izvorni_sadrzaj>
    <derivirana_varijabla naziv="DomainObject.Predmet.ProtustrankaFormated_1">  SHATRI jednostavno društvo s ograničenom odgovornošću za proizvodnju i trgovinu</derivirana_varijabla>
  </DomainObject.Predmet.ProtustrankaFormated>
  <DomainObject.Predmet.ProtustrankaFormatedOIB>
    <izvorni_sadrzaj>  SHATRI jednostavno društvo s ograničenom odgovornošću za proizvodnju i trgovinu, OIB 77989334724</izvorni_sadrzaj>
    <derivirana_varijabla naziv="DomainObject.Predmet.ProtustrankaFormatedOIB_1">  SHATRI jednostavno društvo s ograničenom odgovornošću za proizvodnju i trgovinu, OIB 77989334724</derivirana_varijabla>
  </DomainObject.Predmet.ProtustrankaFormatedOIB>
  <DomainObject.Predmet.ProtustrankaFormatedWithAdress>
    <izvorni_sadrzaj> SHATRI jednostavno društvo s ograničenom odgovornošću za proizvodnju i trgovinu, Ulica Borisa Krnčevića 64, 23234 Vir</izvorni_sadrzaj>
    <derivirana_varijabla naziv="DomainObject.Predmet.ProtustrankaFormatedWithAdress_1"> SHATRI jednostavno društvo s ograničenom odgovornošću za proizvodnju i trgovinu, Ulica Borisa Krnčevića 64, 23234 Vir</derivirana_varijabla>
  </DomainObject.Predmet.ProtustrankaFormatedWithAdress>
  <DomainObject.Predmet.ProtustrankaFormatedWithAdressOIB>
    <izvorni_sadrzaj> SHATRI jednostavno društvo s ograničenom odgovornošću za proizvodnju i trgovinu, OIB 77989334724, Ulica Borisa Krnčevića 64, 23234 Vir</izvorni_sadrzaj>
    <derivirana_varijabla naziv="DomainObject.Predmet.ProtustrankaFormatedWithAdressOIB_1"> SHATRI jednostavno društvo s ograničenom odgovornošću za proizvodnju i trgovinu, OIB 77989334724, Ulica Borisa Krnčevića 64, 23234 Vir</derivirana_varijabla>
  </DomainObject.Predmet.ProtustrankaFormatedWithAdressOIB>
  <DomainObject.Predmet.ProtustrankaWithAdress>
    <izvorni_sadrzaj>SHATRI jednostavno društvo s ograničenom odgovornošću za proizvodnju i trgovinu Ulica Borisa Krnčevića 64, 23234 Vir</izvorni_sadrzaj>
    <derivirana_varijabla naziv="DomainObject.Predmet.ProtustrankaWithAdress_1">SHATRI jednostavno društvo s ograničenom odgovornošću za proizvodnju i trgovinu Ulica Borisa Krnčevića 64, 23234 Vir</derivirana_varijabla>
  </DomainObject.Predmet.ProtustrankaWithAdress>
  <DomainObject.Predmet.ProtustrankaWithAdressOIB>
    <izvorni_sadrzaj>SHATRI jednostavno društvo s ograničenom odgovornošću za proizvodnju i trgovinu, OIB 77989334724, Ulica Borisa Krnčevića 64, 23234 Vir</izvorni_sadrzaj>
    <derivirana_varijabla naziv="DomainObject.Predmet.ProtustrankaWithAdressOIB_1">SHATRI jednostavno društvo s ograničenom odgovornošću za proizvodnju i trgovinu, OIB 77989334724, Ulica Borisa Krnčevića 64, 23234 Vir</derivirana_varijabla>
  </DomainObject.Predmet.ProtustrankaWithAdressOIB>
  <DomainObject.Predmet.ProtustrankaNazivFormated>
    <izvorni_sadrzaj>SHATRI jednostavno društvo s ograničenom odgovornošću za proizvodnju i trgovinu</izvorni_sadrzaj>
    <derivirana_varijabla naziv="DomainObject.Predmet.ProtustrankaNazivFormated_1">SHATRI jednostavno društvo s ograničenom odgovornošću za proizvodnju i trgovinu</derivirana_varijabla>
  </DomainObject.Predmet.ProtustrankaNazivFormated>
  <DomainObject.Predmet.ProtustrankaNazivFormatedOIB>
    <izvorni_sadrzaj>SHATRI jednostavno društvo s ograničenom odgovornošću za proizvodnju i trgovinu, OIB 77989334724</izvorni_sadrzaj>
    <derivirana_varijabla naziv="DomainObject.Predmet.ProtustrankaNazivFormatedOIB_1">SHATRI jednostavno društvo s ograničenom odgovornošću za proizvodnju i trgovinu, OIB 77989334724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8071.27</izvorni_sadrzaj>
    <derivirana_varijabla naziv="DomainObject.Predmet.TrenutnaVrijednost_1">8071.27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SHATRI jednostavno društvo s ograničenom odgovornošću za proizvodnju i trgovinu</item>
    </izvorni_sadrzaj>
    <derivirana_varijabla naziv="DomainObject.Predmet.ProtuStrankaListFormated_1">
      <item>SHATRI jednostavno društvo s ograničenom odgovornošću za proizvodnju i trgovinu</item>
    </derivirana_varijabla>
  </DomainObject.Predmet.ProtuStrankaListFormated>
  <DomainObject.Predmet.ProtuStrankaListFormatedOIB>
    <izvorni_sadrzaj>
      <item>SHATRI jednostavno društvo s ograničenom odgovornošću za proizvodnju i trgovinu, OIB 77989334724</item>
    </izvorni_sadrzaj>
    <derivirana_varijabla naziv="DomainObject.Predmet.ProtuStrankaListFormatedOIB_1">
      <item>SHATRI jednostavno društvo s ograničenom odgovornošću za proizvodnju i trgovinu, OIB 77989334724</item>
    </derivirana_varijabla>
  </DomainObject.Predmet.ProtuStrankaListFormatedOIB>
  <DomainObject.Predmet.ProtuStrankaListFormatedWithAdress>
    <izvorni_sadrzaj>
      <item>SHATRI jednostavno društvo s ograničenom odgovornošću za proizvodnju i trgovinu, Ulica Borisa Krnčevića 64, 23234 Vir</item>
    </izvorni_sadrzaj>
    <derivirana_varijabla naziv="DomainObject.Predmet.ProtuStrankaListFormatedWithAdress_1">
      <item>SHATRI jednostavno društvo s ograničenom odgovornošću za proizvodnju i trgovinu, Ulica Borisa Krnčevića 64, 23234 Vir</item>
    </derivirana_varijabla>
  </DomainObject.Predmet.ProtuStrankaListFormatedWithAdress>
  <DomainObject.Predmet.ProtuStrankaListFormatedWithAdressOIB>
    <izvorni_sadrzaj>
      <item>SHATRI jednostavno društvo s ograničenom odgovornošću za proizvodnju i trgovinu, OIB 77989334724, Ulica Borisa Krnčevića 64, 23234 Vir</item>
    </izvorni_sadrzaj>
    <derivirana_varijabla naziv="DomainObject.Predmet.ProtuStrankaListFormatedWithAdressOIB_1">
      <item>SHATRI jednostavno društvo s ograničenom odgovornošću za proizvodnju i trgovinu, OIB 77989334724, Ulica Borisa Krnčevića 64, 23234 Vir</item>
    </derivirana_varijabla>
  </DomainObject.Predmet.ProtuStrankaListFormatedWithAdressOIB>
  <DomainObject.Predmet.ProtuStrankaListNazivFormated>
    <izvorni_sadrzaj>
      <item>SHATRI jednostavno društvo s ograničenom odgovornošću za proizvodnju i trgovinu</item>
    </izvorni_sadrzaj>
    <derivirana_varijabla naziv="DomainObject.Predmet.ProtuStrankaListNazivFormated_1">
      <item>SHATRI jednostavno društvo s ograničenom odgovornošću za proizvodnju i trgovinu</item>
    </derivirana_varijabla>
  </DomainObject.Predmet.ProtuStrankaListNazivFormated>
  <DomainObject.Predmet.ProtuStrankaListNazivFormatedOIB>
    <izvorni_sadrzaj>
      <item>SHATRI jednostavno društvo s ograničenom odgovornošću za proizvodnju i trgovinu, OIB 77989334724</item>
    </izvorni_sadrzaj>
    <derivirana_varijabla naziv="DomainObject.Predmet.ProtuStrankaListNazivFormatedOIB_1">
      <item>SHATRI jednostavno društvo s ograničenom odgovornošću za proizvodnju i trgovinu, OIB 77989334724</item>
    </derivirana_varijabla>
  </DomainObject.Predmet.ProtuStrankaListNazivFormatedOIB>
  <DomainObject.Predmet.OstaliListFormated>
    <izvorni_sadrzaj>
      <item>Liridon Shatri</item>
    </izvorni_sadrzaj>
    <derivirana_varijabla naziv="DomainObject.Predmet.OstaliListFormated_1">
      <item>Liridon Shatri</item>
    </derivirana_varijabla>
  </DomainObject.Predmet.OstaliListFormated>
  <DomainObject.Predmet.OstaliListFormatedOIB>
    <izvorni_sadrzaj>
      <item>Liridon Shatri, OIB 29663861303</item>
    </izvorni_sadrzaj>
    <derivirana_varijabla naziv="DomainObject.Predmet.OstaliListFormatedOIB_1">
      <item>Liridon Shatri, OIB 29663861303</item>
    </derivirana_varijabla>
  </DomainObject.Predmet.OstaliListFormatedOIB>
  <DomainObject.Predmet.OstaliListFormatedWithAdress>
    <izvorni_sadrzaj>
      <item>Liridon Shatri, Ogulinska Ulica 64, 10000 Zagreb</item>
    </izvorni_sadrzaj>
    <derivirana_varijabla naziv="DomainObject.Predmet.OstaliListFormatedWithAdress_1">
      <item>Liridon Shatri, Ogulinska Ulica 64, 10000 Zagreb</item>
    </derivirana_varijabla>
  </DomainObject.Predmet.OstaliListFormatedWithAdress>
  <DomainObject.Predmet.OstaliListFormatedWithAdressOIB>
    <izvorni_sadrzaj>
      <item>Liridon Shatri, OIB 29663861303, Ogulinska Ulica 64, 10000 Zagreb</item>
    </izvorni_sadrzaj>
    <derivirana_varijabla naziv="DomainObject.Predmet.OstaliListFormatedWithAdressOIB_1">
      <item>Liridon Shatri, OIB 29663861303, Ogulinska Ulica 64, 10000 Zagreb</item>
    </derivirana_varijabla>
  </DomainObject.Predmet.OstaliListFormatedWithAdressOIB>
  <DomainObject.Predmet.OstaliListNazivFormated>
    <izvorni_sadrzaj>
      <item>Liridon Shatri</item>
    </izvorni_sadrzaj>
    <derivirana_varijabla naziv="DomainObject.Predmet.OstaliListNazivFormated_1">
      <item>Liridon Shatri</item>
    </derivirana_varijabla>
  </DomainObject.Predmet.OstaliListNazivFormated>
  <DomainObject.Predmet.OstaliListNazivFormatedOIB>
    <izvorni_sadrzaj>
      <item>Liridon Shatri, OIB 29663861303</item>
    </izvorni_sadrzaj>
    <derivirana_varijabla naziv="DomainObject.Predmet.OstaliListNazivFormatedOIB_1">
      <item>Liridon Shatri, OIB 29663861303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SHATRI jednostavno društvo s ograničenom odgovornošću za proizvodnju i trgovinu</izvorni_sadrzaj>
    <derivirana_varijabla naziv="DomainObject.Predmet.ProtustrankaIDrugi_1">SHATRI jednostavno društvo s ograničenom odgovornošću za proizvodnju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SHATRI jednostavno društvo s ograničenom odgovornošću za proizvodnju i trgovinu, OIB 77989334724, Ulica Borisa Krnčevića 64, 23234 Vir</izvorni_sadrzaj>
    <derivirana_varijabla naziv="DomainObject.Predmet.ProtustrankaIDrugiAdressOIB_1">SHATRI jednostavno društvo s ograničenom odgovornošću za proizvodnju i trgovinu, OIB 77989334724, Ulica Borisa Krnčevića 64,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SHATRI jednostavno društvo s ograničenom odgovornošću za proizvodnju i trgovinu</item>
      <item>Liridon Shatri</item>
    </izvorni_sadrzaj>
    <derivirana_varijabla naziv="DomainObject.Predmet.SudioniciListNaziv_1">
      <item>Financijska agencija</item>
      <item>SHATRI jednostavno društvo s ograničenom odgovornošću za proizvodnju i trgovinu</item>
      <item>Liridon Shatri</item>
    </derivirana_varijabla>
  </DomainObject.Predmet.SudioniciListNaziv>
  <DomainObject.Predmet.SudioniciListAdressOIB>
    <izvorni_sadrzaj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izvorni_sadrzaj>
    <derivirana_varijabla naziv="DomainObject.Predmet.SudioniciListAdressOIB_1">
      <item>Financijska agencija, OIB 85821130368, Ivana Danila 4,23000 Zadar</item>
      <item>SHATRI jednostavno društvo s ograničenom odgovornošću za proizvodnju i trgovinu, OIB 77989334724, Ulica Borisa Krnčevića 64,23234 Vir</item>
      <item>Liridon Shatri, OIB 29663861303, Ogulinska Ulica 64,10000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77989334724</item>
      <item>, OIB 29663861303</item>
    </izvorni_sadrzaj>
    <derivirana_varijabla naziv="DomainObject.Predmet.SudioniciListNazivOIB_1">
      <item>, OIB 85821130368</item>
      <item>, OIB 77989334724</item>
      <item>, OIB 29663861303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1787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2016-05-05T06:57:00Z</dcterms:created>
  <dc:creator>Ardena Bajlo</dc:creator>
  <cp:lastModifiedBy>Martina Kalmeta</cp:lastModifiedBy>
  <cp:lastPrinted>2016-05-05T06:55:00Z</cp:lastPrinted>
  <dcterms:modified xmlns:xsi="http://www.w3.org/2001/XMLSchema-instance" xsi:type="dcterms:W3CDTF">2016-05-05T11:39:00Z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