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E5ADC" w:rsidR="004E77EF" w:rsidRPr="004E77EF">
        <w:tc>
          <w:tcPr>
            <w:tcW w:type="dxa" w:w="3060"/>
          </w:tcPr>
          <w:p w:rsidRDefault="00FC1C16" w:rsidP="008E5ADC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8E5ADC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8E5ADC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8E5ADC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f050bda" w14:paraId="f050bda" w:rsidRDefault="008E5ADC" w:rsidP="00B60CA3" w:rsidR="00E1254B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  <w:lang w:val="pt-BR"/>
        </w:rPr>
        <w:br w:clear="all" w:type="textWrapping"/>
      </w:r>
      <w:r w:rsidR="006838BA"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="006838BA"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8F6CAF">
        <w:rPr>
          <w:sz w:val="24"/>
          <w:szCs w:val="24"/>
        </w:rPr>
        <w:t>1941</w:t>
      </w:r>
      <w:r w:rsidR="00B60CA3">
        <w:rPr>
          <w:sz w:val="24"/>
          <w:szCs w:val="24"/>
        </w:rPr>
        <w:t>/18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EA296F" w:rsidR="00F057FF" w:rsidRPr="00F057FF">
      <w:pPr>
        <w:ind w:firstLine="720"/>
        <w:jc w:val="both"/>
        <w:rPr>
          <w:sz w:val="24"/>
          <w:szCs w:val="24"/>
        </w:rPr>
      </w:pPr>
      <w:r w:rsidRPr="000071A1">
        <w:rPr>
          <w:sz w:val="24"/>
          <w:szCs w:val="24"/>
          <w:lang w:val="pt-BR"/>
        </w:rPr>
        <w:t xml:space="preserve">Trgovački sud u Zagrebu, po sucu mr.sc. Ivani Koštarić Fegeš, u </w:t>
      </w:r>
      <w:r w:rsidR="00130240" w:rsidRPr="000071A1">
        <w:rPr>
          <w:sz w:val="24"/>
          <w:szCs w:val="24"/>
          <w:lang w:val="pt-BR"/>
        </w:rPr>
        <w:t>pred</w:t>
      </w:r>
      <w:r w:rsidRPr="000071A1">
        <w:rPr>
          <w:sz w:val="24"/>
          <w:szCs w:val="24"/>
          <w:lang w:val="pt-BR"/>
        </w:rPr>
        <w:t>stečajnom postupku u povodu prijedloga dužnik</w:t>
      </w:r>
      <w:r w:rsidR="001A1E24" w:rsidRPr="000071A1">
        <w:rPr>
          <w:sz w:val="24"/>
          <w:szCs w:val="24"/>
          <w:lang w:val="pt-BR"/>
        </w:rPr>
        <w:t xml:space="preserve">a </w:t>
      </w:r>
      <w:r w:rsidR="00AF20F8" w:rsidRPr="00AF20F8">
        <w:rPr>
          <w:sz w:val="24"/>
          <w:szCs w:val="24"/>
          <w:lang w:val="pt-BR"/>
        </w:rPr>
        <w:t>IN COFFEE VERITAS j.d.o.o.</w:t>
      </w:r>
      <w:r w:rsidR="00AF20F8" w:rsidRPr="00AF20F8">
        <w:rPr>
          <w:sz w:val="24"/>
          <w:szCs w:val="24"/>
        </w:rPr>
        <w:t>, Zagreb, Petrova ulica 21, OIB: 87446601388</w:t>
      </w:r>
      <w:r w:rsidR="005745A7" w:rsidRPr="00AF20F8">
        <w:rPr>
          <w:sz w:val="24"/>
          <w:szCs w:val="24"/>
        </w:rPr>
        <w:t xml:space="preserve">, </w:t>
      </w:r>
      <w:r w:rsidR="008F6CAF" w:rsidRPr="00AF20F8">
        <w:rPr>
          <w:sz w:val="24"/>
          <w:szCs w:val="24"/>
          <w:lang w:val="pt-BR"/>
        </w:rPr>
        <w:t>11. rujna</w:t>
      </w:r>
      <w:r w:rsidR="00EA1227" w:rsidRPr="00AF20F8">
        <w:rPr>
          <w:sz w:val="24"/>
          <w:szCs w:val="24"/>
          <w:lang w:val="pt-BR"/>
        </w:rPr>
        <w:t xml:space="preserve"> 2018</w:t>
      </w:r>
      <w:r w:rsidRPr="00AF20F8">
        <w:rPr>
          <w:sz w:val="24"/>
          <w:szCs w:val="24"/>
          <w:lang w:val="pt-BR"/>
        </w:rPr>
        <w:t>.</w:t>
      </w:r>
      <w:r w:rsidRPr="00AF20F8">
        <w:rPr>
          <w:sz w:val="24"/>
          <w:szCs w:val="24"/>
        </w:rPr>
        <w:t>,</w:t>
      </w:r>
    </w:p>
    <w:p w:rsidRDefault="00AC15B7" w:rsidR="00AC15B7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993709" w:rsidP="00993709" w:rsidR="00993709" w:rsidRPr="00A56EA2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 xml:space="preserve">Otvara se predstečajni postupak nad dužnikom </w:t>
      </w:r>
      <w:r w:rsidR="00E31159" w:rsidRPr="00AF20F8">
        <w:rPr>
          <w:sz w:val="24"/>
          <w:szCs w:val="24"/>
          <w:lang w:val="pt-BR"/>
        </w:rPr>
        <w:t>IN COFFEE VERITAS j.d.o.o.</w:t>
      </w:r>
      <w:r w:rsidR="00E31159" w:rsidRPr="00AF20F8">
        <w:rPr>
          <w:sz w:val="24"/>
          <w:szCs w:val="24"/>
        </w:rPr>
        <w:t>, Zagreb, Petrova ulica 21, OIB: 87446601388</w:t>
      </w:r>
      <w:r w:rsidRPr="00A56EA2">
        <w:rPr>
          <w:sz w:val="24"/>
          <w:szCs w:val="24"/>
        </w:rPr>
        <w:t>.</w:t>
      </w:r>
    </w:p>
    <w:p w:rsidRDefault="00993709" w:rsidP="00993709" w:rsidR="00993709" w:rsidRPr="00774A70">
      <w:pPr>
        <w:ind w:left="1080"/>
        <w:jc w:val="both"/>
        <w:rPr>
          <w:sz w:val="24"/>
          <w:szCs w:val="24"/>
        </w:rPr>
      </w:pPr>
    </w:p>
    <w:p w:rsidRDefault="00993709" w:rsidP="00C12419" w:rsidR="00C12419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E31159">
        <w:rPr>
          <w:sz w:val="24"/>
          <w:szCs w:val="24"/>
        </w:rPr>
        <w:t xml:space="preserve">Za povjerenika </w:t>
      </w:r>
      <w:r w:rsidR="002F03CA" w:rsidRPr="00E31159">
        <w:rPr>
          <w:sz w:val="24"/>
          <w:szCs w:val="24"/>
        </w:rPr>
        <w:t xml:space="preserve">se </w:t>
      </w:r>
      <w:r w:rsidRPr="00E31159">
        <w:rPr>
          <w:sz w:val="24"/>
          <w:szCs w:val="24"/>
        </w:rPr>
        <w:t>imenuje</w:t>
      </w:r>
      <w:r w:rsidR="002D279B" w:rsidRPr="00E31159">
        <w:rPr>
          <w:sz w:val="24"/>
          <w:szCs w:val="24"/>
        </w:rPr>
        <w:t xml:space="preserve"> </w:t>
      </w:r>
      <w:r w:rsidR="000B00AC">
        <w:rPr>
          <w:sz w:val="24"/>
          <w:szCs w:val="24"/>
        </w:rPr>
        <w:t xml:space="preserve">Zdenko Bešlić, </w:t>
      </w:r>
      <w:r w:rsidR="002B04EE">
        <w:rPr>
          <w:sz w:val="24"/>
          <w:szCs w:val="24"/>
        </w:rPr>
        <w:t xml:space="preserve">Slavonski Brod, P. Krešimira IV. broj 4, OIB: 40568270984. </w:t>
      </w:r>
    </w:p>
    <w:p w:rsidRDefault="00E31159" w:rsidP="00E31159" w:rsidR="00E31159">
      <w:pPr>
        <w:pStyle w:val="Odlomakpopisa"/>
        <w:rPr>
          <w:sz w:val="24"/>
          <w:szCs w:val="24"/>
        </w:rPr>
      </w:pPr>
    </w:p>
    <w:p w:rsidRDefault="00993709" w:rsidP="004C3A60" w:rsidR="004C3A60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32752E">
        <w:rPr>
          <w:sz w:val="24"/>
          <w:szCs w:val="24"/>
        </w:rPr>
        <w:t xml:space="preserve">Pozivaju se vjerovnici dužnika </w:t>
      </w:r>
      <w:r w:rsidR="00E31159" w:rsidRPr="00AF20F8">
        <w:rPr>
          <w:sz w:val="24"/>
          <w:szCs w:val="24"/>
          <w:lang w:val="pt-BR"/>
        </w:rPr>
        <w:t>IN COFFEE VERITAS j.d.o.o.</w:t>
      </w:r>
      <w:r w:rsidR="00E31159" w:rsidRPr="00AF20F8">
        <w:rPr>
          <w:sz w:val="24"/>
          <w:szCs w:val="24"/>
        </w:rPr>
        <w:t>, Zagreb, Petrova ulica 21, OIB: 87446601388</w:t>
      </w:r>
      <w:r w:rsidR="0022129B" w:rsidRPr="000071A1">
        <w:rPr>
          <w:sz w:val="24"/>
          <w:szCs w:val="24"/>
        </w:rPr>
        <w:t>,</w:t>
      </w:r>
      <w:r w:rsidRPr="0032752E">
        <w:rPr>
          <w:sz w:val="24"/>
          <w:szCs w:val="24"/>
        </w:rPr>
        <w:t xml:space="preserve"> u roku</w:t>
      </w:r>
      <w:r w:rsidR="00C12419">
        <w:rPr>
          <w:sz w:val="24"/>
          <w:szCs w:val="24"/>
        </w:rPr>
        <w:t xml:space="preserve"> od</w:t>
      </w:r>
      <w:r w:rsidRPr="0032752E">
        <w:rPr>
          <w:sz w:val="24"/>
          <w:szCs w:val="24"/>
        </w:rPr>
        <w:t xml:space="preserve"> </w:t>
      </w:r>
      <w:r w:rsidR="00C85713" w:rsidRPr="00D56225">
        <w:rPr>
          <w:sz w:val="24"/>
          <w:szCs w:val="24"/>
        </w:rPr>
        <w:t>21 (dvadeset</w:t>
      </w:r>
      <w:r w:rsidR="00C85713">
        <w:rPr>
          <w:sz w:val="24"/>
          <w:szCs w:val="24"/>
        </w:rPr>
        <w:t>i</w:t>
      </w:r>
      <w:r w:rsidR="00C85713" w:rsidRPr="00D56225">
        <w:rPr>
          <w:sz w:val="24"/>
          <w:szCs w:val="24"/>
        </w:rPr>
        <w:t xml:space="preserve">jednog) </w:t>
      </w:r>
      <w:r w:rsidRPr="0032752E">
        <w:rPr>
          <w:sz w:val="24"/>
          <w:szCs w:val="24"/>
        </w:rPr>
        <w:t xml:space="preserve">dana </w:t>
      </w:r>
      <w:r w:rsidR="00817560" w:rsidRPr="00EA3224">
        <w:rPr>
          <w:sz w:val="24"/>
          <w:szCs w:val="24"/>
        </w:rPr>
        <w:t xml:space="preserve">od dana </w:t>
      </w:r>
      <w:r w:rsidR="00C85713" w:rsidRPr="00EA3224">
        <w:rPr>
          <w:sz w:val="24"/>
          <w:szCs w:val="24"/>
        </w:rPr>
        <w:t>dostave</w:t>
      </w:r>
      <w:r w:rsidRPr="0032752E">
        <w:rPr>
          <w:sz w:val="24"/>
          <w:szCs w:val="24"/>
        </w:rPr>
        <w:t xml:space="preserve"> ovog rješenja, prijav</w:t>
      </w:r>
      <w:r w:rsidR="008E5ADC">
        <w:rPr>
          <w:sz w:val="24"/>
          <w:szCs w:val="24"/>
        </w:rPr>
        <w:t xml:space="preserve">iti </w:t>
      </w:r>
      <w:r w:rsidRPr="0032752E">
        <w:rPr>
          <w:sz w:val="24"/>
          <w:szCs w:val="24"/>
        </w:rPr>
        <w:t>svoje tražbine nadležnoj jedinici Financijske agencije</w:t>
      </w:r>
      <w:r w:rsidR="00312356" w:rsidRPr="0032752E">
        <w:rPr>
          <w:sz w:val="24"/>
          <w:szCs w:val="24"/>
        </w:rPr>
        <w:t xml:space="preserve"> na propisanom obrascu</w:t>
      </w:r>
      <w:r w:rsidR="00164C86">
        <w:rPr>
          <w:sz w:val="24"/>
          <w:szCs w:val="24"/>
        </w:rPr>
        <w:t>.</w:t>
      </w:r>
    </w:p>
    <w:p w:rsidRDefault="0032752E" w:rsidP="0032752E" w:rsidR="0032752E">
      <w:pPr>
        <w:pStyle w:val="Odlomakpopisa"/>
        <w:rPr>
          <w:sz w:val="24"/>
          <w:szCs w:val="24"/>
        </w:rPr>
      </w:pPr>
    </w:p>
    <w:p w:rsidRDefault="00993709" w:rsidP="00993709" w:rsidR="00993709" w:rsidRPr="00A56EA2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>Poziva</w:t>
      </w:r>
      <w:r w:rsidR="00A56EA2">
        <w:rPr>
          <w:sz w:val="24"/>
          <w:szCs w:val="24"/>
        </w:rPr>
        <w:t>ju</w:t>
      </w:r>
      <w:r w:rsidRPr="00A56EA2">
        <w:rPr>
          <w:sz w:val="24"/>
          <w:szCs w:val="24"/>
        </w:rPr>
        <w:t xml:space="preserve"> se dužnik </w:t>
      </w:r>
      <w:r w:rsidR="00E31159" w:rsidRPr="00AF20F8">
        <w:rPr>
          <w:sz w:val="24"/>
          <w:szCs w:val="24"/>
          <w:lang w:val="pt-BR"/>
        </w:rPr>
        <w:t>IN COFFEE VERITAS j.d.o.o.</w:t>
      </w:r>
      <w:r w:rsidR="00E31159" w:rsidRPr="00AF20F8">
        <w:rPr>
          <w:sz w:val="24"/>
          <w:szCs w:val="24"/>
        </w:rPr>
        <w:t>, Zagreb, Petrova ulica 21, OIB: 87446601388</w:t>
      </w:r>
      <w:r w:rsidR="00E31159">
        <w:rPr>
          <w:sz w:val="24"/>
          <w:szCs w:val="24"/>
        </w:rPr>
        <w:t xml:space="preserve"> </w:t>
      </w:r>
      <w:r w:rsidRPr="00A56EA2">
        <w:rPr>
          <w:sz w:val="24"/>
          <w:szCs w:val="24"/>
        </w:rPr>
        <w:t xml:space="preserve">i </w:t>
      </w:r>
      <w:r w:rsidRPr="00805F1E">
        <w:rPr>
          <w:sz w:val="24"/>
          <w:szCs w:val="24"/>
        </w:rPr>
        <w:t>povjerenik</w:t>
      </w:r>
      <w:r w:rsidR="00E31159">
        <w:rPr>
          <w:sz w:val="24"/>
          <w:szCs w:val="24"/>
        </w:rPr>
        <w:t xml:space="preserve"> </w:t>
      </w:r>
      <w:r w:rsidR="002B04EE">
        <w:rPr>
          <w:sz w:val="24"/>
          <w:szCs w:val="24"/>
        </w:rPr>
        <w:t>Zdenko Bešlić, Slavonski Brod, P. Krešimira IV. broj 4, OIB: 40568270984</w:t>
      </w:r>
      <w:r w:rsidR="00AA7754" w:rsidRPr="00805F1E">
        <w:rPr>
          <w:sz w:val="24"/>
          <w:szCs w:val="24"/>
        </w:rPr>
        <w:t xml:space="preserve">, </w:t>
      </w:r>
      <w:r w:rsidRPr="00805F1E">
        <w:rPr>
          <w:sz w:val="24"/>
          <w:szCs w:val="24"/>
        </w:rPr>
        <w:t>u roku</w:t>
      </w:r>
      <w:r w:rsidR="00C12419">
        <w:rPr>
          <w:sz w:val="24"/>
          <w:szCs w:val="24"/>
        </w:rPr>
        <w:t xml:space="preserve"> od</w:t>
      </w:r>
      <w:r w:rsidRPr="00805F1E">
        <w:rPr>
          <w:sz w:val="24"/>
          <w:szCs w:val="24"/>
        </w:rPr>
        <w:t xml:space="preserve"> </w:t>
      </w:r>
      <w:r w:rsidR="00B57BCB" w:rsidRPr="00D56225">
        <w:rPr>
          <w:sz w:val="24"/>
          <w:szCs w:val="24"/>
        </w:rPr>
        <w:t>30 (trideset) dana od dana dostave tablice prijavljenih tražbina</w:t>
      </w:r>
      <w:r w:rsidRPr="00A56EA2">
        <w:rPr>
          <w:sz w:val="24"/>
          <w:szCs w:val="24"/>
        </w:rPr>
        <w:t xml:space="preserve">, dostaviti Financijskoj agenciji pisano očitovanje o svakoj prijavljenoj tražbini, </w:t>
      </w:r>
      <w:r w:rsidR="008E5ADC">
        <w:rPr>
          <w:sz w:val="24"/>
          <w:szCs w:val="24"/>
        </w:rPr>
        <w:t>priznaju</w:t>
      </w:r>
      <w:r w:rsidR="00A56EA2">
        <w:rPr>
          <w:sz w:val="24"/>
          <w:szCs w:val="24"/>
        </w:rPr>
        <w:t xml:space="preserve"> li je ili osporava</w:t>
      </w:r>
      <w:r w:rsidR="008E5ADC">
        <w:rPr>
          <w:sz w:val="24"/>
          <w:szCs w:val="24"/>
        </w:rPr>
        <w:t>ju</w:t>
      </w:r>
      <w:r w:rsidR="00A56EA2">
        <w:rPr>
          <w:sz w:val="24"/>
          <w:szCs w:val="24"/>
        </w:rPr>
        <w:t xml:space="preserve">, </w:t>
      </w:r>
      <w:r w:rsidRPr="00A56EA2">
        <w:rPr>
          <w:sz w:val="24"/>
          <w:szCs w:val="24"/>
        </w:rPr>
        <w:t>uz obveznu naznaku iznosa za koji se tražbina osporava i razlog</w:t>
      </w:r>
      <w:r w:rsidR="00A56EA2">
        <w:rPr>
          <w:sz w:val="24"/>
          <w:szCs w:val="24"/>
        </w:rPr>
        <w:t>a</w:t>
      </w:r>
      <w:r w:rsidRPr="00A56EA2">
        <w:rPr>
          <w:sz w:val="24"/>
          <w:szCs w:val="24"/>
        </w:rPr>
        <w:t xml:space="preserve"> osporavanja</w:t>
      </w:r>
      <w:r w:rsidR="0096509C">
        <w:rPr>
          <w:sz w:val="24"/>
          <w:szCs w:val="24"/>
        </w:rPr>
        <w:t>, i to na propisanom obrascu</w:t>
      </w:r>
      <w:r w:rsidRPr="00A56EA2">
        <w:rPr>
          <w:sz w:val="24"/>
          <w:szCs w:val="24"/>
        </w:rPr>
        <w:t>.</w:t>
      </w:r>
    </w:p>
    <w:p w:rsidRDefault="00993709" w:rsidP="00993709" w:rsidR="00993709" w:rsidRPr="00A56EA2">
      <w:pPr>
        <w:pStyle w:val="Odlomakpopisa"/>
        <w:rPr>
          <w:sz w:val="24"/>
          <w:szCs w:val="24"/>
        </w:rPr>
      </w:pPr>
    </w:p>
    <w:p w:rsidRDefault="00993709" w:rsidP="00993709" w:rsidR="00993709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>Pozivaju se vjerovnici</w:t>
      </w:r>
      <w:r w:rsidR="00003FA6">
        <w:rPr>
          <w:sz w:val="24"/>
          <w:szCs w:val="24"/>
        </w:rPr>
        <w:t xml:space="preserve"> dužnika </w:t>
      </w:r>
      <w:r w:rsidR="00E31159" w:rsidRPr="00AF20F8">
        <w:rPr>
          <w:sz w:val="24"/>
          <w:szCs w:val="24"/>
          <w:lang w:val="pt-BR"/>
        </w:rPr>
        <w:t>IN COFFEE VERITAS j.d.o.o.</w:t>
      </w:r>
      <w:r w:rsidR="00E31159" w:rsidRPr="00AF20F8">
        <w:rPr>
          <w:sz w:val="24"/>
          <w:szCs w:val="24"/>
        </w:rPr>
        <w:t>, Zagreb, Petrova ulica 21, OIB: 87446601388</w:t>
      </w:r>
      <w:r w:rsidRPr="00A56EA2">
        <w:rPr>
          <w:sz w:val="24"/>
          <w:szCs w:val="24"/>
        </w:rPr>
        <w:t xml:space="preserve">, u roku </w:t>
      </w:r>
      <w:r w:rsidR="00003FA6">
        <w:rPr>
          <w:sz w:val="24"/>
          <w:szCs w:val="24"/>
        </w:rPr>
        <w:t xml:space="preserve">od </w:t>
      </w:r>
      <w:r w:rsidR="002C7AE4" w:rsidRPr="001C71B2">
        <w:rPr>
          <w:sz w:val="24"/>
          <w:szCs w:val="24"/>
        </w:rPr>
        <w:t xml:space="preserve">15 (petnaest) </w:t>
      </w:r>
      <w:r w:rsidR="002C7AE4">
        <w:rPr>
          <w:sz w:val="24"/>
          <w:szCs w:val="24"/>
        </w:rPr>
        <w:t xml:space="preserve">dana od dana dostave </w:t>
      </w:r>
      <w:r w:rsidRPr="00A56EA2">
        <w:rPr>
          <w:sz w:val="24"/>
          <w:szCs w:val="24"/>
        </w:rPr>
        <w:t>očitovanj</w:t>
      </w:r>
      <w:r w:rsidR="00003FA6">
        <w:rPr>
          <w:sz w:val="24"/>
          <w:szCs w:val="24"/>
        </w:rPr>
        <w:t>a</w:t>
      </w:r>
      <w:r w:rsidRPr="00A56EA2">
        <w:rPr>
          <w:sz w:val="24"/>
          <w:szCs w:val="24"/>
        </w:rPr>
        <w:t xml:space="preserve"> o prijavljenim tražbinama dužnika i povjerenika, ospor</w:t>
      </w:r>
      <w:r w:rsidR="008E5ADC">
        <w:rPr>
          <w:sz w:val="24"/>
          <w:szCs w:val="24"/>
        </w:rPr>
        <w:t>iti</w:t>
      </w:r>
      <w:r w:rsidRPr="00A56EA2">
        <w:rPr>
          <w:sz w:val="24"/>
          <w:szCs w:val="24"/>
        </w:rPr>
        <w:t xml:space="preserve"> prijavljene tražbine koje smatraju nepostojećim, uz obveznu naznaku iznosa za koji se tražbina</w:t>
      </w:r>
      <w:r w:rsidR="0096509C">
        <w:rPr>
          <w:sz w:val="24"/>
          <w:szCs w:val="24"/>
        </w:rPr>
        <w:t xml:space="preserve"> osporava i razloga osporavanja, i to na propisanom obrascu</w:t>
      </w:r>
      <w:r w:rsidR="00E524AD">
        <w:rPr>
          <w:sz w:val="24"/>
          <w:szCs w:val="24"/>
        </w:rPr>
        <w:t>.</w:t>
      </w:r>
    </w:p>
    <w:p w:rsidRDefault="006E5F25" w:rsidP="006E5F25" w:rsidR="006E5F25">
      <w:pPr>
        <w:pStyle w:val="Odlomakpopisa"/>
        <w:rPr>
          <w:sz w:val="24"/>
          <w:szCs w:val="24"/>
        </w:rPr>
      </w:pPr>
    </w:p>
    <w:p w:rsidRDefault="00B87CD0" w:rsidP="00993709" w:rsidR="007021D5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Poziva se </w:t>
      </w:r>
      <w:r w:rsidR="008C348B">
        <w:rPr>
          <w:sz w:val="24"/>
          <w:szCs w:val="24"/>
        </w:rPr>
        <w:t>Financijska</w:t>
      </w:r>
      <w:r>
        <w:rPr>
          <w:sz w:val="24"/>
          <w:szCs w:val="24"/>
        </w:rPr>
        <w:t xml:space="preserve"> agencija </w:t>
      </w:r>
      <w:r w:rsidR="007021D5">
        <w:rPr>
          <w:sz w:val="24"/>
          <w:szCs w:val="24"/>
        </w:rPr>
        <w:t xml:space="preserve">objaviti na mrežnoj stranici e-Oglasna ploča sudova </w:t>
      </w:r>
      <w:r>
        <w:rPr>
          <w:sz w:val="24"/>
          <w:szCs w:val="24"/>
        </w:rPr>
        <w:t>u ro</w:t>
      </w:r>
      <w:r w:rsidR="00217910">
        <w:rPr>
          <w:sz w:val="24"/>
          <w:szCs w:val="24"/>
        </w:rPr>
        <w:t>ku od tri dana</w:t>
      </w:r>
      <w:r w:rsidR="007021D5">
        <w:rPr>
          <w:sz w:val="24"/>
          <w:szCs w:val="24"/>
        </w:rPr>
        <w:t>:</w:t>
      </w:r>
    </w:p>
    <w:p w:rsidRDefault="007021D5" w:rsidP="007021D5" w:rsidR="007021D5">
      <w:pPr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</w:p>
    <w:p w:rsidRDefault="007021D5" w:rsidP="007021D5" w:rsidR="007021D5">
      <w:pPr>
        <w:pStyle w:val="Odlomakpopisa"/>
        <w:numPr>
          <w:ilvl w:val="1"/>
          <w:numId w:val="9"/>
        </w:numPr>
        <w:ind w:firstLine="720" w:left="360"/>
        <w:jc w:val="both"/>
        <w:rPr>
          <w:color w:val="000000"/>
          <w:sz w:val="24"/>
          <w:szCs w:val="24"/>
        </w:rPr>
      </w:pPr>
      <w:r w:rsidRPr="007021D5">
        <w:rPr>
          <w:color w:val="000000"/>
          <w:sz w:val="24"/>
          <w:szCs w:val="24"/>
        </w:rPr>
        <w:lastRenderedPageBreak/>
        <w:t>od dana isteka roka za prijavu tražbine, tablicu prijavljenih tražbina zajedno s prijavama tražbina i ispravama</w:t>
      </w:r>
    </w:p>
    <w:p w:rsidRDefault="007021D5" w:rsidP="007021D5" w:rsidR="007021D5" w:rsidRPr="007021D5">
      <w:pPr>
        <w:pStyle w:val="Odlomakpopisa"/>
        <w:numPr>
          <w:ilvl w:val="1"/>
          <w:numId w:val="9"/>
        </w:numPr>
        <w:ind w:firstLine="720" w:left="360"/>
        <w:jc w:val="both"/>
        <w:rPr>
          <w:color w:val="000000"/>
          <w:sz w:val="24"/>
          <w:szCs w:val="24"/>
        </w:rPr>
      </w:pPr>
      <w:r w:rsidRPr="007021D5">
        <w:rPr>
          <w:color w:val="000000"/>
          <w:sz w:val="24"/>
          <w:szCs w:val="24"/>
        </w:rPr>
        <w:t>od dana isteka roka za očitovanje dužnika i povjerenika ako je imenovan o prijavljenim tražbinama, očitovanje o prijavljenim tražbinama, odnosno podatak da očitovanje nije dostavljeno</w:t>
      </w:r>
    </w:p>
    <w:p w:rsidRDefault="007021D5" w:rsidP="007021D5" w:rsidR="007021D5" w:rsidRPr="007021D5">
      <w:pPr>
        <w:pStyle w:val="Odlomakpopisa"/>
        <w:numPr>
          <w:ilvl w:val="1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021D5">
        <w:rPr>
          <w:color w:val="000000"/>
          <w:sz w:val="24"/>
          <w:szCs w:val="24"/>
        </w:rPr>
        <w:t>od dana isteka roka za osporavanje tražbina, tablicu osporenih tražbina</w:t>
      </w:r>
      <w:r>
        <w:rPr>
          <w:color w:val="000000"/>
          <w:sz w:val="24"/>
          <w:szCs w:val="24"/>
        </w:rPr>
        <w:t xml:space="preserve"> u kojoj će navesti sve tražbine koje je osporio dužnik, povjerenik ili vjerovnik.</w:t>
      </w:r>
      <w:r w:rsidRPr="007021D5">
        <w:rPr>
          <w:sz w:val="24"/>
          <w:szCs w:val="24"/>
        </w:rPr>
        <w:t xml:space="preserve"> </w:t>
      </w:r>
    </w:p>
    <w:p w:rsidRDefault="007021D5" w:rsidP="007021D5" w:rsidR="007021D5" w:rsidRPr="00A56EA2">
      <w:pPr>
        <w:pStyle w:val="Odlomakpopisa"/>
        <w:rPr>
          <w:sz w:val="24"/>
          <w:szCs w:val="24"/>
        </w:rPr>
      </w:pPr>
    </w:p>
    <w:p w:rsidRDefault="008E18DC" w:rsidP="008E18DC" w:rsidR="008E18DC">
      <w:pPr>
        <w:pStyle w:val="Odlomakpopisa"/>
        <w:numPr>
          <w:ilvl w:val="0"/>
          <w:numId w:val="9"/>
        </w:numPr>
        <w:spacing w:afterAutospacing="true" w:after="100" w:beforeAutospacing="true" w:before="100"/>
        <w:jc w:val="both"/>
        <w:rPr>
          <w:color w:val="000000"/>
          <w:sz w:val="24"/>
          <w:szCs w:val="24"/>
        </w:rPr>
      </w:pPr>
      <w:r w:rsidRPr="008E18DC">
        <w:rPr>
          <w:color w:val="000000"/>
          <w:sz w:val="24"/>
          <w:szCs w:val="24"/>
        </w:rPr>
        <w:t xml:space="preserve">Ako je prijava tražbine, očitovanje o prijavljenim tražbinama ili osporavanje tražbine primljeno nakon objava iz </w:t>
      </w:r>
      <w:r>
        <w:rPr>
          <w:color w:val="000000"/>
          <w:sz w:val="24"/>
          <w:szCs w:val="24"/>
        </w:rPr>
        <w:t xml:space="preserve">točke VI. izreke ovog rješenja, poziva se </w:t>
      </w:r>
      <w:r w:rsidRPr="008E18DC">
        <w:rPr>
          <w:color w:val="000000"/>
          <w:sz w:val="24"/>
          <w:szCs w:val="24"/>
        </w:rPr>
        <w:t>Financijska agencija sastaviti dopunu tablica i zajedno s prijavom tražbine, očitovanjem o prijavljenim tražbinama ili osporavanjem tražbine i ispravama objaviti na mrežnoj stranici e-Oglasna ploča sudova najkasnije prvoga dana nakon primitka.</w:t>
      </w:r>
    </w:p>
    <w:p w:rsidRDefault="008E18DC" w:rsidP="008E18DC" w:rsidR="008E18DC" w:rsidRPr="008E18DC">
      <w:pPr>
        <w:pStyle w:val="Odlomakpopisa"/>
        <w:spacing w:afterAutospacing="true" w:after="100" w:beforeAutospacing="true" w:before="100"/>
        <w:ind w:left="1080"/>
        <w:jc w:val="both"/>
        <w:rPr>
          <w:color w:val="000000"/>
          <w:sz w:val="24"/>
          <w:szCs w:val="24"/>
        </w:rPr>
      </w:pPr>
    </w:p>
    <w:p w:rsidRDefault="008E18DC" w:rsidP="008E18DC" w:rsidR="008E18DC">
      <w:pPr>
        <w:pStyle w:val="Odlomakpopisa"/>
        <w:numPr>
          <w:ilvl w:val="0"/>
          <w:numId w:val="9"/>
        </w:numPr>
        <w:spacing w:afterAutospacing="true" w:after="100" w:beforeAutospacing="true" w:before="10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 se </w:t>
      </w:r>
      <w:r w:rsidRPr="008E18DC">
        <w:rPr>
          <w:color w:val="000000"/>
          <w:sz w:val="24"/>
          <w:szCs w:val="24"/>
        </w:rPr>
        <w:t>Financijska agencija dostaviti sudu cjelokupnu primljenu dokumentaciju u papirnatom obliku u roku od tri dana od isteka roka za osporavanje tražbina, a naknadno primljenu najkasnije prvoga dana nakon primitka.</w:t>
      </w:r>
    </w:p>
    <w:p w:rsidRDefault="008E18DC" w:rsidP="008E18DC" w:rsidR="008E18DC" w:rsidRPr="008E18DC">
      <w:pPr>
        <w:pStyle w:val="Odlomakpopisa"/>
        <w:rPr>
          <w:color w:val="000000"/>
          <w:sz w:val="24"/>
          <w:szCs w:val="24"/>
        </w:rPr>
      </w:pPr>
    </w:p>
    <w:p w:rsidRDefault="00993709" w:rsidP="00993709" w:rsidR="00993709" w:rsidRPr="00A56EA2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 xml:space="preserve">Poziva se dužnik </w:t>
      </w:r>
      <w:r w:rsidR="00E31159" w:rsidRPr="00AF20F8">
        <w:rPr>
          <w:sz w:val="24"/>
          <w:szCs w:val="24"/>
          <w:lang w:val="pt-BR"/>
        </w:rPr>
        <w:t>IN COFFEE VERITAS j.d.o.o.</w:t>
      </w:r>
      <w:r w:rsidR="00E31159" w:rsidRPr="00AF20F8">
        <w:rPr>
          <w:sz w:val="24"/>
          <w:szCs w:val="24"/>
        </w:rPr>
        <w:t>, Zagreb, Petrova ulica 21, OIB: 87446601388</w:t>
      </w:r>
      <w:r w:rsidR="00E31159">
        <w:rPr>
          <w:sz w:val="24"/>
          <w:szCs w:val="24"/>
        </w:rPr>
        <w:t>,</w:t>
      </w:r>
      <w:r w:rsidR="00F4622A">
        <w:rPr>
          <w:sz w:val="24"/>
          <w:szCs w:val="24"/>
        </w:rPr>
        <w:t xml:space="preserve"> </w:t>
      </w:r>
      <w:r w:rsidRPr="00A56EA2">
        <w:rPr>
          <w:sz w:val="24"/>
          <w:szCs w:val="24"/>
        </w:rPr>
        <w:t>vjerovnicima i povjereniku omogući</w:t>
      </w:r>
      <w:r w:rsidR="005C68C8">
        <w:rPr>
          <w:sz w:val="24"/>
          <w:szCs w:val="24"/>
        </w:rPr>
        <w:t>ti</w:t>
      </w:r>
      <w:r w:rsidRPr="00A56EA2">
        <w:rPr>
          <w:sz w:val="24"/>
          <w:szCs w:val="24"/>
        </w:rPr>
        <w:t xml:space="preserve"> uvid u isprave iz kojih proizlaze tražbine navedene u popisu imovine i obveza.</w:t>
      </w:r>
    </w:p>
    <w:p w:rsidRDefault="00993709" w:rsidP="00993709" w:rsidR="00993709" w:rsidRPr="00A56EA2">
      <w:pPr>
        <w:pStyle w:val="Odlomakpopisa"/>
        <w:rPr>
          <w:sz w:val="24"/>
          <w:szCs w:val="24"/>
        </w:rPr>
      </w:pPr>
    </w:p>
    <w:p w:rsidRDefault="00993709" w:rsidP="00993709" w:rsidR="00993709" w:rsidRPr="00A56EA2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>Pozivaju se dužnikovi dužnici svoje dospjele obveze bez odgode ispunjava</w:t>
      </w:r>
      <w:r w:rsidR="005C68C8">
        <w:rPr>
          <w:sz w:val="24"/>
          <w:szCs w:val="24"/>
        </w:rPr>
        <w:t>ti</w:t>
      </w:r>
      <w:r w:rsidRPr="00A56EA2">
        <w:rPr>
          <w:sz w:val="24"/>
          <w:szCs w:val="24"/>
        </w:rPr>
        <w:t xml:space="preserve"> dužniku.</w:t>
      </w:r>
    </w:p>
    <w:p w:rsidRDefault="00993709" w:rsidP="00993709" w:rsidR="00993709" w:rsidRPr="00A56EA2">
      <w:pPr>
        <w:pStyle w:val="Odlomakpopisa"/>
        <w:rPr>
          <w:sz w:val="24"/>
          <w:szCs w:val="24"/>
        </w:rPr>
      </w:pPr>
    </w:p>
    <w:p w:rsidRDefault="00993709" w:rsidP="00B056DF" w:rsidR="00B056DF" w:rsidRPr="00B056DF">
      <w:pPr>
        <w:pStyle w:val="Odlomakpopisa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B056DF">
        <w:rPr>
          <w:sz w:val="24"/>
          <w:szCs w:val="24"/>
        </w:rPr>
        <w:t xml:space="preserve">Pozivaju se vjerovnici, dužnik i povjerenik pristupiti na ročište radi ispitivanja tražbina </w:t>
      </w:r>
      <w:r w:rsidR="00B056DF" w:rsidRPr="00B056DF">
        <w:rPr>
          <w:sz w:val="24"/>
          <w:szCs w:val="24"/>
        </w:rPr>
        <w:t>koje će se održati</w:t>
      </w:r>
    </w:p>
    <w:p w:rsidRDefault="00B056DF" w:rsidP="00B056DF" w:rsidR="00B056DF">
      <w:pPr>
        <w:overflowPunct/>
        <w:autoSpaceDE/>
        <w:autoSpaceDN/>
        <w:adjustRightInd/>
        <w:ind w:firstLine="720" w:left="360"/>
        <w:jc w:val="center"/>
        <w:textAlignment w:val="auto"/>
        <w:rPr>
          <w:b/>
          <w:sz w:val="24"/>
          <w:szCs w:val="24"/>
        </w:rPr>
      </w:pPr>
    </w:p>
    <w:p w:rsidRDefault="00D37694" w:rsidP="00B056DF" w:rsidR="00B056DF">
      <w:pPr>
        <w:overflowPunct/>
        <w:autoSpaceDE/>
        <w:autoSpaceDN/>
        <w:adjustRightInd/>
        <w:ind w:firstLine="720" w:left="360"/>
        <w:jc w:val="center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 xml:space="preserve">4. prosinca </w:t>
      </w:r>
      <w:r w:rsidR="00993709" w:rsidRPr="00B056DF">
        <w:rPr>
          <w:b/>
          <w:sz w:val="24"/>
          <w:szCs w:val="24"/>
        </w:rPr>
        <w:t>201</w:t>
      </w:r>
      <w:r w:rsidR="00602058">
        <w:rPr>
          <w:b/>
          <w:sz w:val="24"/>
          <w:szCs w:val="24"/>
        </w:rPr>
        <w:t>8</w:t>
      </w:r>
      <w:r w:rsidR="00993709" w:rsidRPr="00B056DF">
        <w:rPr>
          <w:b/>
          <w:sz w:val="24"/>
          <w:szCs w:val="24"/>
        </w:rPr>
        <w:t xml:space="preserve">. u </w:t>
      </w:r>
      <w:r w:rsidR="00186135">
        <w:rPr>
          <w:b/>
          <w:sz w:val="24"/>
          <w:szCs w:val="24"/>
        </w:rPr>
        <w:t>9,30</w:t>
      </w:r>
      <w:r w:rsidR="00993709" w:rsidRPr="00B056DF">
        <w:rPr>
          <w:b/>
          <w:sz w:val="24"/>
          <w:szCs w:val="24"/>
        </w:rPr>
        <w:t xml:space="preserve"> sati</w:t>
      </w:r>
      <w:r w:rsidR="00B056DF">
        <w:rPr>
          <w:sz w:val="24"/>
          <w:szCs w:val="24"/>
        </w:rPr>
        <w:t>,</w:t>
      </w:r>
    </w:p>
    <w:p w:rsidRDefault="00B056DF" w:rsidP="00B056DF" w:rsidR="00B056DF">
      <w:pPr>
        <w:overflowPunct/>
        <w:autoSpaceDE/>
        <w:autoSpaceDN/>
        <w:adjustRightInd/>
        <w:ind w:firstLine="720" w:left="360"/>
        <w:jc w:val="center"/>
        <w:textAlignment w:val="auto"/>
        <w:rPr>
          <w:sz w:val="24"/>
          <w:szCs w:val="24"/>
        </w:rPr>
      </w:pPr>
    </w:p>
    <w:p w:rsidRDefault="00901BD6" w:rsidP="00901BD6" w:rsidR="00901BD6" w:rsidRPr="00214D91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  <w:r w:rsidRPr="00AD272D">
        <w:rPr>
          <w:sz w:val="24"/>
          <w:szCs w:val="24"/>
        </w:rPr>
        <w:t xml:space="preserve">u prostorijama Trgovačkog suda u Zagrebu, Zagreb, </w:t>
      </w:r>
      <w:r w:rsidRPr="00214D91">
        <w:rPr>
          <w:sz w:val="24"/>
          <w:szCs w:val="24"/>
        </w:rPr>
        <w:t xml:space="preserve">Petrinjska 8, </w:t>
      </w:r>
    </w:p>
    <w:p w:rsidRDefault="00901BD6" w:rsidP="00901BD6" w:rsidR="00901BD6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  <w:r w:rsidRPr="00214D91">
        <w:rPr>
          <w:sz w:val="24"/>
          <w:szCs w:val="24"/>
        </w:rPr>
        <w:t>soba broj 96, II kat ulične zgrade.</w:t>
      </w:r>
    </w:p>
    <w:p w:rsidRDefault="00B056DF" w:rsidP="00B056DF" w:rsidR="00B056DF" w:rsidRPr="00B056DF">
      <w:pPr>
        <w:pStyle w:val="Odlomakpopisa"/>
        <w:rPr>
          <w:sz w:val="24"/>
          <w:szCs w:val="24"/>
        </w:rPr>
      </w:pPr>
    </w:p>
    <w:p w:rsidRDefault="00B4141C" w:rsidP="00E32428" w:rsidR="00E32428" w:rsidRPr="00E32428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b/>
          <w:bCs/>
          <w:sz w:val="24"/>
          <w:szCs w:val="24"/>
        </w:rPr>
      </w:pPr>
      <w:r w:rsidRPr="00E32428">
        <w:rPr>
          <w:sz w:val="24"/>
          <w:szCs w:val="24"/>
        </w:rPr>
        <w:t>Rješenje</w:t>
      </w:r>
      <w:r w:rsidR="00564804" w:rsidRPr="00E32428">
        <w:rPr>
          <w:sz w:val="24"/>
          <w:szCs w:val="24"/>
        </w:rPr>
        <w:t xml:space="preserve"> o otvaranju predstečajnoga postupka </w:t>
      </w:r>
      <w:r w:rsidRPr="00E32428">
        <w:rPr>
          <w:sz w:val="24"/>
          <w:szCs w:val="24"/>
        </w:rPr>
        <w:t xml:space="preserve">upisat će se </w:t>
      </w:r>
      <w:r w:rsidR="00564804" w:rsidRPr="00E32428">
        <w:rPr>
          <w:sz w:val="24"/>
          <w:szCs w:val="24"/>
        </w:rPr>
        <w:t xml:space="preserve">u </w:t>
      </w:r>
      <w:r w:rsidR="00993709" w:rsidRPr="00E32428">
        <w:rPr>
          <w:sz w:val="24"/>
          <w:szCs w:val="24"/>
        </w:rPr>
        <w:t>sudskom registru ovog</w:t>
      </w:r>
      <w:r w:rsidR="00564804" w:rsidRPr="00E32428">
        <w:rPr>
          <w:sz w:val="24"/>
          <w:szCs w:val="24"/>
        </w:rPr>
        <w:t>a</w:t>
      </w:r>
      <w:r w:rsidR="00993709" w:rsidRPr="00E32428">
        <w:rPr>
          <w:sz w:val="24"/>
          <w:szCs w:val="24"/>
        </w:rPr>
        <w:t xml:space="preserve"> suda</w:t>
      </w:r>
      <w:r w:rsidR="00564804" w:rsidRPr="00E32428">
        <w:rPr>
          <w:sz w:val="24"/>
          <w:szCs w:val="24"/>
        </w:rPr>
        <w:t>.</w:t>
      </w:r>
    </w:p>
    <w:p w:rsidRDefault="00E32428" w:rsidP="00E32428" w:rsidR="00E32428" w:rsidRPr="00E32428">
      <w:pPr>
        <w:overflowPunct/>
        <w:autoSpaceDE/>
        <w:autoSpaceDN/>
        <w:adjustRightInd/>
        <w:ind w:left="1080"/>
        <w:jc w:val="both"/>
        <w:textAlignment w:val="auto"/>
        <w:rPr>
          <w:b/>
          <w:bCs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B056DF" w:rsidP="00FC5FB6" w:rsidR="00B056DF">
      <w:pPr>
        <w:ind w:firstLine="708"/>
        <w:jc w:val="both"/>
        <w:rPr>
          <w:sz w:val="24"/>
          <w:szCs w:val="24"/>
        </w:rPr>
      </w:pPr>
    </w:p>
    <w:p w:rsidRDefault="00B056DF" w:rsidP="002B33A2" w:rsidR="002B33A2">
      <w:pPr>
        <w:ind w:firstLine="708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E31159" w:rsidRPr="00AF20F8">
        <w:rPr>
          <w:sz w:val="24"/>
          <w:szCs w:val="24"/>
          <w:lang w:val="pt-BR"/>
        </w:rPr>
        <w:t>IN COFFEE VERITAS j.d.o.o.</w:t>
      </w:r>
      <w:r w:rsidR="00E31159" w:rsidRPr="00AF20F8">
        <w:rPr>
          <w:sz w:val="24"/>
          <w:szCs w:val="24"/>
        </w:rPr>
        <w:t>, Zagreb, Petrova ulica 21, OIB: 87446601388</w:t>
      </w:r>
      <w:r w:rsidR="00C12419">
        <w:rPr>
          <w:sz w:val="24"/>
          <w:szCs w:val="24"/>
        </w:rPr>
        <w:t xml:space="preserve"> </w:t>
      </w:r>
      <w:r w:rsidR="008A6965">
        <w:rPr>
          <w:sz w:val="24"/>
          <w:szCs w:val="24"/>
        </w:rPr>
        <w:t xml:space="preserve">(dalje: dužnik) </w:t>
      </w:r>
      <w:r w:rsidRPr="00B056DF">
        <w:rPr>
          <w:sz w:val="24"/>
          <w:szCs w:val="24"/>
        </w:rPr>
        <w:t xml:space="preserve">podnio </w:t>
      </w:r>
      <w:r w:rsidR="008007EA">
        <w:rPr>
          <w:sz w:val="24"/>
          <w:szCs w:val="24"/>
        </w:rPr>
        <w:t>je</w:t>
      </w:r>
      <w:r w:rsidR="006B28DA" w:rsidRPr="002B33A2">
        <w:rPr>
          <w:sz w:val="24"/>
          <w:szCs w:val="24"/>
        </w:rPr>
        <w:t xml:space="preserve">, </w:t>
      </w:r>
      <w:r w:rsidR="002B33A2" w:rsidRPr="002B33A2">
        <w:rPr>
          <w:sz w:val="24"/>
          <w:szCs w:val="24"/>
        </w:rPr>
        <w:t>30. srpnja 2018</w:t>
      </w:r>
      <w:r w:rsidR="006B28DA" w:rsidRPr="002B33A2">
        <w:rPr>
          <w:sz w:val="24"/>
          <w:szCs w:val="24"/>
        </w:rPr>
        <w:t>.,</w:t>
      </w:r>
      <w:r w:rsidR="006B28DA"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sudu </w:t>
      </w:r>
      <w:r w:rsidR="00EC79CC" w:rsidRPr="00B056DF">
        <w:rPr>
          <w:sz w:val="24"/>
          <w:szCs w:val="24"/>
        </w:rPr>
        <w:t xml:space="preserve">prijedlog za </w:t>
      </w:r>
      <w:r w:rsidR="00EC79CC">
        <w:rPr>
          <w:sz w:val="24"/>
          <w:szCs w:val="24"/>
        </w:rPr>
        <w:t xml:space="preserve">otvaranje predstečajnoga postupka </w:t>
      </w:r>
      <w:r w:rsidRPr="00B056DF">
        <w:rPr>
          <w:sz w:val="24"/>
          <w:szCs w:val="24"/>
        </w:rPr>
        <w:t>na temelju odred</w:t>
      </w:r>
      <w:r w:rsidR="00545278">
        <w:rPr>
          <w:sz w:val="24"/>
          <w:szCs w:val="24"/>
        </w:rPr>
        <w:t>a</w:t>
      </w:r>
      <w:r w:rsidRPr="00B056DF">
        <w:rPr>
          <w:sz w:val="24"/>
          <w:szCs w:val="24"/>
        </w:rPr>
        <w:t>b</w:t>
      </w:r>
      <w:r w:rsidR="00545278">
        <w:rPr>
          <w:sz w:val="24"/>
          <w:szCs w:val="24"/>
        </w:rPr>
        <w:t>a</w:t>
      </w:r>
      <w:r w:rsidRPr="00B056DF">
        <w:rPr>
          <w:sz w:val="24"/>
          <w:szCs w:val="24"/>
        </w:rPr>
        <w:t xml:space="preserve"> </w:t>
      </w:r>
      <w:r w:rsidR="00545278">
        <w:rPr>
          <w:sz w:val="24"/>
          <w:szCs w:val="24"/>
        </w:rPr>
        <w:t>čl</w:t>
      </w:r>
      <w:r w:rsidR="00924FE0">
        <w:rPr>
          <w:sz w:val="24"/>
          <w:szCs w:val="24"/>
        </w:rPr>
        <w:t>anka</w:t>
      </w:r>
      <w:r w:rsidR="00545278">
        <w:rPr>
          <w:sz w:val="24"/>
          <w:szCs w:val="24"/>
        </w:rPr>
        <w:t xml:space="preserve"> 16. i </w:t>
      </w:r>
      <w:r w:rsidRPr="00B056DF">
        <w:rPr>
          <w:sz w:val="24"/>
          <w:szCs w:val="24"/>
        </w:rPr>
        <w:t>čl</w:t>
      </w:r>
      <w:r w:rsidR="00924FE0">
        <w:rPr>
          <w:sz w:val="24"/>
          <w:szCs w:val="24"/>
        </w:rPr>
        <w:t>anka</w:t>
      </w:r>
      <w:r w:rsidRPr="00B056DF">
        <w:rPr>
          <w:sz w:val="24"/>
          <w:szCs w:val="24"/>
        </w:rPr>
        <w:t xml:space="preserve"> 25. st. 1. Stečajnog zakona („Narodne novine“ broj 71/2015</w:t>
      </w:r>
      <w:r w:rsidR="00F34188">
        <w:rPr>
          <w:sz w:val="24"/>
          <w:szCs w:val="24"/>
        </w:rPr>
        <w:t xml:space="preserve"> i </w:t>
      </w:r>
      <w:r w:rsidR="00F34188" w:rsidRPr="00165408">
        <w:rPr>
          <w:sz w:val="24"/>
          <w:szCs w:val="24"/>
        </w:rPr>
        <w:t>104/17</w:t>
      </w:r>
      <w:r w:rsidR="00F34188">
        <w:rPr>
          <w:sz w:val="24"/>
          <w:szCs w:val="24"/>
        </w:rPr>
        <w:t xml:space="preserve">; </w:t>
      </w:r>
      <w:r w:rsidRPr="00B056DF">
        <w:rPr>
          <w:sz w:val="24"/>
          <w:szCs w:val="24"/>
        </w:rPr>
        <w:t>dalje: SZ).</w:t>
      </w:r>
      <w:r w:rsidR="003A418D">
        <w:rPr>
          <w:sz w:val="24"/>
          <w:szCs w:val="24"/>
        </w:rPr>
        <w:t xml:space="preserve"> </w:t>
      </w:r>
      <w:r w:rsidR="002B33A2" w:rsidRPr="002B33A2">
        <w:rPr>
          <w:sz w:val="24"/>
          <w:szCs w:val="24"/>
        </w:rPr>
        <w:t xml:space="preserve">U prijedlogu se u bitnome navodi kako kod dužnika postoji predstečajni razlog prijeteće nesposobnosti za plaćanje jer dužnik svoje postojeće obveze neće moći ispuniti po dospijeću, a u Očevidniku redoslijeda osnova za plaćanje koji vodi Financijska agencija ima jednu ili više evidentiranih neizvršenih osnova za plaćanje koje je trebalo, na temelju </w:t>
      </w:r>
      <w:r w:rsidR="002B33A2" w:rsidRPr="002B33A2">
        <w:rPr>
          <w:sz w:val="24"/>
          <w:szCs w:val="24"/>
        </w:rPr>
        <w:lastRenderedPageBreak/>
        <w:t>valjanih osnova za plaćanje, bez daljnjeg pristanka dužnika naplatiti s bilo kojeg od njegovih računa.</w:t>
      </w:r>
    </w:p>
    <w:p w:rsidRDefault="00D318CB" w:rsidP="00D318CB" w:rsidR="00D318CB">
      <w:pPr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Postupajući po rješenju suda od </w:t>
      </w:r>
      <w:r w:rsidR="000D7823">
        <w:rPr>
          <w:sz w:val="24"/>
          <w:szCs w:val="24"/>
          <w:lang w:eastAsia="en-US"/>
        </w:rPr>
        <w:t>22. kolovoza 2018</w:t>
      </w:r>
      <w:r>
        <w:rPr>
          <w:sz w:val="24"/>
          <w:szCs w:val="24"/>
          <w:lang w:eastAsia="en-US"/>
        </w:rPr>
        <w:t xml:space="preserve">. dužnik je, uz podnesak od </w:t>
      </w:r>
      <w:r w:rsidR="000D7823">
        <w:rPr>
          <w:sz w:val="24"/>
          <w:szCs w:val="24"/>
          <w:lang w:eastAsia="en-US"/>
        </w:rPr>
        <w:t xml:space="preserve">6. rujna </w:t>
      </w:r>
      <w:r>
        <w:rPr>
          <w:sz w:val="24"/>
          <w:szCs w:val="24"/>
          <w:lang w:eastAsia="en-US"/>
        </w:rPr>
        <w:t>2018., dostavio dopunu prijedlog za otvaranje predstečajnoga postupka u skladu s nalogom suda iz tog rješenja.</w:t>
      </w:r>
    </w:p>
    <w:p w:rsidRDefault="00D318CB" w:rsidP="00D318CB" w:rsidR="00D318CB">
      <w:pPr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Dužnik je dostavio potvrdu o uplati predujma troškova predstečajnoga postupka u iznosu od 5.000,00 kn (list </w:t>
      </w:r>
      <w:r w:rsidR="000D7823">
        <w:rPr>
          <w:sz w:val="24"/>
          <w:szCs w:val="24"/>
          <w:lang w:eastAsia="en-US"/>
        </w:rPr>
        <w:t>15</w:t>
      </w:r>
      <w:r>
        <w:rPr>
          <w:sz w:val="24"/>
          <w:szCs w:val="24"/>
          <w:lang w:eastAsia="en-US"/>
        </w:rPr>
        <w:t>. spisa) u skladu s odredbom čl</w:t>
      </w:r>
      <w:r w:rsidR="000D7823">
        <w:rPr>
          <w:sz w:val="24"/>
          <w:szCs w:val="24"/>
          <w:lang w:eastAsia="en-US"/>
        </w:rPr>
        <w:t>anka</w:t>
      </w:r>
      <w:r>
        <w:rPr>
          <w:sz w:val="24"/>
          <w:szCs w:val="24"/>
          <w:lang w:eastAsia="en-US"/>
        </w:rPr>
        <w:t xml:space="preserve"> 28. st</w:t>
      </w:r>
      <w:r w:rsidR="000D7823">
        <w:rPr>
          <w:sz w:val="24"/>
          <w:szCs w:val="24"/>
          <w:lang w:eastAsia="en-US"/>
        </w:rPr>
        <w:t>avka</w:t>
      </w:r>
      <w:r w:rsidR="00F41F47">
        <w:rPr>
          <w:sz w:val="24"/>
          <w:szCs w:val="24"/>
          <w:lang w:eastAsia="en-US"/>
        </w:rPr>
        <w:t xml:space="preserve"> 1.  SZ-a, te potvrdu Financijske agencije o blokadi računa i novčanih sredstava (list 31. spisa).</w:t>
      </w:r>
    </w:p>
    <w:p w:rsidRDefault="00A03D63" w:rsidP="00A664C0" w:rsidR="00DE3C80">
      <w:pPr>
        <w:pStyle w:val="Default"/>
        <w:ind w:firstLine="708"/>
        <w:jc w:val="both"/>
      </w:pPr>
      <w:r>
        <w:rPr>
          <w:lang w:eastAsia="en-US"/>
        </w:rPr>
        <w:t>U skladu s odredb</w:t>
      </w:r>
      <w:r w:rsidR="00FF1D6F">
        <w:rPr>
          <w:lang w:eastAsia="en-US"/>
        </w:rPr>
        <w:t>a</w:t>
      </w:r>
      <w:r>
        <w:rPr>
          <w:lang w:eastAsia="en-US"/>
        </w:rPr>
        <w:t>m</w:t>
      </w:r>
      <w:r w:rsidR="00FF1D6F">
        <w:rPr>
          <w:lang w:eastAsia="en-US"/>
        </w:rPr>
        <w:t>a</w:t>
      </w:r>
      <w:r w:rsidR="00924FE0">
        <w:rPr>
          <w:lang w:eastAsia="en-US"/>
        </w:rPr>
        <w:t xml:space="preserve"> članka </w:t>
      </w:r>
      <w:r w:rsidR="00FF1D6F">
        <w:rPr>
          <w:lang w:eastAsia="en-US"/>
        </w:rPr>
        <w:t>17. st</w:t>
      </w:r>
      <w:r w:rsidR="00924FE0">
        <w:rPr>
          <w:lang w:eastAsia="en-US"/>
        </w:rPr>
        <w:t>avka</w:t>
      </w:r>
      <w:r w:rsidR="00FF1D6F">
        <w:rPr>
          <w:lang w:eastAsia="en-US"/>
        </w:rPr>
        <w:t xml:space="preserve"> 1. i 2. u vezi s odredbom čl</w:t>
      </w:r>
      <w:r w:rsidR="00924FE0">
        <w:rPr>
          <w:lang w:eastAsia="en-US"/>
        </w:rPr>
        <w:t>anka</w:t>
      </w:r>
      <w:r w:rsidR="00FF1D6F">
        <w:rPr>
          <w:lang w:eastAsia="en-US"/>
        </w:rPr>
        <w:t xml:space="preserve"> 16. st</w:t>
      </w:r>
      <w:r w:rsidR="00924FE0">
        <w:rPr>
          <w:lang w:eastAsia="en-US"/>
        </w:rPr>
        <w:t>avka</w:t>
      </w:r>
      <w:r w:rsidR="00FF1D6F">
        <w:rPr>
          <w:lang w:eastAsia="en-US"/>
        </w:rPr>
        <w:t xml:space="preserve"> </w:t>
      </w:r>
      <w:r w:rsidR="00890972">
        <w:rPr>
          <w:lang w:eastAsia="en-US"/>
        </w:rPr>
        <w:t xml:space="preserve">1. </w:t>
      </w:r>
      <w:r w:rsidR="00FF1D6F">
        <w:rPr>
          <w:lang w:eastAsia="en-US"/>
        </w:rPr>
        <w:t>SZ-a, dužnik je u</w:t>
      </w:r>
      <w:r w:rsidR="00CA402F">
        <w:rPr>
          <w:lang w:eastAsia="en-US"/>
        </w:rPr>
        <w:t>z</w:t>
      </w:r>
      <w:r w:rsidR="00FF1D6F">
        <w:rPr>
          <w:lang w:eastAsia="en-US"/>
        </w:rPr>
        <w:t xml:space="preserve"> prijedlog dostavio</w:t>
      </w:r>
      <w:r w:rsidR="00A664C0">
        <w:rPr>
          <w:lang w:eastAsia="en-US"/>
        </w:rPr>
        <w:t xml:space="preserve"> </w:t>
      </w:r>
      <w:r w:rsidR="00CA402F">
        <w:rPr>
          <w:lang w:eastAsia="en-US"/>
        </w:rPr>
        <w:t>popis i</w:t>
      </w:r>
      <w:r w:rsidR="00924FE0">
        <w:rPr>
          <w:lang w:eastAsia="en-US"/>
        </w:rPr>
        <w:t xml:space="preserve">movine i obveza dužnika (list </w:t>
      </w:r>
      <w:r w:rsidR="000D7823">
        <w:rPr>
          <w:lang w:eastAsia="en-US"/>
        </w:rPr>
        <w:t>16</w:t>
      </w:r>
      <w:r w:rsidR="00CA402F">
        <w:rPr>
          <w:lang w:eastAsia="en-US"/>
        </w:rPr>
        <w:t xml:space="preserve">. spisa). Uvidom u navedeni popis u bitnome je utvrđeno kako </w:t>
      </w:r>
      <w:r w:rsidR="000D7823">
        <w:rPr>
          <w:lang w:eastAsia="en-US"/>
        </w:rPr>
        <w:t xml:space="preserve">je dužnik vlasnik pokretnina taksativno navedenih u popisu dugotrajne imovine (list 18. spisa) ukupne vrijednosti 16.116,29 kn, da je 30. svibnja 2018. na poslovnom računu imao novčana sredstva u iznosu od 738,08 kn, te da nema nikakve druge imovine. </w:t>
      </w:r>
      <w:r w:rsidR="00924FE0">
        <w:rPr>
          <w:lang w:eastAsia="en-US"/>
        </w:rPr>
        <w:t>O</w:t>
      </w:r>
      <w:r w:rsidR="00F45242" w:rsidRPr="009D3D79">
        <w:t xml:space="preserve">sim toga, iz navedenog popisa imovine i obveza </w:t>
      </w:r>
      <w:r w:rsidR="00BE529F">
        <w:t xml:space="preserve">u bitnome </w:t>
      </w:r>
      <w:r w:rsidR="00F45242" w:rsidRPr="009D3D79">
        <w:t>proizlazi kako obveze dužnika unesene u poslovne knjige dužnika iznose</w:t>
      </w:r>
      <w:r w:rsidR="00DE7573" w:rsidRPr="009D3D79">
        <w:t xml:space="preserve"> </w:t>
      </w:r>
      <w:r w:rsidR="000D7823">
        <w:t xml:space="preserve">100.336,64 </w:t>
      </w:r>
      <w:r w:rsidR="007707C2">
        <w:t>kn</w:t>
      </w:r>
      <w:r w:rsidR="009957A6">
        <w:t>, da su tražbine Republike Hrvatske, Ministarstva financija, Porezne uprave iz radnog odnosa na dan 31</w:t>
      </w:r>
      <w:r w:rsidR="00F41F47">
        <w:t xml:space="preserve">. </w:t>
      </w:r>
      <w:r w:rsidR="009957A6">
        <w:t xml:space="preserve">svibnja 2018. iznosile 4.836,92 kn, dok tražbine radnika iznose 44.098,00 kn. </w:t>
      </w:r>
      <w:r w:rsidR="001A7FBC">
        <w:t xml:space="preserve">Nadalje, iz navedenog popisa u bitnome proizlazi da </w:t>
      </w:r>
      <w:r w:rsidR="00DE3C80">
        <w:t>dužnik nema razlučnih niti izlučnih prava.</w:t>
      </w:r>
    </w:p>
    <w:p w:rsidRDefault="009E65D4" w:rsidP="009E65D4" w:rsidR="009E65D4" w:rsidRPr="00165408">
      <w:pPr>
        <w:ind w:firstLine="708"/>
        <w:jc w:val="both"/>
        <w:rPr>
          <w:sz w:val="24"/>
          <w:szCs w:val="24"/>
        </w:rPr>
      </w:pPr>
      <w:r w:rsidRPr="00165408">
        <w:rPr>
          <w:sz w:val="24"/>
          <w:szCs w:val="24"/>
        </w:rPr>
        <w:t>Nadalje, u skladu s odredbama čl</w:t>
      </w:r>
      <w:r w:rsidR="001E16D5">
        <w:rPr>
          <w:sz w:val="24"/>
          <w:szCs w:val="24"/>
        </w:rPr>
        <w:t>anka</w:t>
      </w:r>
      <w:r w:rsidRPr="00165408">
        <w:rPr>
          <w:sz w:val="24"/>
          <w:szCs w:val="24"/>
        </w:rPr>
        <w:t xml:space="preserve"> 26. SZ-a, dužnik je </w:t>
      </w:r>
      <w:r w:rsidR="002C7DD9">
        <w:rPr>
          <w:sz w:val="24"/>
          <w:szCs w:val="24"/>
        </w:rPr>
        <w:t xml:space="preserve">uz prijedlog </w:t>
      </w:r>
      <w:r w:rsidRPr="00165408">
        <w:rPr>
          <w:sz w:val="24"/>
          <w:szCs w:val="24"/>
        </w:rPr>
        <w:t xml:space="preserve">dostavio financijske izvještaje u skladu sa Zakonom o računovodstvu koji nisu stariji od tri mjeseca od dana podnošenja prijedloga za otvaranje predstečajnoga postupka, izjavu o broju zaposlenih na zadnji  dan u mjesecu koji prethodi danu podnošenja prijedloga i prijedlog plana restrukturiranja. </w:t>
      </w:r>
    </w:p>
    <w:p w:rsidRDefault="009E65D4" w:rsidP="00F41F47" w:rsidR="009E65D4">
      <w:pPr>
        <w:jc w:val="both"/>
        <w:rPr>
          <w:sz w:val="24"/>
          <w:szCs w:val="24"/>
        </w:rPr>
      </w:pPr>
      <w:r w:rsidRPr="00165408">
        <w:rPr>
          <w:sz w:val="24"/>
          <w:szCs w:val="24"/>
        </w:rPr>
        <w:tab/>
        <w:t>Uvidom u prijedlog plana restrukturiranja utvrđeno je da sadrži sve obvezatne sastojke propisane odredbama čl</w:t>
      </w:r>
      <w:r w:rsidR="001E16D5">
        <w:rPr>
          <w:sz w:val="24"/>
          <w:szCs w:val="24"/>
        </w:rPr>
        <w:t>anka</w:t>
      </w:r>
      <w:r w:rsidRPr="00165408">
        <w:rPr>
          <w:sz w:val="24"/>
          <w:szCs w:val="24"/>
        </w:rPr>
        <w:t xml:space="preserve"> 27. SZ-a, i to: činjenice i okolnosti iz kojih proizlazi postojanje prijeteće nesposobnosti za</w:t>
      </w:r>
      <w:r w:rsidRPr="00432E9F">
        <w:rPr>
          <w:sz w:val="24"/>
          <w:szCs w:val="24"/>
        </w:rPr>
        <w:t xml:space="preserve">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godine, planiranu bilancu na zadnji dan razdoblja za koje je sastavljen plan poslovanja, analizu svih tražbina prema visini i vrsti, ponudu vjerovnicima, rok za dobrovoljno ispunjenje i planirani iznos troškova restrukturiranja.</w:t>
      </w:r>
    </w:p>
    <w:p w:rsidRDefault="00ED0638" w:rsidP="00ED0638" w:rsidR="0043053B">
      <w:pPr>
        <w:pStyle w:val="Default"/>
        <w:ind w:firstLine="708"/>
        <w:jc w:val="both"/>
      </w:pPr>
      <w:r>
        <w:t xml:space="preserve">Konačno, uvidom u </w:t>
      </w:r>
      <w:r w:rsidR="0043053B" w:rsidRPr="005436AB">
        <w:t xml:space="preserve">Potvrdu </w:t>
      </w:r>
      <w:r w:rsidR="0043053B">
        <w:t xml:space="preserve">Financijske agencije o blokadi računa i novčanih sredstava </w:t>
      </w:r>
      <w:r w:rsidR="0043053B" w:rsidRPr="005436AB">
        <w:t xml:space="preserve">(list </w:t>
      </w:r>
      <w:r w:rsidR="00F41F47">
        <w:t>31</w:t>
      </w:r>
      <w:r w:rsidR="0043053B" w:rsidRPr="005436AB">
        <w:t>. spisa)</w:t>
      </w:r>
      <w:r w:rsidR="0043053B">
        <w:t xml:space="preserve"> </w:t>
      </w:r>
      <w:r w:rsidR="00C50128">
        <w:t xml:space="preserve">utvrđeno je </w:t>
      </w:r>
      <w:r w:rsidR="0043053B">
        <w:t xml:space="preserve">kako je </w:t>
      </w:r>
      <w:r w:rsidR="00F41F47">
        <w:t xml:space="preserve">30. srpnja 2018. (dakle, na dan podnošenja prijedloga za otvaranje predstečajnoga postupka) </w:t>
      </w:r>
      <w:r w:rsidR="0043053B">
        <w:t xml:space="preserve">na računima i novčanim sredstvima dužnika evidentirano </w:t>
      </w:r>
      <w:r w:rsidR="00F41F47">
        <w:t>56</w:t>
      </w:r>
      <w:r w:rsidR="0043053B">
        <w:t xml:space="preserve"> dan</w:t>
      </w:r>
      <w:r w:rsidR="00AC2D7B">
        <w:t>a</w:t>
      </w:r>
      <w:r w:rsidR="0043053B">
        <w:t xml:space="preserve"> blokade zbog nepodmirenih osnova za plaćanje evidentiranih u Očevidniku </w:t>
      </w:r>
      <w:r w:rsidR="00AC2D7B">
        <w:t xml:space="preserve">redoslijeda osnova za plaćanje, </w:t>
      </w:r>
      <w:r w:rsidR="0043053B">
        <w:t xml:space="preserve">te da </w:t>
      </w:r>
      <w:r w:rsidR="001E16D5">
        <w:t xml:space="preserve">su </w:t>
      </w:r>
      <w:r w:rsidR="0043053B">
        <w:t>nepodmirene obveze na taj dan iznos</w:t>
      </w:r>
      <w:r w:rsidR="001E16D5">
        <w:t xml:space="preserve">ile </w:t>
      </w:r>
      <w:r w:rsidR="00F41F47">
        <w:t>51.556,58</w:t>
      </w:r>
      <w:r w:rsidR="0043053B">
        <w:t xml:space="preserve"> kn.</w:t>
      </w:r>
    </w:p>
    <w:p w:rsidRDefault="004B587B" w:rsidP="004B587B" w:rsidR="004B58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>Uzevši u obzir navedeno</w:t>
      </w:r>
      <w:r w:rsidRPr="004B587B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sud je, </w:t>
      </w:r>
      <w:r w:rsidRPr="004E77EF">
        <w:rPr>
          <w:sz w:val="24"/>
          <w:szCs w:val="24"/>
        </w:rPr>
        <w:t>na temelju odredbe čl</w:t>
      </w:r>
      <w:r w:rsidR="001E16D5">
        <w:rPr>
          <w:sz w:val="24"/>
          <w:szCs w:val="24"/>
        </w:rPr>
        <w:t>anka</w:t>
      </w:r>
      <w:r w:rsidRPr="004E77EF">
        <w:rPr>
          <w:sz w:val="24"/>
          <w:szCs w:val="24"/>
        </w:rPr>
        <w:t xml:space="preserve"> </w:t>
      </w:r>
      <w:r>
        <w:rPr>
          <w:sz w:val="24"/>
          <w:szCs w:val="24"/>
        </w:rPr>
        <w:t>33</w:t>
      </w:r>
      <w:r w:rsidRPr="004E77EF">
        <w:rPr>
          <w:sz w:val="24"/>
          <w:szCs w:val="24"/>
        </w:rPr>
        <w:t>. st</w:t>
      </w:r>
      <w:r w:rsidR="001E16D5">
        <w:rPr>
          <w:sz w:val="24"/>
          <w:szCs w:val="24"/>
        </w:rPr>
        <w:t>avka</w:t>
      </w:r>
      <w:r w:rsidRPr="004E77EF">
        <w:rPr>
          <w:sz w:val="24"/>
          <w:szCs w:val="24"/>
        </w:rPr>
        <w:t xml:space="preserve"> 1. </w:t>
      </w:r>
      <w:r w:rsidR="004C3A60">
        <w:rPr>
          <w:sz w:val="24"/>
          <w:szCs w:val="24"/>
        </w:rPr>
        <w:t>u vezi s odredbom čl</w:t>
      </w:r>
      <w:r w:rsidR="001E16D5">
        <w:rPr>
          <w:sz w:val="24"/>
          <w:szCs w:val="24"/>
        </w:rPr>
        <w:t>anka</w:t>
      </w:r>
      <w:r w:rsidR="004C3A60">
        <w:rPr>
          <w:sz w:val="24"/>
          <w:szCs w:val="24"/>
        </w:rPr>
        <w:t xml:space="preserve"> 4. </w:t>
      </w:r>
      <w:r w:rsidRPr="004E77EF">
        <w:rPr>
          <w:sz w:val="24"/>
          <w:szCs w:val="24"/>
        </w:rPr>
        <w:t>SZ-a</w:t>
      </w:r>
      <w:r>
        <w:rPr>
          <w:sz w:val="24"/>
          <w:szCs w:val="24"/>
        </w:rPr>
        <w:t>,</w:t>
      </w:r>
      <w:r w:rsidRPr="004E77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donio rješenje o otvaranju predstečajnoga postupka </w:t>
      </w:r>
      <w:r w:rsidR="00ED7EAC">
        <w:rPr>
          <w:sz w:val="24"/>
          <w:szCs w:val="24"/>
        </w:rPr>
        <w:t>(točka I. izreke ovog rješenja).</w:t>
      </w:r>
    </w:p>
    <w:p w:rsidRDefault="002035AE" w:rsidP="0016347A" w:rsidR="0016347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rješenja temelji se na odredbi čl</w:t>
      </w:r>
      <w:r w:rsidR="001E16D5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r w:rsidR="0038200A">
        <w:rPr>
          <w:sz w:val="24"/>
          <w:szCs w:val="24"/>
        </w:rPr>
        <w:t>33. st</w:t>
      </w:r>
      <w:r w:rsidR="001E16D5">
        <w:rPr>
          <w:sz w:val="24"/>
          <w:szCs w:val="24"/>
        </w:rPr>
        <w:t>avka</w:t>
      </w:r>
      <w:r w:rsidR="0038200A">
        <w:rPr>
          <w:sz w:val="24"/>
          <w:szCs w:val="24"/>
        </w:rPr>
        <w:t xml:space="preserve"> 2. </w:t>
      </w:r>
      <w:r w:rsidR="001E16D5">
        <w:rPr>
          <w:sz w:val="24"/>
          <w:szCs w:val="24"/>
        </w:rPr>
        <w:t>S</w:t>
      </w:r>
      <w:r>
        <w:rPr>
          <w:sz w:val="24"/>
          <w:szCs w:val="24"/>
        </w:rPr>
        <w:t>Z-a</w:t>
      </w:r>
      <w:r w:rsidRPr="00E940B3">
        <w:rPr>
          <w:sz w:val="24"/>
          <w:szCs w:val="24"/>
        </w:rPr>
        <w:t>.</w:t>
      </w:r>
      <w:r w:rsidR="00E940B3" w:rsidRPr="00E940B3">
        <w:rPr>
          <w:color w:val="000000"/>
          <w:sz w:val="24"/>
          <w:szCs w:val="24"/>
        </w:rPr>
        <w:t xml:space="preserve"> </w:t>
      </w:r>
      <w:r w:rsidR="0016347A">
        <w:rPr>
          <w:color w:val="000000"/>
          <w:sz w:val="24"/>
          <w:szCs w:val="24"/>
        </w:rPr>
        <w:t xml:space="preserve">Izbor povjerenika obavljen je </w:t>
      </w:r>
      <w:r w:rsidR="0016347A" w:rsidRPr="004E77EF">
        <w:rPr>
          <w:sz w:val="24"/>
          <w:szCs w:val="24"/>
        </w:rPr>
        <w:t xml:space="preserve">metodom slučajnog odabira </w:t>
      </w:r>
      <w:r w:rsidR="0016347A">
        <w:rPr>
          <w:sz w:val="24"/>
          <w:szCs w:val="24"/>
        </w:rPr>
        <w:t>u skladu s odredbom čl</w:t>
      </w:r>
      <w:r w:rsidR="001E16D5">
        <w:rPr>
          <w:sz w:val="24"/>
          <w:szCs w:val="24"/>
        </w:rPr>
        <w:t>anka</w:t>
      </w:r>
      <w:r w:rsidR="0016347A">
        <w:rPr>
          <w:sz w:val="24"/>
          <w:szCs w:val="24"/>
        </w:rPr>
        <w:t xml:space="preserve"> 84. st</w:t>
      </w:r>
      <w:r w:rsidR="001E16D5">
        <w:rPr>
          <w:sz w:val="24"/>
          <w:szCs w:val="24"/>
        </w:rPr>
        <w:t>avka</w:t>
      </w:r>
      <w:r w:rsidR="0016347A">
        <w:rPr>
          <w:sz w:val="24"/>
          <w:szCs w:val="24"/>
        </w:rPr>
        <w:t xml:space="preserve"> 1. u vezi s odredbom čl</w:t>
      </w:r>
      <w:r w:rsidR="001E16D5">
        <w:rPr>
          <w:sz w:val="24"/>
          <w:szCs w:val="24"/>
        </w:rPr>
        <w:t>anka</w:t>
      </w:r>
      <w:r w:rsidR="0016347A">
        <w:rPr>
          <w:sz w:val="24"/>
          <w:szCs w:val="24"/>
        </w:rPr>
        <w:t xml:space="preserve"> 23. st</w:t>
      </w:r>
      <w:r w:rsidR="001E16D5">
        <w:rPr>
          <w:sz w:val="24"/>
          <w:szCs w:val="24"/>
        </w:rPr>
        <w:t>avka</w:t>
      </w:r>
      <w:r w:rsidR="0016347A">
        <w:rPr>
          <w:sz w:val="24"/>
          <w:szCs w:val="24"/>
        </w:rPr>
        <w:t xml:space="preserve"> 3. SZ-a.</w:t>
      </w:r>
    </w:p>
    <w:p w:rsidRDefault="00ED7EAC" w:rsidP="0016347A" w:rsidR="0016347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Odluke iz točke III. – </w:t>
      </w:r>
      <w:r w:rsidR="0043053B">
        <w:rPr>
          <w:sz w:val="24"/>
          <w:szCs w:val="24"/>
        </w:rPr>
        <w:t xml:space="preserve">V. i točke IX. – XI. izreke </w:t>
      </w:r>
      <w:r>
        <w:rPr>
          <w:sz w:val="24"/>
          <w:szCs w:val="24"/>
        </w:rPr>
        <w:t>izreke rješenja temelje se na odredbama čl</w:t>
      </w:r>
      <w:r w:rsidR="001E16D5">
        <w:rPr>
          <w:sz w:val="24"/>
          <w:szCs w:val="24"/>
        </w:rPr>
        <w:t>anka</w:t>
      </w:r>
      <w:r>
        <w:rPr>
          <w:sz w:val="24"/>
          <w:szCs w:val="24"/>
        </w:rPr>
        <w:t xml:space="preserve"> 34. st</w:t>
      </w:r>
      <w:r w:rsidR="001E16D5">
        <w:rPr>
          <w:sz w:val="24"/>
          <w:szCs w:val="24"/>
        </w:rPr>
        <w:t>avka</w:t>
      </w:r>
      <w:r>
        <w:rPr>
          <w:sz w:val="24"/>
          <w:szCs w:val="24"/>
        </w:rPr>
        <w:t xml:space="preserve"> 1. SZ-a kojima je propisan obvezatan sadržaj rješenja o otvaranju predstečajnoga postupka.</w:t>
      </w:r>
    </w:p>
    <w:p w:rsidRDefault="0043053B" w:rsidP="00764B18" w:rsidR="00764B18" w:rsidRPr="001C71B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Dodatno se ukazuje kako je </w:t>
      </w:r>
      <w:r w:rsidR="00764B18" w:rsidRPr="001C71B2">
        <w:rPr>
          <w:sz w:val="24"/>
          <w:szCs w:val="24"/>
        </w:rPr>
        <w:t>odredbom čl</w:t>
      </w:r>
      <w:r w:rsidR="001E16D5">
        <w:rPr>
          <w:sz w:val="24"/>
          <w:szCs w:val="24"/>
        </w:rPr>
        <w:t>anka</w:t>
      </w:r>
      <w:r w:rsidR="00764B18" w:rsidRPr="001C71B2">
        <w:rPr>
          <w:sz w:val="24"/>
          <w:szCs w:val="24"/>
        </w:rPr>
        <w:t xml:space="preserve"> 12. </w:t>
      </w:r>
      <w:r w:rsidR="00764B18">
        <w:rPr>
          <w:sz w:val="24"/>
          <w:szCs w:val="24"/>
        </w:rPr>
        <w:t>st</w:t>
      </w:r>
      <w:r w:rsidR="001E16D5">
        <w:rPr>
          <w:sz w:val="24"/>
          <w:szCs w:val="24"/>
        </w:rPr>
        <w:t>avka</w:t>
      </w:r>
      <w:r w:rsidR="00764B18">
        <w:rPr>
          <w:sz w:val="24"/>
          <w:szCs w:val="24"/>
        </w:rPr>
        <w:t xml:space="preserve"> 1. </w:t>
      </w:r>
      <w:r w:rsidR="00764B18" w:rsidRPr="001C71B2">
        <w:rPr>
          <w:sz w:val="24"/>
          <w:szCs w:val="24"/>
        </w:rPr>
        <w:t>SZ-a određeno kako se dostava smatra obavljenom istekom osmoga dana od dana objave pismena na mrežnoj stranici e-Oglasna ploča sudova.</w:t>
      </w:r>
    </w:p>
    <w:p w:rsidRDefault="00764B18" w:rsidP="009957A6" w:rsidR="00764B18" w:rsidRPr="00432E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Nadalje, o</w:t>
      </w:r>
      <w:r w:rsidRPr="00432E9F">
        <w:rPr>
          <w:sz w:val="24"/>
          <w:szCs w:val="24"/>
        </w:rPr>
        <w:t>dredbama čl</w:t>
      </w:r>
      <w:r w:rsidR="001E16D5">
        <w:rPr>
          <w:sz w:val="24"/>
          <w:szCs w:val="24"/>
        </w:rPr>
        <w:t>anka</w:t>
      </w:r>
      <w:r w:rsidRPr="00432E9F">
        <w:rPr>
          <w:sz w:val="24"/>
          <w:szCs w:val="24"/>
        </w:rPr>
        <w:t xml:space="preserve"> 36. st</w:t>
      </w:r>
      <w:r w:rsidR="001E16D5">
        <w:rPr>
          <w:sz w:val="24"/>
          <w:szCs w:val="24"/>
        </w:rPr>
        <w:t>avka</w:t>
      </w:r>
      <w:r w:rsidRPr="00432E9F">
        <w:rPr>
          <w:sz w:val="24"/>
          <w:szCs w:val="24"/>
        </w:rPr>
        <w:t xml:space="preserve"> 1. SZ-a propisan je obvezatan sadržaj prijave tražbine i određeno je da se prijava tražbine podnosi na propisanom obrascu te da se uz prijavu tražbine u prijepisu prilažu isprave iz kojih tražbina proizlazi, odnosno kojima se dokazuje.</w:t>
      </w:r>
    </w:p>
    <w:p w:rsidRDefault="00764B18" w:rsidP="00F41F47" w:rsidR="00764B18" w:rsidRPr="00432E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Osim toga, p</w:t>
      </w:r>
      <w:r w:rsidRPr="00432E9F">
        <w:rPr>
          <w:sz w:val="24"/>
          <w:szCs w:val="24"/>
        </w:rPr>
        <w:t>rema odredbama čl</w:t>
      </w:r>
      <w:r w:rsidR="001E16D5">
        <w:rPr>
          <w:sz w:val="24"/>
          <w:szCs w:val="24"/>
        </w:rPr>
        <w:t>anka</w:t>
      </w:r>
      <w:r w:rsidRPr="00432E9F">
        <w:rPr>
          <w:sz w:val="24"/>
          <w:szCs w:val="24"/>
        </w:rPr>
        <w:t xml:space="preserve"> 38. st</w:t>
      </w:r>
      <w:r w:rsidR="001E16D5">
        <w:rPr>
          <w:sz w:val="24"/>
          <w:szCs w:val="24"/>
        </w:rPr>
        <w:t>avka</w:t>
      </w:r>
      <w:r w:rsidRPr="00432E9F">
        <w:rPr>
          <w:sz w:val="24"/>
          <w:szCs w:val="24"/>
        </w:rPr>
        <w:t xml:space="preserve"> 1. SZ-a razlučni vjerovnici dužni </w:t>
      </w:r>
      <w:r w:rsidR="002471F8">
        <w:rPr>
          <w:sz w:val="24"/>
          <w:szCs w:val="24"/>
        </w:rPr>
        <w:t xml:space="preserve">su nadležnu jedinicu Financijske agencije u roku za prijavu tražbine obavijestiti </w:t>
      </w:r>
      <w:r w:rsidRPr="00432E9F">
        <w:rPr>
          <w:sz w:val="24"/>
          <w:szCs w:val="24"/>
        </w:rPr>
        <w:t>o svojim razlučnim pravima, pravnoj osnovi razlučnoga prava i dijelu imovine dužnika na koji se njihovo razlučno pravo odnosi te dati izjavu odriču li se ili ne odriču prava na odvojeno namirenje, dok su prema odredbi čl</w:t>
      </w:r>
      <w:r w:rsidR="001E16D5">
        <w:rPr>
          <w:sz w:val="24"/>
          <w:szCs w:val="24"/>
        </w:rPr>
        <w:t>anka</w:t>
      </w:r>
      <w:r w:rsidRPr="00432E9F">
        <w:rPr>
          <w:sz w:val="24"/>
          <w:szCs w:val="24"/>
        </w:rPr>
        <w:t xml:space="preserve"> 38. st</w:t>
      </w:r>
      <w:r w:rsidR="001E16D5">
        <w:rPr>
          <w:sz w:val="24"/>
          <w:szCs w:val="24"/>
        </w:rPr>
        <w:t>avka</w:t>
      </w:r>
      <w:r w:rsidRPr="00432E9F">
        <w:rPr>
          <w:sz w:val="24"/>
          <w:szCs w:val="24"/>
        </w:rPr>
        <w:t xml:space="preserve"> 2. SZ-a izlučni vjerovnici dužni </w:t>
      </w:r>
      <w:r w:rsidR="003C4ADB">
        <w:rPr>
          <w:sz w:val="24"/>
          <w:szCs w:val="24"/>
        </w:rPr>
        <w:t xml:space="preserve">nadležnu jedinicu Financijske agencije u roku za prijavu tražbine obavijestiti o </w:t>
      </w:r>
      <w:r w:rsidRPr="00432E9F">
        <w:rPr>
          <w:sz w:val="24"/>
          <w:szCs w:val="24"/>
        </w:rPr>
        <w:t xml:space="preserve"> svojim pravima, pravnoj osnovi izlučnoga prava i dijelu imovine dužnika na koji se</w:t>
      </w:r>
      <w:r>
        <w:rPr>
          <w:sz w:val="24"/>
          <w:szCs w:val="24"/>
        </w:rPr>
        <w:t xml:space="preserve"> odnosi njihovo izlučno pravo. </w:t>
      </w:r>
      <w:r w:rsidRPr="00432E9F">
        <w:rPr>
          <w:sz w:val="24"/>
          <w:szCs w:val="24"/>
        </w:rPr>
        <w:t xml:space="preserve">Razlučni i izlučni vjerovnici dužni su </w:t>
      </w:r>
      <w:r w:rsidR="003C4ADB">
        <w:rPr>
          <w:sz w:val="24"/>
          <w:szCs w:val="24"/>
        </w:rPr>
        <w:t xml:space="preserve">u obavijesti </w:t>
      </w:r>
      <w:r w:rsidRPr="00432E9F">
        <w:rPr>
          <w:sz w:val="24"/>
          <w:szCs w:val="24"/>
        </w:rPr>
        <w:t>dati izjavu o pristanku ili uskrati pristanka odgode namirenja iz predmeta na koji se odnosi njihovo razlučno pravo, odnosno izdvajanja predmeta na koje se odnosi njihovo izlučno pravo radi provedbe plana restrukturiranja (čl</w:t>
      </w:r>
      <w:r w:rsidR="001E16D5">
        <w:rPr>
          <w:sz w:val="24"/>
          <w:szCs w:val="24"/>
        </w:rPr>
        <w:t>anak</w:t>
      </w:r>
      <w:r w:rsidRPr="00432E9F">
        <w:rPr>
          <w:sz w:val="24"/>
          <w:szCs w:val="24"/>
        </w:rPr>
        <w:t xml:space="preserve"> 38. st</w:t>
      </w:r>
      <w:r w:rsidR="001E16D5">
        <w:rPr>
          <w:sz w:val="24"/>
          <w:szCs w:val="24"/>
        </w:rPr>
        <w:t>avak</w:t>
      </w:r>
      <w:r w:rsidRPr="00432E9F">
        <w:rPr>
          <w:sz w:val="24"/>
          <w:szCs w:val="24"/>
        </w:rPr>
        <w:t xml:space="preserve"> 3. SZ).</w:t>
      </w:r>
      <w:r w:rsidR="00DC581F">
        <w:rPr>
          <w:sz w:val="24"/>
          <w:szCs w:val="24"/>
        </w:rPr>
        <w:t xml:space="preserve"> Obavijesti iz čl</w:t>
      </w:r>
      <w:r w:rsidR="001E16D5">
        <w:rPr>
          <w:sz w:val="24"/>
          <w:szCs w:val="24"/>
        </w:rPr>
        <w:t>anka</w:t>
      </w:r>
      <w:r w:rsidR="00DC581F">
        <w:rPr>
          <w:sz w:val="24"/>
          <w:szCs w:val="24"/>
        </w:rPr>
        <w:t xml:space="preserve"> 38. st</w:t>
      </w:r>
      <w:r w:rsidR="001E16D5">
        <w:rPr>
          <w:sz w:val="24"/>
          <w:szCs w:val="24"/>
        </w:rPr>
        <w:t>avka</w:t>
      </w:r>
      <w:r w:rsidR="00DC581F">
        <w:rPr>
          <w:sz w:val="24"/>
          <w:szCs w:val="24"/>
        </w:rPr>
        <w:t xml:space="preserve"> 1. i 2. SZ-a, podnose se na obrascu za prijavu tražbine vjerovnika u predstečajnom postupku.</w:t>
      </w:r>
    </w:p>
    <w:p w:rsidRDefault="003977C7" w:rsidP="0047303B" w:rsidR="003977C7" w:rsidRPr="0047303B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Odluke iz točke VI. – VIII. izreke rješenja temelje se na odredbama </w:t>
      </w:r>
      <w:r w:rsidR="001535CD">
        <w:rPr>
          <w:color w:val="000000"/>
          <w:sz w:val="24"/>
          <w:szCs w:val="24"/>
        </w:rPr>
        <w:t xml:space="preserve">         </w:t>
      </w:r>
      <w:r w:rsidR="00CD50CE">
        <w:rPr>
          <w:color w:val="000000"/>
          <w:sz w:val="24"/>
          <w:szCs w:val="24"/>
        </w:rPr>
        <w:t>čl</w:t>
      </w:r>
      <w:r w:rsidR="001E16D5">
        <w:rPr>
          <w:color w:val="000000"/>
          <w:sz w:val="24"/>
          <w:szCs w:val="24"/>
        </w:rPr>
        <w:t>anka</w:t>
      </w:r>
      <w:r w:rsidR="00CD50CE">
        <w:rPr>
          <w:color w:val="000000"/>
          <w:sz w:val="24"/>
          <w:szCs w:val="24"/>
        </w:rPr>
        <w:t xml:space="preserve"> 43. st</w:t>
      </w:r>
      <w:r w:rsidR="001E16D5">
        <w:rPr>
          <w:color w:val="000000"/>
          <w:sz w:val="24"/>
          <w:szCs w:val="24"/>
        </w:rPr>
        <w:t>avka</w:t>
      </w:r>
      <w:r w:rsidR="00CD50CE">
        <w:rPr>
          <w:color w:val="000000"/>
          <w:sz w:val="24"/>
          <w:szCs w:val="24"/>
        </w:rPr>
        <w:t xml:space="preserve"> 4. - </w:t>
      </w:r>
      <w:r>
        <w:rPr>
          <w:color w:val="000000"/>
          <w:sz w:val="24"/>
          <w:szCs w:val="24"/>
        </w:rPr>
        <w:t>6. SZ-a kojima su propisane dužnosti Financijske agencije u predstečajnom postupku.</w:t>
      </w:r>
    </w:p>
    <w:p w:rsidRDefault="00014884" w:rsidP="00544C38" w:rsidR="00C354DA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Odluka</w:t>
      </w:r>
      <w:r w:rsidR="005E2CA1">
        <w:rPr>
          <w:sz w:val="24"/>
          <w:szCs w:val="24"/>
        </w:rPr>
        <w:t xml:space="preserve"> iz točke X</w:t>
      </w:r>
      <w:r w:rsidR="003977C7">
        <w:rPr>
          <w:sz w:val="24"/>
          <w:szCs w:val="24"/>
        </w:rPr>
        <w:t>I</w:t>
      </w:r>
      <w:r w:rsidR="005E2CA1">
        <w:rPr>
          <w:sz w:val="24"/>
          <w:szCs w:val="24"/>
        </w:rPr>
        <w:t>I.</w:t>
      </w:r>
      <w:r w:rsidR="003977C7">
        <w:rPr>
          <w:sz w:val="24"/>
          <w:szCs w:val="24"/>
        </w:rPr>
        <w:t xml:space="preserve"> izreke</w:t>
      </w:r>
      <w:r>
        <w:rPr>
          <w:sz w:val="24"/>
          <w:szCs w:val="24"/>
        </w:rPr>
        <w:t xml:space="preserve"> rješenja temelji</w:t>
      </w:r>
      <w:r w:rsidR="005E2CA1">
        <w:rPr>
          <w:sz w:val="24"/>
          <w:szCs w:val="24"/>
        </w:rPr>
        <w:t xml:space="preserve"> se na o</w:t>
      </w:r>
      <w:r w:rsidR="00B17788" w:rsidRPr="00544C38">
        <w:rPr>
          <w:sz w:val="24"/>
          <w:szCs w:val="24"/>
        </w:rPr>
        <w:t>dredb</w:t>
      </w:r>
      <w:r w:rsidR="005E2CA1">
        <w:rPr>
          <w:sz w:val="24"/>
          <w:szCs w:val="24"/>
        </w:rPr>
        <w:t>i</w:t>
      </w:r>
      <w:r w:rsidR="00B17788" w:rsidRPr="00544C38">
        <w:rPr>
          <w:sz w:val="24"/>
          <w:szCs w:val="24"/>
        </w:rPr>
        <w:t xml:space="preserve"> čl</w:t>
      </w:r>
      <w:r w:rsidR="001E16D5">
        <w:rPr>
          <w:sz w:val="24"/>
          <w:szCs w:val="24"/>
        </w:rPr>
        <w:t>anka</w:t>
      </w:r>
      <w:r w:rsidR="00B17788" w:rsidRPr="00544C38">
        <w:rPr>
          <w:sz w:val="24"/>
          <w:szCs w:val="24"/>
        </w:rPr>
        <w:t xml:space="preserve"> 34. st</w:t>
      </w:r>
      <w:r w:rsidR="001E16D5">
        <w:rPr>
          <w:sz w:val="24"/>
          <w:szCs w:val="24"/>
        </w:rPr>
        <w:t>avka</w:t>
      </w:r>
      <w:r w:rsidR="00B17788" w:rsidRPr="00544C38">
        <w:rPr>
          <w:sz w:val="24"/>
          <w:szCs w:val="24"/>
        </w:rPr>
        <w:t xml:space="preserve"> 3. SZ-a </w:t>
      </w:r>
      <w:r w:rsidR="005E2CA1">
        <w:rPr>
          <w:sz w:val="24"/>
          <w:szCs w:val="24"/>
        </w:rPr>
        <w:t xml:space="preserve">kojom je </w:t>
      </w:r>
      <w:r w:rsidR="00B17788" w:rsidRPr="00544C38">
        <w:rPr>
          <w:sz w:val="24"/>
          <w:szCs w:val="24"/>
        </w:rPr>
        <w:t xml:space="preserve">propisano da će </w:t>
      </w:r>
      <w:r w:rsidR="00544C38">
        <w:rPr>
          <w:color w:val="000000"/>
          <w:sz w:val="24"/>
          <w:szCs w:val="24"/>
        </w:rPr>
        <w:t>r</w:t>
      </w:r>
      <w:r w:rsidR="00544C38" w:rsidRPr="00544C38">
        <w:rPr>
          <w:color w:val="000000"/>
          <w:sz w:val="24"/>
          <w:szCs w:val="24"/>
        </w:rPr>
        <w:t>ješenjem o otvaranju predstečajnoga postupka sud odrediti da se otvaranje predstečajnoga postupka upiše u registar u kojem je dužnik upisan i javne knjige, registre, upisnike i očevidnike u kojima je dužnik upisan kao nositelj nekoga prava.</w:t>
      </w:r>
      <w:r w:rsidR="005E2CA1">
        <w:rPr>
          <w:color w:val="000000"/>
          <w:sz w:val="24"/>
          <w:szCs w:val="24"/>
        </w:rPr>
        <w:t xml:space="preserve"> </w:t>
      </w:r>
    </w:p>
    <w:p w:rsidRDefault="00421181" w:rsidP="00544C38" w:rsidR="004211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skladu s odredbom čl</w:t>
      </w:r>
      <w:r w:rsidR="001E16D5">
        <w:rPr>
          <w:sz w:val="24"/>
          <w:szCs w:val="24"/>
        </w:rPr>
        <w:t>anka</w:t>
      </w:r>
      <w:r>
        <w:rPr>
          <w:sz w:val="24"/>
          <w:szCs w:val="24"/>
        </w:rPr>
        <w:t xml:space="preserve"> 34. st</w:t>
      </w:r>
      <w:r w:rsidR="001E16D5">
        <w:rPr>
          <w:sz w:val="24"/>
          <w:szCs w:val="24"/>
        </w:rPr>
        <w:t>avka</w:t>
      </w:r>
      <w:r>
        <w:rPr>
          <w:sz w:val="24"/>
          <w:szCs w:val="24"/>
        </w:rPr>
        <w:t xml:space="preserve"> 5. SZ-a ovo rješenje dosta</w:t>
      </w:r>
      <w:r w:rsidR="00D233D2">
        <w:rPr>
          <w:sz w:val="24"/>
          <w:szCs w:val="24"/>
        </w:rPr>
        <w:t>vit će se Financijskoj agenciji.</w:t>
      </w:r>
    </w:p>
    <w:p w:rsidRDefault="00362904" w:rsidP="00362904" w:rsidR="00362904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8F6CAF">
        <w:rPr>
          <w:sz w:val="24"/>
          <w:szCs w:val="24"/>
          <w:lang w:val="pt-BR"/>
        </w:rPr>
        <w:t>11</w:t>
      </w:r>
      <w:r w:rsidR="00E3609D">
        <w:rPr>
          <w:sz w:val="24"/>
          <w:szCs w:val="24"/>
          <w:lang w:val="pt-BR"/>
        </w:rPr>
        <w:t xml:space="preserve">. </w:t>
      </w:r>
      <w:r w:rsidR="008F6CAF">
        <w:rPr>
          <w:sz w:val="24"/>
          <w:szCs w:val="24"/>
          <w:lang w:val="pt-BR"/>
        </w:rPr>
        <w:t>rujna</w:t>
      </w:r>
      <w:r w:rsidR="00E3609D">
        <w:rPr>
          <w:sz w:val="24"/>
          <w:szCs w:val="24"/>
          <w:lang w:val="pt-BR"/>
        </w:rPr>
        <w:t xml:space="preserve"> 2018</w:t>
      </w:r>
      <w:r w:rsidRPr="004E77EF">
        <w:rPr>
          <w:sz w:val="24"/>
          <w:szCs w:val="24"/>
        </w:rPr>
        <w:t>.</w:t>
      </w:r>
    </w:p>
    <w:p w:rsidRDefault="00362904" w:rsidP="00362904" w:rsidR="00362904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362904" w:rsidP="00362904" w:rsidR="00362904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 w:rsidRPr="004E77EF">
        <w:rPr>
          <w:sz w:val="24"/>
          <w:szCs w:val="24"/>
        </w:rPr>
        <w:tab/>
      </w:r>
      <w:r>
        <w:rPr>
          <w:sz w:val="24"/>
          <w:szCs w:val="24"/>
        </w:rPr>
        <w:t>mr.sc. Ivana Koštarić Fegeš</w:t>
      </w:r>
      <w:r w:rsidR="00FD48E4">
        <w:rPr>
          <w:sz w:val="24"/>
          <w:szCs w:val="24"/>
        </w:rPr>
        <w:t>, v.r.</w:t>
      </w:r>
      <w:r w:rsidRPr="004E77EF">
        <w:rPr>
          <w:sz w:val="24"/>
          <w:szCs w:val="24"/>
        </w:rPr>
        <w:t xml:space="preserve"> </w:t>
      </w:r>
    </w:p>
    <w:p w:rsidRDefault="00B056DF" w:rsidP="00B056DF" w:rsidR="00B056DF" w:rsidRPr="00B056DF">
      <w:pPr>
        <w:rPr>
          <w:sz w:val="24"/>
          <w:szCs w:val="24"/>
        </w:rPr>
      </w:pPr>
      <w:r w:rsidRPr="00B056DF">
        <w:rPr>
          <w:sz w:val="24"/>
          <w:szCs w:val="24"/>
        </w:rPr>
        <w:tab/>
      </w:r>
      <w:r w:rsidRPr="00B056DF">
        <w:rPr>
          <w:sz w:val="24"/>
          <w:szCs w:val="24"/>
        </w:rPr>
        <w:tab/>
      </w:r>
      <w:r w:rsidRPr="00B056DF">
        <w:rPr>
          <w:sz w:val="24"/>
          <w:szCs w:val="24"/>
        </w:rPr>
        <w:tab/>
      </w:r>
      <w:r w:rsidRPr="00B056DF">
        <w:rPr>
          <w:sz w:val="24"/>
          <w:szCs w:val="24"/>
        </w:rPr>
        <w:tab/>
      </w:r>
      <w:r w:rsidRPr="00B056DF">
        <w:rPr>
          <w:sz w:val="24"/>
          <w:szCs w:val="24"/>
        </w:rPr>
        <w:tab/>
      </w:r>
    </w:p>
    <w:p w:rsidRDefault="00B056DF" w:rsidP="00B056DF" w:rsidR="00B056DF" w:rsidRPr="00B056DF">
      <w:pPr>
        <w:rPr>
          <w:sz w:val="24"/>
          <w:szCs w:val="24"/>
        </w:rPr>
      </w:pPr>
      <w:r w:rsidRPr="00B056DF">
        <w:rPr>
          <w:sz w:val="24"/>
          <w:szCs w:val="24"/>
        </w:rPr>
        <w:t>UPUTA O PRAVNOM LIJEKU:</w:t>
      </w:r>
    </w:p>
    <w:p w:rsidRDefault="00B056DF" w:rsidP="000F29A7" w:rsidR="000F29A7" w:rsidRPr="004E77EF">
      <w:pPr>
        <w:jc w:val="both"/>
        <w:rPr>
          <w:sz w:val="24"/>
          <w:szCs w:val="24"/>
          <w:lang w:val="pl-PL"/>
        </w:rPr>
      </w:pPr>
      <w:r w:rsidRPr="00B056DF">
        <w:rPr>
          <w:sz w:val="24"/>
          <w:szCs w:val="24"/>
        </w:rPr>
        <w:t xml:space="preserve">Protiv </w:t>
      </w:r>
      <w:r w:rsidR="000F29A7">
        <w:rPr>
          <w:sz w:val="24"/>
          <w:szCs w:val="24"/>
        </w:rPr>
        <w:t xml:space="preserve">ovog </w:t>
      </w:r>
      <w:r w:rsidRPr="00B056DF">
        <w:rPr>
          <w:sz w:val="24"/>
          <w:szCs w:val="24"/>
        </w:rPr>
        <w:t xml:space="preserve">rješenja </w:t>
      </w:r>
      <w:r w:rsidR="000F29A7">
        <w:rPr>
          <w:sz w:val="24"/>
          <w:szCs w:val="24"/>
        </w:rPr>
        <w:t xml:space="preserve">o otvaranju predstečajnoga postupka pravo na žalbu ima </w:t>
      </w:r>
      <w:r w:rsidRPr="00B056DF">
        <w:rPr>
          <w:sz w:val="24"/>
          <w:szCs w:val="24"/>
        </w:rPr>
        <w:t>osoba ovlaštena za zastupanje dužnika po zakonu (čl. 33.</w:t>
      </w:r>
      <w:r w:rsidR="00362904"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>st.</w:t>
      </w:r>
      <w:r w:rsidR="00362904"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>4. S</w:t>
      </w:r>
      <w:r w:rsidR="00362904">
        <w:rPr>
          <w:sz w:val="24"/>
          <w:szCs w:val="24"/>
        </w:rPr>
        <w:t>Z</w:t>
      </w:r>
      <w:r w:rsidRPr="00B056DF">
        <w:rPr>
          <w:sz w:val="24"/>
          <w:szCs w:val="24"/>
        </w:rPr>
        <w:t>)</w:t>
      </w:r>
      <w:r w:rsidR="000F29A7">
        <w:rPr>
          <w:sz w:val="24"/>
          <w:szCs w:val="24"/>
        </w:rPr>
        <w:t>.</w:t>
      </w:r>
      <w:r w:rsidR="001F4A5C">
        <w:rPr>
          <w:sz w:val="24"/>
          <w:szCs w:val="24"/>
        </w:rPr>
        <w:t xml:space="preserve"> </w:t>
      </w:r>
      <w:r w:rsidR="000F29A7" w:rsidRPr="004E77EF">
        <w:rPr>
          <w:sz w:val="24"/>
          <w:szCs w:val="24"/>
          <w:lang w:val="pl-PL"/>
        </w:rPr>
        <w:t>Žalba se podnosi ovom sudu u 2 primjerka za Visoki trg</w:t>
      </w:r>
      <w:r w:rsidR="000F29A7">
        <w:rPr>
          <w:sz w:val="24"/>
          <w:szCs w:val="24"/>
          <w:lang w:val="pl-PL"/>
        </w:rPr>
        <w:t xml:space="preserve">ovački sud RH u roku od 8 dana </w:t>
      </w:r>
      <w:r w:rsidR="000F29A7" w:rsidRPr="004E77EF">
        <w:rPr>
          <w:sz w:val="24"/>
          <w:szCs w:val="24"/>
          <w:lang w:val="pl-PL"/>
        </w:rPr>
        <w:t>od dana dostave rješenja.</w:t>
      </w:r>
      <w:r w:rsidR="00E3609D">
        <w:rPr>
          <w:sz w:val="24"/>
          <w:szCs w:val="24"/>
          <w:lang w:val="pl-PL"/>
        </w:rPr>
        <w:t xml:space="preserve"> Dostava se smatra obavljenom istekom osmoga dana od dana objavje ovog rješenja na mrežnoj stranici e-oglasna ploča (čl. 12. st. 1. SZ).</w:t>
      </w:r>
    </w:p>
    <w:p w:rsidRDefault="00256E2A" w:rsidP="00B056DF" w:rsidR="00256E2A">
      <w:pPr>
        <w:rPr>
          <w:sz w:val="24"/>
          <w:szCs w:val="24"/>
        </w:rPr>
      </w:pPr>
    </w:p>
    <w:p w:rsidRDefault="00FD48E4" w:rsidP="00B056DF" w:rsidR="00FD48E4">
      <w:pPr>
        <w:rPr>
          <w:sz w:val="24"/>
          <w:szCs w:val="24"/>
        </w:rPr>
      </w:pPr>
    </w:p>
    <w:p w:rsidRDefault="00FD48E4" w:rsidP="00FD48E4" w:rsidR="00FD48E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FD48E4" w:rsidP="00FD48E4" w:rsidR="00B056DF" w:rsidRPr="001F4A5C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C7A5A" w:rsidR="00B056DF" w:rsidRPr="001F4A5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8E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C60736">
      <w:rPr>
        <w:sz w:val="24"/>
        <w:szCs w:val="24"/>
      </w:rPr>
      <w:t>1941</w:t>
    </w:r>
    <w:r w:rsidR="00902939">
      <w:rPr>
        <w:sz w:val="24"/>
        <w:szCs w:val="24"/>
      </w:rPr>
      <w:t>/1</w:t>
    </w:r>
    <w:r w:rsidR="00EA1227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3FA6"/>
    <w:rsid w:val="000067EC"/>
    <w:rsid w:val="000071A1"/>
    <w:rsid w:val="000146D2"/>
    <w:rsid w:val="00014884"/>
    <w:rsid w:val="00015477"/>
    <w:rsid w:val="00020C1B"/>
    <w:rsid w:val="0002223A"/>
    <w:rsid w:val="0003337A"/>
    <w:rsid w:val="000400D1"/>
    <w:rsid w:val="00041689"/>
    <w:rsid w:val="0004473F"/>
    <w:rsid w:val="00072ADE"/>
    <w:rsid w:val="0007698F"/>
    <w:rsid w:val="00077E5C"/>
    <w:rsid w:val="00091A3E"/>
    <w:rsid w:val="00093DCC"/>
    <w:rsid w:val="000950E9"/>
    <w:rsid w:val="00097BEA"/>
    <w:rsid w:val="000A1C40"/>
    <w:rsid w:val="000B00AC"/>
    <w:rsid w:val="000B490E"/>
    <w:rsid w:val="000B78D5"/>
    <w:rsid w:val="000C4886"/>
    <w:rsid w:val="000D129A"/>
    <w:rsid w:val="000D1BF8"/>
    <w:rsid w:val="000D6384"/>
    <w:rsid w:val="000D7823"/>
    <w:rsid w:val="000E1A0A"/>
    <w:rsid w:val="000E3B52"/>
    <w:rsid w:val="000F29A7"/>
    <w:rsid w:val="000F5EA1"/>
    <w:rsid w:val="000F6345"/>
    <w:rsid w:val="00102FE3"/>
    <w:rsid w:val="00116774"/>
    <w:rsid w:val="0012249B"/>
    <w:rsid w:val="001247BE"/>
    <w:rsid w:val="00130240"/>
    <w:rsid w:val="00132A5D"/>
    <w:rsid w:val="00137314"/>
    <w:rsid w:val="00150A80"/>
    <w:rsid w:val="00150BA2"/>
    <w:rsid w:val="00152276"/>
    <w:rsid w:val="00152FCF"/>
    <w:rsid w:val="001535CD"/>
    <w:rsid w:val="00161611"/>
    <w:rsid w:val="0016323B"/>
    <w:rsid w:val="0016347A"/>
    <w:rsid w:val="00164C86"/>
    <w:rsid w:val="00166E72"/>
    <w:rsid w:val="001708B2"/>
    <w:rsid w:val="00172A8D"/>
    <w:rsid w:val="001741C7"/>
    <w:rsid w:val="00185AD7"/>
    <w:rsid w:val="00186135"/>
    <w:rsid w:val="00186749"/>
    <w:rsid w:val="001875C2"/>
    <w:rsid w:val="00190A13"/>
    <w:rsid w:val="001927BB"/>
    <w:rsid w:val="00195086"/>
    <w:rsid w:val="001A1E24"/>
    <w:rsid w:val="001A45BF"/>
    <w:rsid w:val="001A58AC"/>
    <w:rsid w:val="001A7FBC"/>
    <w:rsid w:val="001B636B"/>
    <w:rsid w:val="001C0F5F"/>
    <w:rsid w:val="001C25EE"/>
    <w:rsid w:val="001D411A"/>
    <w:rsid w:val="001D5467"/>
    <w:rsid w:val="001D5E96"/>
    <w:rsid w:val="001E16D5"/>
    <w:rsid w:val="001E1892"/>
    <w:rsid w:val="001E44D0"/>
    <w:rsid w:val="001E5218"/>
    <w:rsid w:val="001E7FE5"/>
    <w:rsid w:val="001F0D86"/>
    <w:rsid w:val="001F4A5C"/>
    <w:rsid w:val="001F6EB5"/>
    <w:rsid w:val="002035AE"/>
    <w:rsid w:val="00206C81"/>
    <w:rsid w:val="00210410"/>
    <w:rsid w:val="0021226D"/>
    <w:rsid w:val="00217910"/>
    <w:rsid w:val="0022129B"/>
    <w:rsid w:val="00222310"/>
    <w:rsid w:val="00230BF0"/>
    <w:rsid w:val="00232618"/>
    <w:rsid w:val="00232DBC"/>
    <w:rsid w:val="00233079"/>
    <w:rsid w:val="00243CCA"/>
    <w:rsid w:val="002471F8"/>
    <w:rsid w:val="002530A7"/>
    <w:rsid w:val="00254E18"/>
    <w:rsid w:val="00255E71"/>
    <w:rsid w:val="00256E2A"/>
    <w:rsid w:val="002576B4"/>
    <w:rsid w:val="00264673"/>
    <w:rsid w:val="00264F4D"/>
    <w:rsid w:val="0027042C"/>
    <w:rsid w:val="002726CF"/>
    <w:rsid w:val="002909B5"/>
    <w:rsid w:val="002A35E4"/>
    <w:rsid w:val="002A75F6"/>
    <w:rsid w:val="002B04EE"/>
    <w:rsid w:val="002B2A27"/>
    <w:rsid w:val="002B322D"/>
    <w:rsid w:val="002B33A2"/>
    <w:rsid w:val="002C3D82"/>
    <w:rsid w:val="002C7AE4"/>
    <w:rsid w:val="002C7DD9"/>
    <w:rsid w:val="002D18DF"/>
    <w:rsid w:val="002D279B"/>
    <w:rsid w:val="002D33AB"/>
    <w:rsid w:val="002D3DC3"/>
    <w:rsid w:val="002D40DD"/>
    <w:rsid w:val="002E5689"/>
    <w:rsid w:val="002E7E07"/>
    <w:rsid w:val="002F03CA"/>
    <w:rsid w:val="002F494C"/>
    <w:rsid w:val="0030526C"/>
    <w:rsid w:val="00312356"/>
    <w:rsid w:val="003155DD"/>
    <w:rsid w:val="00322B28"/>
    <w:rsid w:val="0032752E"/>
    <w:rsid w:val="00330019"/>
    <w:rsid w:val="0033154F"/>
    <w:rsid w:val="00341148"/>
    <w:rsid w:val="00341785"/>
    <w:rsid w:val="00341C5D"/>
    <w:rsid w:val="00350C04"/>
    <w:rsid w:val="00362904"/>
    <w:rsid w:val="00377237"/>
    <w:rsid w:val="0038200A"/>
    <w:rsid w:val="003853A9"/>
    <w:rsid w:val="00385434"/>
    <w:rsid w:val="003977C7"/>
    <w:rsid w:val="003A0B5A"/>
    <w:rsid w:val="003A290E"/>
    <w:rsid w:val="003A4171"/>
    <w:rsid w:val="003A418D"/>
    <w:rsid w:val="003A6019"/>
    <w:rsid w:val="003B79E2"/>
    <w:rsid w:val="003C4ADB"/>
    <w:rsid w:val="003C78A1"/>
    <w:rsid w:val="003D2947"/>
    <w:rsid w:val="003D40FB"/>
    <w:rsid w:val="003D69AB"/>
    <w:rsid w:val="003D70C2"/>
    <w:rsid w:val="003E4E05"/>
    <w:rsid w:val="003E5C15"/>
    <w:rsid w:val="003F342C"/>
    <w:rsid w:val="004004CC"/>
    <w:rsid w:val="00401191"/>
    <w:rsid w:val="00403EEC"/>
    <w:rsid w:val="00405725"/>
    <w:rsid w:val="00414221"/>
    <w:rsid w:val="00421181"/>
    <w:rsid w:val="00423A70"/>
    <w:rsid w:val="0043053B"/>
    <w:rsid w:val="004326D5"/>
    <w:rsid w:val="0043465F"/>
    <w:rsid w:val="004400CE"/>
    <w:rsid w:val="00447E26"/>
    <w:rsid w:val="0045163A"/>
    <w:rsid w:val="00454B52"/>
    <w:rsid w:val="00455127"/>
    <w:rsid w:val="00465EEA"/>
    <w:rsid w:val="0047303B"/>
    <w:rsid w:val="00473B11"/>
    <w:rsid w:val="00474A8B"/>
    <w:rsid w:val="00474DAD"/>
    <w:rsid w:val="004A1ED7"/>
    <w:rsid w:val="004A662E"/>
    <w:rsid w:val="004B587B"/>
    <w:rsid w:val="004B7D77"/>
    <w:rsid w:val="004C2C7C"/>
    <w:rsid w:val="004C328C"/>
    <w:rsid w:val="004C3A60"/>
    <w:rsid w:val="004E2374"/>
    <w:rsid w:val="004E3E4E"/>
    <w:rsid w:val="004E77EF"/>
    <w:rsid w:val="004F733A"/>
    <w:rsid w:val="004F7566"/>
    <w:rsid w:val="0051132F"/>
    <w:rsid w:val="00520DD7"/>
    <w:rsid w:val="0052345E"/>
    <w:rsid w:val="00525D6E"/>
    <w:rsid w:val="00530806"/>
    <w:rsid w:val="00540145"/>
    <w:rsid w:val="005436AB"/>
    <w:rsid w:val="00544C38"/>
    <w:rsid w:val="00545278"/>
    <w:rsid w:val="00547715"/>
    <w:rsid w:val="0056018D"/>
    <w:rsid w:val="00560ED7"/>
    <w:rsid w:val="00564804"/>
    <w:rsid w:val="00566EFE"/>
    <w:rsid w:val="00572799"/>
    <w:rsid w:val="005745A7"/>
    <w:rsid w:val="00595FE1"/>
    <w:rsid w:val="005A281E"/>
    <w:rsid w:val="005B1565"/>
    <w:rsid w:val="005B3BA8"/>
    <w:rsid w:val="005B6E45"/>
    <w:rsid w:val="005B7415"/>
    <w:rsid w:val="005B7F03"/>
    <w:rsid w:val="005C13E9"/>
    <w:rsid w:val="005C68C8"/>
    <w:rsid w:val="005D78EA"/>
    <w:rsid w:val="005E2CA1"/>
    <w:rsid w:val="005E6160"/>
    <w:rsid w:val="006018F8"/>
    <w:rsid w:val="00602058"/>
    <w:rsid w:val="00603157"/>
    <w:rsid w:val="006046ED"/>
    <w:rsid w:val="00612F76"/>
    <w:rsid w:val="006178B6"/>
    <w:rsid w:val="00620F2C"/>
    <w:rsid w:val="006266AB"/>
    <w:rsid w:val="00630D90"/>
    <w:rsid w:val="0063430B"/>
    <w:rsid w:val="006379DF"/>
    <w:rsid w:val="00644383"/>
    <w:rsid w:val="006524A1"/>
    <w:rsid w:val="00654DB3"/>
    <w:rsid w:val="00656D95"/>
    <w:rsid w:val="00657800"/>
    <w:rsid w:val="0067292B"/>
    <w:rsid w:val="006759A1"/>
    <w:rsid w:val="00675DA9"/>
    <w:rsid w:val="00677BBF"/>
    <w:rsid w:val="006838BA"/>
    <w:rsid w:val="00687BD2"/>
    <w:rsid w:val="006901E8"/>
    <w:rsid w:val="006906E7"/>
    <w:rsid w:val="006B0E12"/>
    <w:rsid w:val="006B28DA"/>
    <w:rsid w:val="006C50AE"/>
    <w:rsid w:val="006C7A5A"/>
    <w:rsid w:val="006C7E59"/>
    <w:rsid w:val="006D361D"/>
    <w:rsid w:val="006D621E"/>
    <w:rsid w:val="006E43F8"/>
    <w:rsid w:val="006E5F25"/>
    <w:rsid w:val="007021D5"/>
    <w:rsid w:val="00704661"/>
    <w:rsid w:val="0071136B"/>
    <w:rsid w:val="00712A2D"/>
    <w:rsid w:val="00720611"/>
    <w:rsid w:val="00722D21"/>
    <w:rsid w:val="007238DA"/>
    <w:rsid w:val="00724F1D"/>
    <w:rsid w:val="00731085"/>
    <w:rsid w:val="007332B1"/>
    <w:rsid w:val="00746617"/>
    <w:rsid w:val="00752EE1"/>
    <w:rsid w:val="00753828"/>
    <w:rsid w:val="00760F0C"/>
    <w:rsid w:val="00761094"/>
    <w:rsid w:val="007624A6"/>
    <w:rsid w:val="00764B18"/>
    <w:rsid w:val="007707C2"/>
    <w:rsid w:val="00772023"/>
    <w:rsid w:val="0077476F"/>
    <w:rsid w:val="0077495A"/>
    <w:rsid w:val="00774A70"/>
    <w:rsid w:val="0078609A"/>
    <w:rsid w:val="00790863"/>
    <w:rsid w:val="00793858"/>
    <w:rsid w:val="007A7ECC"/>
    <w:rsid w:val="007B349C"/>
    <w:rsid w:val="007C09A9"/>
    <w:rsid w:val="007C0A7F"/>
    <w:rsid w:val="007C1BCF"/>
    <w:rsid w:val="007C3970"/>
    <w:rsid w:val="007C467A"/>
    <w:rsid w:val="007E13A8"/>
    <w:rsid w:val="007F0340"/>
    <w:rsid w:val="007F550D"/>
    <w:rsid w:val="008007EA"/>
    <w:rsid w:val="00805F1E"/>
    <w:rsid w:val="0081167C"/>
    <w:rsid w:val="00817560"/>
    <w:rsid w:val="00821AE5"/>
    <w:rsid w:val="00822AB3"/>
    <w:rsid w:val="008233D2"/>
    <w:rsid w:val="00837019"/>
    <w:rsid w:val="00840279"/>
    <w:rsid w:val="00843BE5"/>
    <w:rsid w:val="00852C1A"/>
    <w:rsid w:val="008535DA"/>
    <w:rsid w:val="0085754A"/>
    <w:rsid w:val="00860C8A"/>
    <w:rsid w:val="00863D1F"/>
    <w:rsid w:val="008676A1"/>
    <w:rsid w:val="00867C12"/>
    <w:rsid w:val="008738C1"/>
    <w:rsid w:val="0087708D"/>
    <w:rsid w:val="0088303F"/>
    <w:rsid w:val="00890972"/>
    <w:rsid w:val="008941F8"/>
    <w:rsid w:val="00895E4E"/>
    <w:rsid w:val="008968A7"/>
    <w:rsid w:val="008A1DD7"/>
    <w:rsid w:val="008A4698"/>
    <w:rsid w:val="008A5C0D"/>
    <w:rsid w:val="008A6965"/>
    <w:rsid w:val="008A6E36"/>
    <w:rsid w:val="008B40FA"/>
    <w:rsid w:val="008C348B"/>
    <w:rsid w:val="008C7C09"/>
    <w:rsid w:val="008D2088"/>
    <w:rsid w:val="008E0B1B"/>
    <w:rsid w:val="008E18DC"/>
    <w:rsid w:val="008E42A5"/>
    <w:rsid w:val="008E45BC"/>
    <w:rsid w:val="008E4ABA"/>
    <w:rsid w:val="008E5405"/>
    <w:rsid w:val="008E5ADC"/>
    <w:rsid w:val="008F0108"/>
    <w:rsid w:val="008F6CAF"/>
    <w:rsid w:val="008F7C07"/>
    <w:rsid w:val="009014F8"/>
    <w:rsid w:val="00901BD6"/>
    <w:rsid w:val="00902939"/>
    <w:rsid w:val="00914B2C"/>
    <w:rsid w:val="00924FE0"/>
    <w:rsid w:val="009256F6"/>
    <w:rsid w:val="009361EE"/>
    <w:rsid w:val="009557CC"/>
    <w:rsid w:val="00956C67"/>
    <w:rsid w:val="0096090C"/>
    <w:rsid w:val="009615BD"/>
    <w:rsid w:val="0096251B"/>
    <w:rsid w:val="0096509C"/>
    <w:rsid w:val="0096793C"/>
    <w:rsid w:val="00976121"/>
    <w:rsid w:val="0098262A"/>
    <w:rsid w:val="00984F17"/>
    <w:rsid w:val="00987AA8"/>
    <w:rsid w:val="00993709"/>
    <w:rsid w:val="009957A6"/>
    <w:rsid w:val="009A3E7E"/>
    <w:rsid w:val="009B130A"/>
    <w:rsid w:val="009B2331"/>
    <w:rsid w:val="009B2D93"/>
    <w:rsid w:val="009B5086"/>
    <w:rsid w:val="009C35E8"/>
    <w:rsid w:val="009D3D79"/>
    <w:rsid w:val="009D4D5D"/>
    <w:rsid w:val="009E0FC4"/>
    <w:rsid w:val="009E65D4"/>
    <w:rsid w:val="009F1BFD"/>
    <w:rsid w:val="009F62E5"/>
    <w:rsid w:val="009F6ACE"/>
    <w:rsid w:val="00A03D63"/>
    <w:rsid w:val="00A10F37"/>
    <w:rsid w:val="00A11909"/>
    <w:rsid w:val="00A219BB"/>
    <w:rsid w:val="00A31B95"/>
    <w:rsid w:val="00A33F74"/>
    <w:rsid w:val="00A420D6"/>
    <w:rsid w:val="00A44657"/>
    <w:rsid w:val="00A51C5A"/>
    <w:rsid w:val="00A56D2A"/>
    <w:rsid w:val="00A56EA2"/>
    <w:rsid w:val="00A622BE"/>
    <w:rsid w:val="00A64D15"/>
    <w:rsid w:val="00A664C0"/>
    <w:rsid w:val="00A7050F"/>
    <w:rsid w:val="00A707D0"/>
    <w:rsid w:val="00A70CB0"/>
    <w:rsid w:val="00A71D34"/>
    <w:rsid w:val="00A80202"/>
    <w:rsid w:val="00A82A10"/>
    <w:rsid w:val="00A84621"/>
    <w:rsid w:val="00A852CA"/>
    <w:rsid w:val="00A8551A"/>
    <w:rsid w:val="00A8669C"/>
    <w:rsid w:val="00A96E38"/>
    <w:rsid w:val="00AA7754"/>
    <w:rsid w:val="00AB024A"/>
    <w:rsid w:val="00AC15B7"/>
    <w:rsid w:val="00AC2D7B"/>
    <w:rsid w:val="00AC567D"/>
    <w:rsid w:val="00AE09B6"/>
    <w:rsid w:val="00AE1405"/>
    <w:rsid w:val="00AE31AA"/>
    <w:rsid w:val="00AF20F8"/>
    <w:rsid w:val="00AF3194"/>
    <w:rsid w:val="00AF7623"/>
    <w:rsid w:val="00B056DF"/>
    <w:rsid w:val="00B07E9D"/>
    <w:rsid w:val="00B142D6"/>
    <w:rsid w:val="00B17788"/>
    <w:rsid w:val="00B22D4C"/>
    <w:rsid w:val="00B25AFC"/>
    <w:rsid w:val="00B26E41"/>
    <w:rsid w:val="00B358B5"/>
    <w:rsid w:val="00B4141C"/>
    <w:rsid w:val="00B4319E"/>
    <w:rsid w:val="00B4321B"/>
    <w:rsid w:val="00B512FF"/>
    <w:rsid w:val="00B54028"/>
    <w:rsid w:val="00B57BCB"/>
    <w:rsid w:val="00B60CA3"/>
    <w:rsid w:val="00B619DA"/>
    <w:rsid w:val="00B64F56"/>
    <w:rsid w:val="00B664DC"/>
    <w:rsid w:val="00B703DE"/>
    <w:rsid w:val="00B7280C"/>
    <w:rsid w:val="00B72C76"/>
    <w:rsid w:val="00B769EF"/>
    <w:rsid w:val="00B81C62"/>
    <w:rsid w:val="00B83DBD"/>
    <w:rsid w:val="00B85298"/>
    <w:rsid w:val="00B87CD0"/>
    <w:rsid w:val="00B910A5"/>
    <w:rsid w:val="00B9203E"/>
    <w:rsid w:val="00B93DFC"/>
    <w:rsid w:val="00B96F68"/>
    <w:rsid w:val="00BA3671"/>
    <w:rsid w:val="00BA5065"/>
    <w:rsid w:val="00BA51B6"/>
    <w:rsid w:val="00BB07C8"/>
    <w:rsid w:val="00BB76D8"/>
    <w:rsid w:val="00BC023A"/>
    <w:rsid w:val="00BC10BF"/>
    <w:rsid w:val="00BC4A3A"/>
    <w:rsid w:val="00BD572D"/>
    <w:rsid w:val="00BD72B3"/>
    <w:rsid w:val="00BD7E32"/>
    <w:rsid w:val="00BD7F61"/>
    <w:rsid w:val="00BE07B3"/>
    <w:rsid w:val="00BE0910"/>
    <w:rsid w:val="00BE529F"/>
    <w:rsid w:val="00BE7207"/>
    <w:rsid w:val="00BF0A9A"/>
    <w:rsid w:val="00BF264D"/>
    <w:rsid w:val="00C005CA"/>
    <w:rsid w:val="00C037F6"/>
    <w:rsid w:val="00C05377"/>
    <w:rsid w:val="00C07A94"/>
    <w:rsid w:val="00C106B1"/>
    <w:rsid w:val="00C11716"/>
    <w:rsid w:val="00C12419"/>
    <w:rsid w:val="00C22011"/>
    <w:rsid w:val="00C24C72"/>
    <w:rsid w:val="00C25A83"/>
    <w:rsid w:val="00C31A45"/>
    <w:rsid w:val="00C3388F"/>
    <w:rsid w:val="00C354DA"/>
    <w:rsid w:val="00C37E34"/>
    <w:rsid w:val="00C43691"/>
    <w:rsid w:val="00C50128"/>
    <w:rsid w:val="00C53A94"/>
    <w:rsid w:val="00C60736"/>
    <w:rsid w:val="00C6207F"/>
    <w:rsid w:val="00C62E9F"/>
    <w:rsid w:val="00C63805"/>
    <w:rsid w:val="00C655CD"/>
    <w:rsid w:val="00C70EAB"/>
    <w:rsid w:val="00C81E1A"/>
    <w:rsid w:val="00C85713"/>
    <w:rsid w:val="00C86C40"/>
    <w:rsid w:val="00CA2F28"/>
    <w:rsid w:val="00CA402F"/>
    <w:rsid w:val="00CA68A1"/>
    <w:rsid w:val="00CB0F34"/>
    <w:rsid w:val="00CB1D5F"/>
    <w:rsid w:val="00CB229D"/>
    <w:rsid w:val="00CC458F"/>
    <w:rsid w:val="00CD50CE"/>
    <w:rsid w:val="00CE6CB5"/>
    <w:rsid w:val="00CE7270"/>
    <w:rsid w:val="00CF1D26"/>
    <w:rsid w:val="00CF4B13"/>
    <w:rsid w:val="00D00374"/>
    <w:rsid w:val="00D03C27"/>
    <w:rsid w:val="00D0676F"/>
    <w:rsid w:val="00D079E3"/>
    <w:rsid w:val="00D1035A"/>
    <w:rsid w:val="00D14926"/>
    <w:rsid w:val="00D16263"/>
    <w:rsid w:val="00D174D3"/>
    <w:rsid w:val="00D21B8F"/>
    <w:rsid w:val="00D23174"/>
    <w:rsid w:val="00D233D2"/>
    <w:rsid w:val="00D318CB"/>
    <w:rsid w:val="00D357BC"/>
    <w:rsid w:val="00D37694"/>
    <w:rsid w:val="00D41A83"/>
    <w:rsid w:val="00D429AB"/>
    <w:rsid w:val="00D506EC"/>
    <w:rsid w:val="00D61DFD"/>
    <w:rsid w:val="00D66DED"/>
    <w:rsid w:val="00D67625"/>
    <w:rsid w:val="00D717C8"/>
    <w:rsid w:val="00D71CB6"/>
    <w:rsid w:val="00D86E43"/>
    <w:rsid w:val="00D9162B"/>
    <w:rsid w:val="00D9222B"/>
    <w:rsid w:val="00DA670A"/>
    <w:rsid w:val="00DB4851"/>
    <w:rsid w:val="00DC07C5"/>
    <w:rsid w:val="00DC19E9"/>
    <w:rsid w:val="00DC581F"/>
    <w:rsid w:val="00DC7D26"/>
    <w:rsid w:val="00DD35B0"/>
    <w:rsid w:val="00DE3017"/>
    <w:rsid w:val="00DE3C80"/>
    <w:rsid w:val="00DE3E2E"/>
    <w:rsid w:val="00DE7573"/>
    <w:rsid w:val="00DF4708"/>
    <w:rsid w:val="00E04930"/>
    <w:rsid w:val="00E1254B"/>
    <w:rsid w:val="00E13010"/>
    <w:rsid w:val="00E16D0C"/>
    <w:rsid w:val="00E2142D"/>
    <w:rsid w:val="00E23AA6"/>
    <w:rsid w:val="00E24D2D"/>
    <w:rsid w:val="00E31159"/>
    <w:rsid w:val="00E32428"/>
    <w:rsid w:val="00E3609D"/>
    <w:rsid w:val="00E50478"/>
    <w:rsid w:val="00E524AD"/>
    <w:rsid w:val="00E628D4"/>
    <w:rsid w:val="00E63A39"/>
    <w:rsid w:val="00E67C95"/>
    <w:rsid w:val="00E836A6"/>
    <w:rsid w:val="00E940B3"/>
    <w:rsid w:val="00EA1227"/>
    <w:rsid w:val="00EA1693"/>
    <w:rsid w:val="00EA2331"/>
    <w:rsid w:val="00EA296F"/>
    <w:rsid w:val="00EA3224"/>
    <w:rsid w:val="00EA4400"/>
    <w:rsid w:val="00EA6323"/>
    <w:rsid w:val="00EA7D45"/>
    <w:rsid w:val="00EB36BA"/>
    <w:rsid w:val="00EB453C"/>
    <w:rsid w:val="00EC0342"/>
    <w:rsid w:val="00EC65DF"/>
    <w:rsid w:val="00EC79CC"/>
    <w:rsid w:val="00ED0638"/>
    <w:rsid w:val="00ED1697"/>
    <w:rsid w:val="00ED3535"/>
    <w:rsid w:val="00ED7EAC"/>
    <w:rsid w:val="00EE08DB"/>
    <w:rsid w:val="00EE193F"/>
    <w:rsid w:val="00EE4B19"/>
    <w:rsid w:val="00EE7AC5"/>
    <w:rsid w:val="00F057FF"/>
    <w:rsid w:val="00F06D30"/>
    <w:rsid w:val="00F15FC8"/>
    <w:rsid w:val="00F1773D"/>
    <w:rsid w:val="00F20384"/>
    <w:rsid w:val="00F34188"/>
    <w:rsid w:val="00F41F47"/>
    <w:rsid w:val="00F45242"/>
    <w:rsid w:val="00F4622A"/>
    <w:rsid w:val="00F5178C"/>
    <w:rsid w:val="00F64146"/>
    <w:rsid w:val="00F7014F"/>
    <w:rsid w:val="00F77E08"/>
    <w:rsid w:val="00F830EE"/>
    <w:rsid w:val="00F835CB"/>
    <w:rsid w:val="00F854EE"/>
    <w:rsid w:val="00F9311B"/>
    <w:rsid w:val="00FC1C16"/>
    <w:rsid w:val="00FC5FB6"/>
    <w:rsid w:val="00FC71BE"/>
    <w:rsid w:val="00FD48E4"/>
    <w:rsid w:val="00FE0498"/>
    <w:rsid w:val="00FF1D6F"/>
    <w:rsid w:val="00FF234D"/>
    <w:rsid w:val="00FF2D6A"/>
    <w:rsid w:val="00FF55BE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3024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0240"/>
    <w:rPr>
      <w:rFonts w:hAnsi="Tahoma" w:ascii="Tahoma"/>
      <w:b/>
      <w:color w:val="0000FF"/>
      <w:sz w:val="24"/>
    </w:rPr>
  </w:style>
  <w:style w:customStyle="true" w:styleId="Default" w:type="paragraph">
    <w:name w:val="Default"/>
    <w:rsid w:val="00A664C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Hiperveza" w:type="character">
    <w:name w:val="Hyperlink"/>
    <w:uiPriority w:val="99"/>
    <w:unhideWhenUsed/>
    <w:rsid w:val="00C1171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4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8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8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8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8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3024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0240"/>
    <w:rPr>
      <w:rFonts w:ascii="Tahoma" w:hAnsi="Tahoma"/>
      <w:b/>
      <w:color w:val="0000FF"/>
      <w:sz w:val="24"/>
    </w:rPr>
  </w:style>
  <w:style w:customStyle="1" w:styleId="Default" w:type="paragraph">
    <w:name w:val="Default"/>
    <w:rsid w:val="00A664C0"/>
    <w:pPr>
      <w:autoSpaceDE w:val="0"/>
      <w:autoSpaceDN w:val="0"/>
      <w:adjustRightInd w:val="0"/>
    </w:pPr>
    <w:rPr>
      <w:color w:val="000000"/>
      <w:sz w:val="24"/>
      <w:szCs w:val="24"/>
    </w:rPr>
  </w:style>
  <w:style w:styleId="Hiperveza" w:type="character">
    <w:name w:val="Hyperlink"/>
    <w:uiPriority w:val="99"/>
    <w:unhideWhenUsed/>
    <w:rsid w:val="00C1171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4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8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8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8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8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57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347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3917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23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42154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2644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7575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888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19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5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612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928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St-1941/2018-6</izvorni_sadrzaj>
    <derivirana_varijabla naziv="DomainObject.Oznaka_1">St-1941/2018-6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St-1941/2018</izvorni_sadrzaj>
    <derivirana_varijabla naziv="DomainObject.Predmet.OznakaBroj_1">St-1941/2018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COFFEE VERITAS j.d.o.o.</izvorni_sadrzaj>
    <derivirana_varijabla naziv="DomainObject.Predmet.ProtustrankaFormated_1">  IN COFFEE VERITAS j.d.o.o.</derivirana_varijabla>
  </DomainObject.Predmet.ProtustrankaFormated>
  <DomainObject.Predmet.ProtustrankaFormatedOIB>
    <izvorni_sadrzaj>  IN COFFEE VERITAS j.d.o.o., OIB 87446601388</izvorni_sadrzaj>
    <derivirana_varijabla naziv="DomainObject.Predmet.ProtustrankaFormatedOIB_1">  IN COFFEE VERITAS j.d.o.o., OIB 87446601388</derivirana_varijabla>
  </DomainObject.Predmet.ProtustrankaFormatedOIB>
  <DomainObject.Predmet.ProtustrankaFormatedWithAdress>
    <izvorni_sadrzaj> IN COFFEE VERITAS j.d.o.o., Petrova ulica 21, 10000 Zagreb</izvorni_sadrzaj>
    <derivirana_varijabla naziv="DomainObject.Predmet.ProtustrankaFormatedWithAdress_1"> IN COFFEE VERITAS j.d.o.o., Petrova ulica 21, 10000 Zagreb</derivirana_varijabla>
  </DomainObject.Predmet.ProtustrankaFormatedWithAdress>
  <DomainObject.Predmet.ProtustrankaFormatedWithAdressOIB>
    <izvorni_sadrzaj> IN COFFEE VERITAS j.d.o.o., OIB 87446601388, Petrova ulica 21, 10000 Zagreb</izvorni_sadrzaj>
    <derivirana_varijabla naziv="DomainObject.Predmet.ProtustrankaFormatedWithAdressOIB_1"> IN COFFEE VERITAS j.d.o.o., OIB 87446601388, Petrova ulica 21, 10000 Zagreb</derivirana_varijabla>
  </DomainObject.Predmet.ProtustrankaFormatedWithAdressOIB>
  <DomainObject.Predmet.ProtustrankaWithAdress>
    <izvorni_sadrzaj>IN COFFEE VERITAS j.d.o.o. Petrova ulica 21, 10000 Zagreb</izvorni_sadrzaj>
    <derivirana_varijabla naziv="DomainObject.Predmet.ProtustrankaWithAdress_1">IN COFFEE VERITAS j.d.o.o. Petrova ulica 21, 10000 Zagreb</derivirana_varijabla>
  </DomainObject.Predmet.ProtustrankaWithAdress>
  <DomainObject.Predmet.ProtustrankaWithAdressOIB>
    <izvorni_sadrzaj>IN COFFEE VERITAS j.d.o.o., OIB 87446601388, Petrova ulica 21, 10000 Zagreb</izvorni_sadrzaj>
    <derivirana_varijabla naziv="DomainObject.Predmet.ProtustrankaWithAdressOIB_1">IN COFFEE VERITAS j.d.o.o., OIB 87446601388, Petrova ulica 21, 10000 Zagreb</derivirana_varijabla>
  </DomainObject.Predmet.ProtustrankaWithAdressOIB>
  <DomainObject.Predmet.ProtustrankaNazivFormated>
    <izvorni_sadrzaj>IN COFFEE VERITAS j.d.o.o.</izvorni_sadrzaj>
    <derivirana_varijabla naziv="DomainObject.Predmet.ProtustrankaNazivFormated_1">IN COFFEE VERITAS j.d.o.o.</derivirana_varijabla>
  </DomainObject.Predmet.ProtustrankaNazivFormated>
  <DomainObject.Predmet.ProtustrankaNazivFormatedOIB>
    <izvorni_sadrzaj>IN COFFEE VERITAS j.d.o.o., OIB 87446601388</izvorni_sadrzaj>
    <derivirana_varijabla naziv="DomainObject.Predmet.ProtustrankaNazivFormatedOIB_1">IN COFFEE VERITAS j.d.o.o., OIB 87446601388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COFFEE VERITAS j.d.o.o.</izvorni_sadrzaj>
    <derivirana_varijabla naziv="DomainObject.Predmet.StrankaFormated_1">  IN COFFEE VERITAS j.d.o.o.</derivirana_varijabla>
  </DomainObject.Predmet.StrankaFormated>
  <DomainObject.Predmet.StrankaFormatedOIB>
    <izvorni_sadrzaj>  IN COFFEE VERITAS j.d.o.o., OIB 87446601388</izvorni_sadrzaj>
    <derivirana_varijabla naziv="DomainObject.Predmet.StrankaFormatedOIB_1">  IN COFFEE VERITAS j.d.o.o., OIB 87446601388</derivirana_varijabla>
  </DomainObject.Predmet.StrankaFormatedOIB>
  <DomainObject.Predmet.StrankaFormatedWithAdress>
    <izvorni_sadrzaj> IN COFFEE VERITAS j.d.o.o., Petrova ulica 21, 10000 Zagreb</izvorni_sadrzaj>
    <derivirana_varijabla naziv="DomainObject.Predmet.StrankaFormatedWithAdress_1"> IN COFFEE VERITAS j.d.o.o., Petrova ulica 21, 10000 Zagreb</derivirana_varijabla>
  </DomainObject.Predmet.StrankaFormatedWithAdress>
  <DomainObject.Predmet.StrankaFormatedWithAdressOIB>
    <izvorni_sadrzaj> IN COFFEE VERITAS j.d.o.o., OIB 87446601388, Petrova ulica 21, 10000 Zagreb</izvorni_sadrzaj>
    <derivirana_varijabla naziv="DomainObject.Predmet.StrankaFormatedWithAdressOIB_1"> IN COFFEE VERITAS j.d.o.o., OIB 87446601388, Petrova ulica 21, 10000 Zagreb</derivirana_varijabla>
  </DomainObject.Predmet.StrankaFormatedWithAdressOIB>
  <DomainObject.Predmet.StrankaWithAdress>
    <izvorni_sadrzaj>IN COFFEE VERITAS j.d.o.o. Petrova ulica 21,10000 Zagreb</izvorni_sadrzaj>
    <derivirana_varijabla naziv="DomainObject.Predmet.StrankaWithAdress_1">IN COFFEE VERITAS j.d.o.o. Petrova ulica 21,10000 Zagreb</derivirana_varijabla>
  </DomainObject.Predmet.StrankaWithAdress>
  <DomainObject.Predmet.StrankaWithAdressOIB>
    <izvorni_sadrzaj>IN COFFEE VERITAS j.d.o.o., OIB 87446601388, Petrova ulica 21,10000 Zagreb</izvorni_sadrzaj>
    <derivirana_varijabla naziv="DomainObject.Predmet.StrankaWithAdressOIB_1">IN COFFEE VERITAS j.d.o.o., OIB 87446601388, Petrova ulica 21,10000 Zagreb</derivirana_varijabla>
  </DomainObject.Predmet.StrankaWithAdressOIB>
  <DomainObject.Predmet.StrankaNazivFormated>
    <izvorni_sadrzaj>IN COFFEE VERITAS j.d.o.o.</izvorni_sadrzaj>
    <derivirana_varijabla naziv="DomainObject.Predmet.StrankaNazivFormated_1">IN COFFEE VERITAS j.d.o.o.</derivirana_varijabla>
  </DomainObject.Predmet.StrankaNazivFormated>
  <DomainObject.Predmet.StrankaNazivFormatedOIB>
    <izvorni_sadrzaj>IN COFFEE VERITAS j.d.o.o., OIB 87446601388</izvorni_sadrzaj>
    <derivirana_varijabla naziv="DomainObject.Predmet.StrankaNazivFormatedOIB_1">IN COFFEE VERITAS j.d.o.o., OIB 87446601388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IN COFFEE VERITAS j.d.o.o.</item>
    </izvorni_sadrzaj>
    <derivirana_varijabla naziv="DomainObject.Predmet.StrankaListFormated_1">
      <item>IN COFFEE VERITAS j.d.o.o.</item>
    </derivirana_varijabla>
  </DomainObject.Predmet.StrankaListFormated>
  <DomainObject.Predmet.StrankaListFormatedOIB>
    <izvorni_sadrzaj>
      <item>IN COFFEE VERITAS j.d.o.o., OIB 87446601388</item>
    </izvorni_sadrzaj>
    <derivirana_varijabla naziv="DomainObject.Predmet.StrankaListFormatedOIB_1">
      <item>IN COFFEE VERITAS j.d.o.o., OIB 87446601388</item>
    </derivirana_varijabla>
  </DomainObject.Predmet.StrankaListFormatedOIB>
  <DomainObject.Predmet.StrankaListFormatedWithAdress>
    <izvorni_sadrzaj>
      <item>IN COFFEE VERITAS j.d.o.o., Petrova ulica 21, 10000 Zagreb</item>
    </izvorni_sadrzaj>
    <derivirana_varijabla naziv="DomainObject.Predmet.StrankaListFormatedWithAdress_1">
      <item>IN COFFEE VERITAS j.d.o.o., Petrova ulica 21, 10000 Zagreb</item>
    </derivirana_varijabla>
  </DomainObject.Predmet.StrankaListFormatedWithAdress>
  <DomainObject.Predmet.StrankaListFormatedWithAdressOIB>
    <izvorni_sadrzaj>
      <item>IN COFFEE VERITAS j.d.o.o., OIB 87446601388, Petrova ulica 21, 10000 Zagreb</item>
    </izvorni_sadrzaj>
    <derivirana_varijabla naziv="DomainObject.Predmet.StrankaListFormatedWithAdressOIB_1">
      <item>IN COFFEE VERITAS j.d.o.o., OIB 87446601388, Petrova ulica 21, 10000 Zagreb</item>
    </derivirana_varijabla>
  </DomainObject.Predmet.StrankaListFormatedWithAdressOIB>
  <DomainObject.Predmet.StrankaListNazivFormated>
    <izvorni_sadrzaj>
      <item>IN COFFEE VERITAS j.d.o.o.</item>
    </izvorni_sadrzaj>
    <derivirana_varijabla naziv="DomainObject.Predmet.StrankaListNazivFormated_1">
      <item>IN COFFEE VERITAS j.d.o.o.</item>
    </derivirana_varijabla>
  </DomainObject.Predmet.StrankaListNazivFormated>
  <DomainObject.Predmet.StrankaListNazivFormatedOIB>
    <izvorni_sadrzaj>
      <item>IN COFFEE VERITAS j.d.o.o., OIB 87446601388</item>
    </izvorni_sadrzaj>
    <derivirana_varijabla naziv="DomainObject.Predmet.StrankaListNazivFormatedOIB_1">
      <item>IN COFFEE VERITAS j.d.o.o., OIB 87446601388</item>
    </derivirana_varijabla>
  </DomainObject.Predmet.StrankaListNazivFormatedOIB>
  <DomainObject.Predmet.ProtuStrankaListFormated>
    <izvorni_sadrzaj>
      <item>IN COFFEE VERITAS j.d.o.o.</item>
    </izvorni_sadrzaj>
    <derivirana_varijabla naziv="DomainObject.Predmet.ProtuStrankaListFormated_1">
      <item>IN COFFEE VERITAS j.d.o.o.</item>
    </derivirana_varijabla>
  </DomainObject.Predmet.ProtuStrankaListFormated>
  <DomainObject.Predmet.ProtuStrankaListFormatedOIB>
    <izvorni_sadrzaj>
      <item>IN COFFEE VERITAS j.d.o.o., OIB 87446601388</item>
    </izvorni_sadrzaj>
    <derivirana_varijabla naziv="DomainObject.Predmet.ProtuStrankaListFormatedOIB_1">
      <item>IN COFFEE VERITAS j.d.o.o., OIB 87446601388</item>
    </derivirana_varijabla>
  </DomainObject.Predmet.ProtuStrankaListFormatedOIB>
  <DomainObject.Predmet.ProtuStrankaListFormatedWithAdress>
    <izvorni_sadrzaj>
      <item>IN COFFEE VERITAS j.d.o.o., Petrova ulica 21, 10000 Zagreb</item>
    </izvorni_sadrzaj>
    <derivirana_varijabla naziv="DomainObject.Predmet.ProtuStrankaListFormatedWithAdress_1">
      <item>IN COFFEE VERITAS j.d.o.o., Petrova ulica 21, 10000 Zagreb</item>
    </derivirana_varijabla>
  </DomainObject.Predmet.ProtuStrankaListFormatedWithAdress>
  <DomainObject.Predmet.ProtuStrankaListFormatedWithAdressOIB>
    <izvorni_sadrzaj>
      <item>IN COFFEE VERITAS j.d.o.o., OIB 87446601388, Petrova ulica 21, 10000 Zagreb</item>
    </izvorni_sadrzaj>
    <derivirana_varijabla naziv="DomainObject.Predmet.ProtuStrankaListFormatedWithAdressOIB_1">
      <item>IN COFFEE VERITAS j.d.o.o., OIB 87446601388, Petrova ulica 21, 10000 Zagreb</item>
    </derivirana_varijabla>
  </DomainObject.Predmet.ProtuStrankaListFormatedWithAdressOIB>
  <DomainObject.Predmet.ProtuStrankaListNazivFormated>
    <izvorni_sadrzaj>
      <item>IN COFFEE VERITAS j.d.o.o.</item>
    </izvorni_sadrzaj>
    <derivirana_varijabla naziv="DomainObject.Predmet.ProtuStrankaListNazivFormated_1">
      <item>IN COFFEE VERITAS j.d.o.o.</item>
    </derivirana_varijabla>
  </DomainObject.Predmet.ProtuStrankaListNazivFormated>
  <DomainObject.Predmet.ProtuStrankaListNazivFormatedOIB>
    <izvorni_sadrzaj>
      <item>IN COFFEE VERITAS j.d.o.o., OIB 87446601388</item>
    </izvorni_sadrzaj>
    <derivirana_varijabla naziv="DomainObject.Predmet.ProtuStrankaListNazivFormatedOIB_1">
      <item>IN COFFEE VERITAS j.d.o.o., OIB 87446601388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St-1941/2018-6</izvorni_sadrzaj>
    <derivirana_varijabla naziv="DomainObject.PoslovniBrojDokumenta_1">St-1941/2018-6</derivirana_varijabla>
  </DomainObject.PoslovniBrojDokumenta>
  <DomainObject.Predmet.StrankaIDrugi>
    <izvorni_sadrzaj>IN COFFEE VERITAS j.d.o.o.</izvorni_sadrzaj>
    <derivirana_varijabla naziv="DomainObject.Predmet.StrankaIDrugi_1">IN COFFEE VERITAS j.d.o.o.</derivirana_varijabla>
  </DomainObject.Predmet.StrankaIDrugi>
  <DomainObject.Predmet.ProtustrankaIDrugi>
    <izvorni_sadrzaj>IN COFFEE VERITAS j.d.o.o.</izvorni_sadrzaj>
    <derivirana_varijabla naziv="DomainObject.Predmet.ProtustrankaIDrugi_1">IN COFFEE VERITAS j.d.o.o.</derivirana_varijabla>
  </DomainObject.Predmet.ProtustrankaIDrugi>
  <DomainObject.Predmet.StrankaIDrugiAdressOIB>
    <izvorni_sadrzaj>IN COFFEE VERITAS j.d.o.o., OIB 87446601388, Petrova ulica 21, 10000 Zagreb</izvorni_sadrzaj>
    <derivirana_varijabla naziv="DomainObject.Predmet.StrankaIDrugiAdressOIB_1">IN COFFEE VERITAS j.d.o.o., OIB 87446601388, Petrova ulica 21, 10000 Zagreb</derivirana_varijabla>
  </DomainObject.Predmet.StrankaIDrugiAdressOIB>
  <DomainObject.Predmet.ProtustrankaIDrugiAdressOIB>
    <izvorni_sadrzaj>IN COFFEE VERITAS j.d.o.o., OIB 87446601388, Petrova ulica 21, 10000 Zagreb</izvorni_sadrzaj>
    <derivirana_varijabla naziv="DomainObject.Predmet.ProtustrankaIDrugiAdressOIB_1">IN COFFEE VERITAS j.d.o.o., OIB 87446601388, Petrova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COFFEE VERITAS j.d.o.o.</item>
      <item>IN COFFEE VERITAS j.d.o.o.</item>
    </izvorni_sadrzaj>
    <derivirana_varijabla naziv="DomainObject.Predmet.SudioniciListNaziv_1">
      <item>IN COFFEE VERITAS j.d.o.o.</item>
      <item>IN COFFEE VERITAS j.d.o.o.</item>
    </derivirana_varijabla>
  </DomainObject.Predmet.SudioniciListNaziv>
  <DomainObject.Predmet.SudioniciListAdressOIB>
    <izvorni_sadrzaj>
      <item>IN COFFEE VERITAS j.d.o.o., OIB 87446601388, Petrova ulica 21,10000 Zagreb</item>
      <item>IN COFFEE VERITAS j.d.o.o., OIB 87446601388, Petrova ulica 21,10000 Zagreb</item>
    </izvorni_sadrzaj>
    <derivirana_varijabla naziv="DomainObject.Predmet.SudioniciListAdressOIB_1">
      <item>IN COFFEE VERITAS j.d.o.o., OIB 87446601388, Petrova ulica 21,10000 Zagreb</item>
      <item>IN COFFEE VERITAS j.d.o.o., OIB 87446601388, Petrova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87446601388</item>
      <item>, OIB 87446601388</item>
    </izvorni_sadrzaj>
    <derivirana_varijabla naziv="DomainObject.Predmet.SudioniciListNazivOIB_1">
      <item>, OIB 87446601388</item>
      <item>, OIB 87446601388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DEFBB-AE1F-4816-B1E6-52E10B06C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1598</properties:Words>
  <properties:Characters>8902</properties:Characters>
  <properties:Lines>188</properties:Lines>
  <properties:Paragraphs>50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2018-09-11T08:02:00Z</dcterms:created>
  <dc:creator>Ante</dc:creator>
  <cp:lastModifiedBy>Katarina Drndelić</cp:lastModifiedBy>
  <cp:lastPrinted>2018-09-11T11:21:00Z</cp:lastPrinted>
  <dcterms:modified xmlns:xsi="http://www.w3.org/2001/XMLSchema-instance" xsi:type="dcterms:W3CDTF">2018-09-11T11:21:00Z</dcterms:modified>
  <cp:revision>13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St-1941/2018-6 / Odluka - Rješenje o otvaranju predstečajnog postupka (Rješenje o OTVARANJU predstečajnog postupka_čl.33. i 34.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