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2f65" w14:paraId="a642f65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19063D">
        <w:t>4</w:t>
      </w:r>
      <w:r w:rsidR="00811FD6">
        <w:t>647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Ljudevita </w:t>
      </w:r>
      <w:proofErr w:type="spellStart"/>
      <w:r>
        <w:t>Šestića</w:t>
      </w:r>
      <w:proofErr w:type="spellEnd"/>
      <w:r>
        <w:t xml:space="preserve"> 4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811FD6">
        <w:t>Braniteljska zadruga UNIVERZAL GRUPA za usluge i trgovinu, Zagreb, Pohorska 1, OIB 51371513031</w:t>
      </w:r>
      <w:r w:rsidR="004B6701">
        <w:t xml:space="preserve">, </w:t>
      </w:r>
      <w:r w:rsidR="00295F32" w:rsidRPr="0053264E">
        <w:t xml:space="preserve">dana </w:t>
      </w:r>
      <w:r w:rsidR="0085757B">
        <w:t>12.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ročište radi rasprave o pretpostavkama za otvaranje stečajnog postupka određeno za dan </w:t>
      </w:r>
      <w:r w:rsidR="00D662B2">
        <w:t>20</w:t>
      </w:r>
      <w:r>
        <w:t xml:space="preserve">. srpnja 2017. godine, </w:t>
      </w:r>
      <w:proofErr w:type="spellStart"/>
      <w:r>
        <w:t>prelaže</w:t>
      </w:r>
      <w:proofErr w:type="spellEnd"/>
      <w:r>
        <w:t xml:space="preserve"> se za dan </w:t>
      </w:r>
      <w:r w:rsidR="00D662B2">
        <w:t>24</w:t>
      </w:r>
      <w:r>
        <w:t>. listopa</w:t>
      </w:r>
      <w:r w:rsidR="00660D4D">
        <w:t xml:space="preserve">da 2017. godine u </w:t>
      </w:r>
      <w:r w:rsidR="00941993">
        <w:t>12,</w:t>
      </w:r>
      <w:r w:rsidR="00811FD6">
        <w:t>30</w:t>
      </w:r>
      <w:r w:rsidR="00660D4D">
        <w:t xml:space="preserve"> </w:t>
      </w:r>
      <w:r>
        <w:t>sati, na adresi Trgovačkog suda u Zagrebu, Stalna služba, Karlovac,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85757B">
        <w:t>12.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 xml:space="preserve">Za točnost </w:t>
      </w:r>
      <w:proofErr w:type="spellStart"/>
      <w:r w:rsidR="00E80FBC">
        <w:t>otpravka</w:t>
      </w:r>
      <w:proofErr w:type="spellEnd"/>
      <w:r w:rsidR="00E80FBC">
        <w:t>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85757B" w:rsidP="0085757B" w:rsidR="0085757B">
      <w:r>
        <w:t>Dna:</w:t>
      </w:r>
    </w:p>
    <w:p w:rsidRDefault="0085757B" w:rsidP="0085757B" w:rsidR="0085757B">
      <w:r>
        <w:t>1. Dužnik</w:t>
      </w:r>
    </w:p>
    <w:p w:rsidRDefault="0085757B" w:rsidP="0085757B" w:rsidR="0085757B">
      <w:r>
        <w:t>2. Zakonski zastupnik dužnika</w:t>
      </w:r>
    </w:p>
    <w:p w:rsidRDefault="00941993" w:rsidP="0085757B" w:rsidR="0085757B" w:rsidRPr="0053264E">
      <w:r>
        <w:t>3</w:t>
      </w:r>
      <w:r w:rsidR="0085757B">
        <w:t>. 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58AE"/>
    <w:rsid w:val="000B4426"/>
    <w:rsid w:val="000E7C58"/>
    <w:rsid w:val="000F0A0A"/>
    <w:rsid w:val="000F0EF4"/>
    <w:rsid w:val="0017084D"/>
    <w:rsid w:val="001740AB"/>
    <w:rsid w:val="0019063D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D16B2"/>
    <w:rsid w:val="002D49A0"/>
    <w:rsid w:val="003126C7"/>
    <w:rsid w:val="00343119"/>
    <w:rsid w:val="003746BE"/>
    <w:rsid w:val="00391C11"/>
    <w:rsid w:val="003F4A53"/>
    <w:rsid w:val="004B0A0A"/>
    <w:rsid w:val="004B4514"/>
    <w:rsid w:val="004B6701"/>
    <w:rsid w:val="004D27C4"/>
    <w:rsid w:val="0053264E"/>
    <w:rsid w:val="00582442"/>
    <w:rsid w:val="005E1585"/>
    <w:rsid w:val="005E2748"/>
    <w:rsid w:val="00610C21"/>
    <w:rsid w:val="00613A29"/>
    <w:rsid w:val="00660D4D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11FD6"/>
    <w:rsid w:val="0085757B"/>
    <w:rsid w:val="00874E6C"/>
    <w:rsid w:val="00877F6F"/>
    <w:rsid w:val="008C33DF"/>
    <w:rsid w:val="008D3D0F"/>
    <w:rsid w:val="00941993"/>
    <w:rsid w:val="0094791B"/>
    <w:rsid w:val="009A0E71"/>
    <w:rsid w:val="009C5BC5"/>
    <w:rsid w:val="009E0FFF"/>
    <w:rsid w:val="00A058DD"/>
    <w:rsid w:val="00A51F97"/>
    <w:rsid w:val="00A675FB"/>
    <w:rsid w:val="00AD17CD"/>
    <w:rsid w:val="00AE2532"/>
    <w:rsid w:val="00AF7785"/>
    <w:rsid w:val="00B1314F"/>
    <w:rsid w:val="00BA257E"/>
    <w:rsid w:val="00BE3247"/>
    <w:rsid w:val="00BF6F39"/>
    <w:rsid w:val="00C62037"/>
    <w:rsid w:val="00C71077"/>
    <w:rsid w:val="00C82C2F"/>
    <w:rsid w:val="00C84611"/>
    <w:rsid w:val="00C92DA2"/>
    <w:rsid w:val="00CB6C29"/>
    <w:rsid w:val="00CC408D"/>
    <w:rsid w:val="00D21672"/>
    <w:rsid w:val="00D62198"/>
    <w:rsid w:val="00D662B2"/>
    <w:rsid w:val="00D71FEB"/>
    <w:rsid w:val="00D94EF5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F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F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F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F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F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F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F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4647</izvorni_sadrzaj>
    <derivirana_varijabla naziv="DomainObject.Predmet.Broj_1">4647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St-4647/2016</izvorni_sadrzaj>
    <derivirana_varijabla naziv="DomainObject.Predmet.OznakaBroj_1">St-4647/2016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UNIVERZAL GRUPA za usluge i trgovinu zastupanog po punomoćniku Karlo Fember</izvorni_sadrzaj>
    <derivirana_varijabla naziv="DomainObject.Predmet.ProtustrankaFormated_1">  Braniteljska zadruga UNIVERZAL GRUPA za usluge i trgovinu zastupanog po punomoćniku Karlo Fember</derivirana_varijabla>
  </DomainObject.Predmet.ProtustrankaFormated>
  <DomainObject.Predmet.ProtustrankaFormatedOIB>
    <izvorni_sadrzaj>  Braniteljska zadruga UNIVERZAL GRUPA za usluge i trgovinu, OIB 51371513031 zastupanog po punomoćniku Karlo Fember</izvorni_sadrzaj>
    <derivirana_varijabla naziv="DomainObject.Predmet.ProtustrankaFormatedOIB_1">  Braniteljska zadruga UNIVERZAL GRUPA za usluge i trgovinu, OIB 51371513031 zastupanog po punomoćniku Karlo Fember</derivirana_varijabla>
  </DomainObject.Predmet.ProtustrankaFormatedOIB>
  <DomainObject.Predmet.ProtustrankaFormatedWithAdress>
    <izvorni_sadrzaj> Braniteljska zadruga UNIVERZAL GRUPA za usluge i trgovinu, Pohorska 1, 10000 Zagreb zastupanog po punomoćniku Karlo Fember</izvorni_sadrzaj>
    <derivirana_varijabla naziv="DomainObject.Predmet.ProtustrankaFormatedWithAdress_1"> Braniteljska zadruga UNIVERZAL GRUPA za usluge i trgovinu, Pohorska 1, 10000 Zagreb zastupanog po punomoćniku Karlo Fember</derivirana_varijabla>
  </DomainObject.Predmet.ProtustrankaFormatedWithAdress>
  <DomainObject.Predmet.ProtustrankaFormatedWithAdressOIB>
    <izvorni_sadrzaj> Braniteljska zadruga UNIVERZAL GRUPA za usluge i trgovinu, OIB 51371513031, Pohorska 1, 10000 Zagreb zastupanog po punomoćniku Karlo Fember</izvorni_sadrzaj>
    <derivirana_varijabla naziv="DomainObject.Predmet.ProtustrankaFormatedWithAdressOIB_1"> Braniteljska zadruga UNIVERZAL GRUPA za usluge i trgovinu, OIB 51371513031, Pohorska 1, 10000 Zagreb zastupanog po punomoćniku Karlo Fember</derivirana_varijabla>
  </DomainObject.Predmet.ProtustrankaFormatedWithAdressOIB>
  <DomainObject.Predmet.ProtustrankaWithAdress>
    <izvorni_sadrzaj>Braniteljska zadruga UNIVERZAL GRUPA za usluge i trgovinu Pohorska 1, 10000 Zagreb</izvorni_sadrzaj>
    <derivirana_varijabla naziv="DomainObject.Predmet.ProtustrankaWithAdress_1">Braniteljska zadruga UNIVERZAL GRUPA za usluge i trgovinu Pohorska 1, 10000 Zagreb</derivirana_varijabla>
  </DomainObject.Predmet.ProtustrankaWithAdress>
  <DomainObject.Predmet.ProtustrankaWithAdressOIB>
    <izvorni_sadrzaj>Braniteljska zadruga UNIVERZAL GRUPA za usluge i trgovinu, OIB 51371513031, Pohorska 1, 10000 Zagreb</izvorni_sadrzaj>
    <derivirana_varijabla naziv="DomainObject.Predmet.ProtustrankaWithAdressOIB_1">Braniteljska zadruga UNIVERZAL GRUPA za usluge i trgovinu, OIB 51371513031, Pohorska 1, 10000 Zagreb</derivirana_varijabla>
  </DomainObject.Predmet.ProtustrankaWithAdressOIB>
  <DomainObject.Predmet.ProtustrankaNazivFormated>
    <izvorni_sadrzaj>Braniteljska zadruga UNIVERZAL GRUPA za usluge i trgovinu</izvorni_sadrzaj>
    <derivirana_varijabla naziv="DomainObject.Predmet.ProtustrankaNazivFormated_1">Braniteljska zadruga UNIVERZAL GRUPA za usluge i trgovinu</derivirana_varijabla>
  </DomainObject.Predmet.ProtustrankaNazivFormated>
  <DomainObject.Predmet.ProtustrankaNazivFormatedOIB>
    <izvorni_sadrzaj>Braniteljska zadruga UNIVERZAL GRUPA za usluge i trgovinu, OIB 51371513031</izvorni_sadrzaj>
    <derivirana_varijabla naziv="DomainObject.Predmet.ProtustrankaNazivFormatedOIB_1">Braniteljska zadruga UNIVERZAL GRUPA za usluge i trgovinu, OIB 51371513031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UNIVERZAL GRUPA za usluge i trgovinu zastupanog po punomoćniku Karlo Fember</item>
    </izvorni_sadrzaj>
    <derivirana_varijabla naziv="DomainObject.Predmet.ProtuStrankaListFormated_1">
      <item>Braniteljska zadruga UNIVERZAL GRUPA za usluge i trgovinu zastupanog po punomoćniku Karlo Fember</item>
    </derivirana_varijabla>
  </DomainObject.Predmet.ProtuStrankaListFormated>
  <DomainObject.Predmet.ProtuStrankaListFormatedOIB>
    <izvorni_sadrzaj>
      <item>Braniteljska zadruga UNIVERZAL GRUPA za usluge i trgovinu, OIB 51371513031 zastupanog po punomoćniku Karlo Fember</item>
    </izvorni_sadrzaj>
    <derivirana_varijabla naziv="DomainObject.Predmet.ProtuStrankaListFormatedOIB_1">
      <item>Braniteljska zadruga UNIVERZAL GRUPA za usluge i trgovinu, OIB 51371513031 zastupanog po punomoćniku Karlo Fember</item>
    </derivirana_varijabla>
  </DomainObject.Predmet.ProtuStrankaListFormatedOIB>
  <DomainObject.Predmet.ProtuStrankaListFormatedWithAdress>
    <izvorni_sadrzaj>
      <item>Braniteljska zadruga UNIVERZAL GRUPA za usluge i trgovinu, Pohorska 1, 10000 Zagreb zastupanog po punomoćniku Karlo Fember</item>
    </izvorni_sadrzaj>
    <derivirana_varijabla naziv="DomainObject.Predmet.ProtuStrankaListFormatedWithAdress_1">
      <item>Braniteljska zadruga UNIVERZAL GRUPA za usluge i trgovinu, Pohorska 1, 10000 Zagreb zastupanog po punomoćniku Karlo Fember</item>
    </derivirana_varijabla>
  </DomainObject.Predmet.ProtuStrankaListFormatedWithAdress>
  <DomainObject.Predmet.ProtuStrankaListFormatedWithAdressOIB>
    <izvorni_sadrzaj>
      <item>Braniteljska zadruga UNIVERZAL GRUPA za usluge i trgovinu, OIB 51371513031, Pohorska 1, 10000 Zagreb zastupanog po punomoćniku Karlo Fember</item>
    </izvorni_sadrzaj>
    <derivirana_varijabla naziv="DomainObject.Predmet.ProtuStrankaListFormatedWithAdressOIB_1">
      <item>Braniteljska zadruga UNIVERZAL GRUPA za usluge i trgovinu, OIB 51371513031, Pohorska 1, 10000 Zagreb zastupanog po punomoćniku Karlo Fember</item>
    </derivirana_varijabla>
  </DomainObject.Predmet.ProtuStrankaListFormatedWithAdressOIB>
  <DomainObject.Predmet.ProtuStrankaListNazivFormated>
    <izvorni_sadrzaj>
      <item>Braniteljska zadruga UNIVERZAL GRUPA za usluge i trgovinu</item>
    </izvorni_sadrzaj>
    <derivirana_varijabla naziv="DomainObject.Predmet.ProtuStrankaListNazivFormated_1">
      <item>Braniteljska zadruga UNIVERZAL GRUPA za usluge i trgovinu</item>
    </derivirana_varijabla>
  </DomainObject.Predmet.ProtuStrankaListNazivFormated>
  <DomainObject.Predmet.ProtuStrankaListNazivFormatedOIB>
    <izvorni_sadrzaj>
      <item>Braniteljska zadruga UNIVERZAL GRUPA za usluge i trgovinu, OIB 51371513031</item>
    </izvorni_sadrzaj>
    <derivirana_varijabla naziv="DomainObject.Predmet.ProtuStrankaListNazivFormatedOIB_1">
      <item>Braniteljska zadruga UNIVERZAL GRUPA za usluge i trgovinu, OIB 51371513031</item>
    </derivirana_varijabla>
  </DomainObject.Predmet.ProtuStrankaListNazivFormatedOIB>
  <DomainObject.Predmet.OstaliListFormated>
    <izvorni_sadrzaj>
      <item>Karlo Fember punomoćnik sudionika u postupku Braniteljska zadruga UNIVERZAL GRUPA za usluge i trgovinu</item>
    </izvorni_sadrzaj>
    <derivirana_varijabla naziv="DomainObject.Predmet.OstaliListFormated_1">
      <item>Karlo Fember punomoćnik sudionika u postupku Braniteljska zadruga UNIVERZAL GRUPA za usluge i trgovinu</item>
    </derivirana_varijabla>
  </DomainObject.Predmet.OstaliListFormated>
  <DomainObject.Predmet.OstaliListFormatedOIB>
    <izvorni_sadrzaj>
      <item>Karlo Fember, OIB 98560856420 punomoćnik sudionika u postupku Braniteljska zadruga UNIVERZAL GRUPA za usluge i trgovinu</item>
    </izvorni_sadrzaj>
    <derivirana_varijabla naziv="DomainObject.Predmet.OstaliListFormatedOIB_1">
      <item>Karlo Fember, OIB 98560856420 punomoćnik sudionika u postupku Braniteljska zadruga UNIVERZAL GRUPA za usluge i trgovinu</item>
    </derivirana_varijabla>
  </DomainObject.Predmet.OstaliListFormatedOIB>
  <DomainObject.Predmet.OstaliListFormatedWithAdress>
    <izvorni_sadrzaj>
      <item>Karlo Fember, Pohorska 1, 10000 Zagreb punomoćnik sudionika u postupku Braniteljska zadruga UNIVERZAL GRUPA za usluge i trgovinu</item>
    </izvorni_sadrzaj>
    <derivirana_varijabla naziv="DomainObject.Predmet.OstaliListFormatedWithAdress_1">
      <item>Karlo Fember, Pohorska 1, 10000 Zagreb punomoćnik sudionika u postupku Braniteljska zadruga UNIVERZAL GRUPA za usluge i trgovinu</item>
    </derivirana_varijabla>
  </DomainObject.Predmet.OstaliListFormatedWithAdress>
  <DomainObject.Predmet.OstaliListFormatedWithAdressOIB>
    <izvorni_sadrzaj>
      <item>Karlo Fember, OIB 98560856420, Pohorska 1, 10000 Zagreb punomoćnik sudionika u postupku Braniteljska zadruga UNIVERZAL GRUPA za usluge i trgovinu</item>
    </izvorni_sadrzaj>
    <derivirana_varijabla naziv="DomainObject.Predmet.OstaliListFormatedWithAdressOIB_1">
      <item>Karlo Fember, OIB 98560856420, Pohorska 1, 10000 Zagreb punomoćnik sudionika u postupku Braniteljska zadruga UNIVERZAL GRUPA za usluge i trgovinu</item>
    </derivirana_varijabla>
  </DomainObject.Predmet.OstaliListFormatedWithAdressOIB>
  <DomainObject.Predmet.OstaliListNazivFormated>
    <izvorni_sadrzaj>
      <item>Karlo Fember</item>
    </izvorni_sadrzaj>
    <derivirana_varijabla naziv="DomainObject.Predmet.OstaliListNazivFormated_1">
      <item>Karlo Fember</item>
    </derivirana_varijabla>
  </DomainObject.Predmet.OstaliListNazivFormated>
  <DomainObject.Predmet.OstaliListNazivFormatedOIB>
    <izvorni_sadrzaj>
      <item>Karlo Fember, OIB 98560856420</item>
    </izvorni_sadrzaj>
    <derivirana_varijabla naziv="DomainObject.Predmet.OstaliListNazivFormatedOIB_1">
      <item>Karlo Fember, OIB 98560856420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UNIVERZAL GRUPA za usluge i trgovinu</izvorni_sadrzaj>
    <derivirana_varijabla naziv="DomainObject.Predmet.ProtustrankaIDrugi_1">Braniteljska zadruga UNIVERZAL GRUPA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Braniteljska zadruga UNIVERZAL GRUPA za usluge i trgovinu, OIB 51371513031, Pohorska 1, 10000 Zagreb</izvorni_sadrzaj>
    <derivirana_varijabla naziv="DomainObject.Predmet.ProtustrankaIDrugiAdressOIB_1">Braniteljska zadruga UNIVERZAL GRUPA za usluge i trgovinu, OIB 51371513031, Pohorska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UNIVERZAL GRUPA za usluge i trgovinu</item>
      <item>Karlo Fember</item>
    </izvorni_sadrzaj>
    <derivirana_varijabla naziv="DomainObject.Predmet.SudioniciListNaziv_1">
      <item>FINA Regionalni centar Zagreb</item>
      <item>Braniteljska zadruga UNIVERZAL GRUPA za usluge i trgovinu</item>
      <item>Karlo Fember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Braniteljska zadruga UNIVERZAL GRUPA za usluge i trgovinu, OIB 51371513031, Pohorska 1,10000 Zagreb</item>
      <item>Karlo Fember, OIB 98560856420, Pohorska 1,10000 Zagreb</item>
    </izvorni_sadrzaj>
    <derivirana_varijabla naziv="DomainObject.Predmet.SudioniciListAdressOIB_1">
      <item>FINA Regionalni centar Zagreb, OIB 85821130368, Trg svibanjskih žrtava 1995. br. 1,10000 Zagreb</item>
      <item>Braniteljska zadruga UNIVERZAL GRUPA za usluge i trgovinu, OIB 51371513031, Pohorska 1,10000 Zagreb</item>
      <item>Karlo Fember, OIB 98560856420, Pohorska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51371513031</item>
      <item>, OIB 98560856420</item>
    </izvorni_sadrzaj>
    <derivirana_varijabla naziv="DomainObject.Predmet.SudioniciListNazivOIB_1">
      <item>, OIB 85821130368</item>
      <item>, OIB 51371513031</item>
      <item>, OIB 98560856420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90D79E-9085-4556-9A44-2F527CCA0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838</properties:Characters>
  <properties:Lines>39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2017-07-12T11:21:00Z</dcterms:created>
  <dc:creator>gboljkovac</dc:creator>
  <cp:lastModifiedBy>Goranka Boljkovac</cp:lastModifiedBy>
  <cp:lastPrinted>2017-07-12T11:34:00Z</cp:lastPrinted>
  <dcterms:modified xmlns:xsi="http://www.w3.org/2001/XMLSchema-instance" xsi:type="dcterms:W3CDTF">2017-07-12T11:35:00Z</dcterms:modified>
  <cp:revision>10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