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5862" w14:paraId="77c5862" w:rsidRDefault="00AB4602" w:rsidP="0071138E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138E" w:rsidP="0071138E" w:rsidR="0071138E">
      <w:pPr>
        <w:jc w:val="right"/>
      </w:pPr>
      <w:r>
        <w:t>Poslovni broj: 3 St-583/2016-27</w:t>
      </w:r>
    </w:p>
    <w:p w:rsidRDefault="0071138E" w:rsidP="0071138E" w:rsidR="0071138E">
      <w:pPr>
        <w:jc w:val="center"/>
      </w:pPr>
      <w:r>
        <w:t>R E P U B L I K A  H R V A T S K A</w:t>
      </w:r>
    </w:p>
    <w:p w:rsidRDefault="0071138E" w:rsidP="0071138E" w:rsidR="0071138E">
      <w:pPr>
        <w:jc w:val="center"/>
      </w:pPr>
      <w:r>
        <w:t>R J E Š E N J E</w:t>
      </w:r>
    </w:p>
    <w:p w:rsidRDefault="0071138E" w:rsidP="0071138E" w:rsidR="0071138E" w:rsidRPr="0071138E">
      <w:pPr>
        <w:ind w:firstLine="708"/>
        <w:jc w:val="both"/>
      </w:pPr>
      <w:r>
        <w:t>Trgovački sud u Bjelovaru, OIB 07942269267, po stečajnoj sutkinji Sanjani Zorinc odlučujući po prijedlogu FINE Zagreb, Podružnica Bjelovar, za otvaranje stečajnog postupka nad dužnikom PRVOMAJSKA TZR tvornica strojeva, zupčanika i reduktora, društvo s ograničenom odgovornošću, Čazma, Ul. M. Novačića 4/a, OI</w:t>
      </w:r>
      <w:r>
        <w:t>B 13790481061, 10. svibnja 2019.</w:t>
      </w:r>
    </w:p>
    <w:p w:rsidRDefault="0071138E" w:rsidP="0071138E" w:rsidR="0071138E">
      <w:pPr>
        <w:jc w:val="center"/>
      </w:pPr>
      <w:r>
        <w:t>r i j e š i o  j e</w:t>
      </w:r>
    </w:p>
    <w:p w:rsidRDefault="0071138E" w:rsidP="0071138E" w:rsidR="0071138E">
      <w:pPr>
        <w:ind w:firstLine="708"/>
        <w:jc w:val="both"/>
      </w:pPr>
      <w:r>
        <w:t xml:space="preserve">1. Pozivaju se osobe koje imaju pravni interes za provedbu stečajnog postupka da u roku 15 dana uplate predujam za namirenje troškova prethodnoga i otvorenoga stečajnog postupka u iznosu 45.520,00 kn. </w:t>
      </w:r>
    </w:p>
    <w:p w:rsidRDefault="0071138E" w:rsidP="0071138E" w:rsidR="0071138E">
      <w:pPr>
        <w:ind w:firstLine="708"/>
        <w:jc w:val="both"/>
      </w:pPr>
      <w:r>
        <w:t>2. Ukoliko osobe iz točke 1. izreke ovog rješenja ne predujme traženi iznos, sud će donijeti rješenje o otvaranju i zaključenju stečajnog postupka.</w:t>
      </w:r>
    </w:p>
    <w:p w:rsidRDefault="0071138E" w:rsidP="0071138E" w:rsidR="0071138E">
      <w:pPr>
        <w:jc w:val="center"/>
      </w:pPr>
      <w:r>
        <w:t>Obrazloženje</w:t>
      </w:r>
    </w:p>
    <w:p w:rsidRDefault="0071138E" w:rsidP="0071138E" w:rsidR="0071138E">
      <w:pPr>
        <w:jc w:val="both"/>
      </w:pPr>
      <w:r>
        <w:tab/>
        <w:t xml:space="preserve">Budući da iz izvješća privremenog stečajnog upravitelja prije otvaranja stečajnog postupka, od 8. svibnja 2019. godine, proizlazi da imovina dužnika koja bi ušla u stečajnu  masu nije dovoljna ni za namirenje troškova tog postupka, temeljem čl. 132. st. 1. i  2. Stečajnog zakona ("Narodne novine" broj 71/15 i 104/17) riješeno je kao u izreci. </w:t>
      </w:r>
    </w:p>
    <w:p w:rsidRDefault="0071138E" w:rsidP="0071138E" w:rsidR="0071138E">
      <w:pPr>
        <w:jc w:val="center"/>
      </w:pPr>
      <w:r>
        <w:t xml:space="preserve">Bjelovar, 10. svibnja 2019. </w:t>
      </w:r>
    </w:p>
    <w:p w:rsidRDefault="0071138E" w:rsidP="0071138E" w:rsidR="0071138E">
      <w:pPr>
        <w:pStyle w:val="Bezproreda"/>
      </w:pPr>
    </w:p>
    <w:p w:rsidRDefault="0071138E" w:rsidP="0071138E" w:rsidR="0071138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STEČAJNA SUTKINJA </w:t>
      </w:r>
    </w:p>
    <w:p w:rsidRDefault="0071138E" w:rsidP="0071138E" w:rsidR="0071138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71138E" w:rsidP="0071138E" w:rsidR="0071138E">
      <w:pPr>
        <w:pStyle w:val="Bezproreda"/>
      </w:pPr>
    </w:p>
    <w:p w:rsidRDefault="0071138E" w:rsidP="0071138E" w:rsidR="0071138E">
      <w:pPr>
        <w:pStyle w:val="Bezproreda"/>
      </w:pPr>
    </w:p>
    <w:p w:rsidRDefault="0071138E" w:rsidP="0071138E" w:rsidR="0071138E">
      <w:pPr>
        <w:pStyle w:val="Bezproreda"/>
      </w:pPr>
    </w:p>
    <w:p w:rsidRDefault="0071138E" w:rsidP="0071138E" w:rsidR="0071138E">
      <w:pPr>
        <w:pStyle w:val="Bezproreda"/>
      </w:pPr>
      <w:r>
        <w:t xml:space="preserve">POUKA O PRAVNOM LIJEKU: Protiv ovoga rješenja nije dopuštena žalba. </w:t>
      </w:r>
    </w:p>
    <w:p w:rsidRDefault="0071138E" w:rsidP="0071138E" w:rsidR="0071138E">
      <w:pPr>
        <w:pStyle w:val="Bezproreda"/>
      </w:pPr>
    </w:p>
    <w:p w:rsidRDefault="0071138E" w:rsidP="0071138E" w:rsidR="0071138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1138E" w:rsidP="0071138E" w:rsidR="0071138E">
      <w:pPr>
        <w:pStyle w:val="Bezproreda"/>
      </w:pPr>
      <w:r>
        <w:t>Dna: e-oglasna ploča</w:t>
      </w:r>
    </w:p>
    <w:p w:rsidRDefault="0071138E" w:rsidP="0071138E" w:rsidR="0071138E">
      <w:pPr>
        <w:pStyle w:val="Bezproreda"/>
      </w:pPr>
      <w:proofErr w:type="spellStart"/>
      <w:r>
        <w:t>Bj</w:t>
      </w:r>
      <w:proofErr w:type="spellEnd"/>
      <w:r>
        <w:t>. 10.5.2019.</w:t>
      </w:r>
    </w:p>
    <w:p w:rsidRDefault="00AE649C" w:rsidP="0071138E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38E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6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St-583/2016-27</izvorni_sadrzaj>
    <derivirana_varijabla naziv="DomainObject.Oznaka_1">St-583/2016-27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TZR tvornica strojeva, zupčanika i reduktora, društvo s ograničenom odgovornošću zastupanog po punomoćniku Gajski, Grlić, Prka i Partneri, odvjetničko društvo društvo s ograničenom odgovornošću odvj. IMON CHOUDHURY</izvorni_sadrzaj>
    <derivirana_varijabla naziv="DomainObject.Predmet.ProtustrankaFormated_1">  PRVOMAJSKA TZR tvornica strojeva, zupčanika i reduktora, društvo s ograničenom odgovornošću zastupanog po punomoćniku Gajski, Grlić, Prka i Partneri, odvjetničko društvo društvo s ograničenom odgovornošću odvj. IMON CHOUDHURY</derivirana_varijabla>
  </DomainObject.Predmet.ProtustrankaFormated>
  <DomainObject.Predmet.ProtustrankaFormatedOIB>
    <izvorni_sadrzaj>  PRVOMAJSKA TZR tvornica strojeva, zupčanika i reduktora, društvo s ograničenom odgovornošću, OIB 13790481061 zastupanog po punomoćniku Gajski, Grlić, Prka i Partneri, odvjetničko društvo društvo s ograničenom odgovornošću odvj. IMON CHOUDHURY</izvorni_sadrzaj>
    <derivirana_varijabla naziv="DomainObject.Predmet.ProtustrankaFormatedOIB_1">  PRVOMAJSKA TZR tvornica strojeva, zupčanika i reduktora, društvo s ograničenom odgovornošću, OIB 13790481061 zastupanog po punomoćniku Gajski, Grlić, Prka i Partneri, odvjetničko društvo društvo s ograničenom odgovornošću odvj. IMON CHOUDHURY</derivirana_varijabla>
  </DomainObject.Predmet.ProtustrankaFormatedOIB>
  <DomainObject.Predmet.ProtustrankaFormatedWithAdress>
    <izvorni_sadrzaj> PRVOMAJSKA TZR tvornica strojeva, zupčanika i reduktora, društvo s ograničenom odgovornošću, Ul. M. Novačića 4/a, 43240 Čazma zastupanog po punomoćniku Gajski, Grlić, Prka i Partneri, odvjetničko društvo društvo s ograničenom odgovornošću odvj. IMON CHOUDHURY</izvorni_sadrzaj>
    <derivirana_varijabla naziv="DomainObject.Predmet.ProtustrankaFormatedWithAdress_1"> PRVOMAJSKA TZR tvornica strojeva, zupčanika i reduktora, društvo s ograničenom odgovornošću, Ul. M. Novačića 4/a, 43240 Čazma zastupanog po punomoćniku Gajski, Grlić, Prka i Partneri, odvjetničko društvo društvo s ograničenom odgovornošću odvj. IMON CHOUDHURY</derivirana_varijabla>
  </DomainObject.Predmet.ProtustrankaFormatedWithAdress>
  <DomainObject.Predmet.ProtustrankaFormatedWithAdressOIB>
    <izvorni_sadrzaj> PRVOMAJSKA TZR tvornica strojeva, zupčanika i reduktora, društvo s ograničenom odgovornošću, OIB 13790481061, Ul. M. Novačića 4/a, 43240 Čazma zastupanog po punomoćniku Gajski, Grlić, Prka i Partneri, odvjetničko društvo društvo s ograničenom odgovornošću odvj. IMON CHOUDHURY</izvorni_sadrzaj>
    <derivirana_varijabla naziv="DomainObject.Predmet.ProtustrankaFormatedWithAdressOIB_1"> PRVOMAJSKA TZR tvornica strojeva, zupčanika i reduktora, društvo s ograničenom odgovornošću, OIB 13790481061, Ul. M. Novačića 4/a, 43240 Čazma zastupanog po punomoćniku Gajski, Grlić, Prka i Partneri, odvjetničko društvo društvo s ograničenom odgovornošću odvj. IMON CHOUDHURY</derivirana_varijabla>
  </DomainObject.Predmet.ProtustrankaFormatedWithAdressOIB>
  <DomainObject.Predmet.ProtustrankaWithAdress>
    <izvorni_sadrzaj>PRVOMAJSKA TZR tvornica strojeva, zupčanika i reduktora, društvo s ograničenom odgovornošću Ul. M. Novačića 4/a, 43240 Čazma</izvorni_sadrzaj>
    <derivirana_varijabla naziv="DomainObject.Predmet.ProtustrankaWithAdress_1">PRVOMAJSKA TZR tvornica strojeva, zupčanika i reduktora, društvo s ograničenom odgovornošću Ul. M. Novačića 4/a, 43240 Čazma</derivirana_varijabla>
  </DomainObject.Predmet.ProtustrankaWithAdress>
  <DomainObject.Predmet.ProtustrankaWithAdressOIB>
    <izvorni_sadrzaj>PRVOMAJSKA TZR tvornica strojeva, zupčanika i reduktora, društvo s ograničenom odgovornošću, OIB 13790481061, Ul. M. Novačića 4/a, 43240 Čazma</izvorni_sadrzaj>
    <derivirana_varijabla naziv="DomainObject.Predmet.ProtustrankaWithAdressOIB_1">PRVOMAJSKA TZR tvornica strojeva, zupčanika i reduktora, društvo s ograničenom odgovornošću, OIB 13790481061, Ul. M. Novačića 4/a, 43240 Čazma</derivirana_varijabla>
  </DomainObject.Predmet.ProtustrankaWithAdressOIB>
  <DomainObject.Predmet.ProtustrankaNazivFormated>
    <izvorni_sadrzaj>PRVOMAJSKA TZR tvornica strojeva, zupčanika i reduktora, društvo s ograničenom odgovornošću</izvorni_sadrzaj>
    <derivirana_varijabla naziv="DomainObject.Predmet.ProtustrankaNazivFormated_1">PRVOMAJSKA TZR tvornica strojeva, zupčanika i reduktora, društvo s ograničenom odgovornošću</derivirana_varijabla>
  </DomainObject.Predmet.ProtustrankaNazivFormated>
  <DomainObject.Predmet.ProtustrankaNazivFormatedOIB>
    <izvorni_sadrzaj>PRVOMAJSKA TZR tvornica strojeva, zupčanika i reduktora, društvo s ograničenom odgovornošću, OIB 13790481061</izvorni_sadrzaj>
    <derivirana_varijabla naziv="DomainObject.Predmet.ProtustrankaNazivFormatedOIB_1">PRVOMAJSKA TZR tvornica strojeva, zupčanika i reduktora, društvo s ograničenom odgovornošću, OIB 13790481061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PRVOMAJSKA TZR tvornica strojeva, zupčanika i reduktora, društvo s ograničenom odgovornošću zastupanog po punomoćniku Gajski, Grlić, Prka i Partneri, odvjetničko društvo društvo s ograničenom odgovornošću odvj. IMON CHOUDHURY</item>
    </izvorni_sadrzaj>
    <derivirana_varijabla naziv="DomainObject.Predmet.ProtuStrankaListFormated_1">
      <item>PRVOMAJSKA TZR tvornica strojeva, zupčanika i reduktora, društvo s ograničenom odgovornošću zastupanog po punomoćniku Gajski, Grlić, Prka i Partneri, odvjetničko društvo društvo s ograničenom odgovornošću odvj. IMON CHOUDHURY</item>
    </derivirana_varijabla>
  </DomainObject.Predmet.ProtuStrankaListFormated>
  <DomainObject.Predmet.ProtuStrankaListFormatedOIB>
    <izvorni_sadrzaj>
      <item>PRVOMAJSKA TZR tvornica strojeva, zupčanika i reduktora, društvo s ograničenom odgovornošću, OIB 13790481061 zastupanog po punomoćniku Gajski, Grlić, Prka i Partneri, odvjetničko društvo društvo s ograničenom odgovornošću odvj. IMON CHOUDHURY</item>
    </izvorni_sadrzaj>
    <derivirana_varijabla naziv="DomainObject.Predmet.ProtuStrankaListFormatedOIB_1">
      <item>PRVOMAJSKA TZR tvornica strojeva, zupčanika i reduktora, društvo s ograničenom odgovornošću, OIB 13790481061 zastupanog po punomoćniku Gajski, Grlić, Prka i Partneri, odvjetničko društvo društvo s ograničenom odgovornošću odvj. IMON CHOUDHURY</item>
    </derivirana_varijabla>
  </DomainObject.Predmet.ProtuStrankaListFormatedOIB>
  <DomainObject.Predmet.ProtuStrankaListFormatedWithAdress>
    <izvorni_sadrzaj>
      <item>PRVOMAJSKA TZR tvornica strojeva, zupčanika i reduktora, društvo s ograničenom odgovornošću, Ul. M. Novačića 4/a, 43240 Čazma zastupanog po punomoćniku Gajski, Grlić, Prka i Partneri, odvjetničko društvo društvo s ograničenom odgovornošću odvj. IMON CHOUDHURY</item>
    </izvorni_sadrzaj>
    <derivirana_varijabla naziv="DomainObject.Predmet.ProtuStrankaListFormatedWithAdress_1">
      <item>PRVOMAJSKA TZR tvornica strojeva, zupčanika i reduktora, društvo s ograničenom odgovornošću, Ul. M. Novačića 4/a, 43240 Čazma zastupanog po punomoćniku Gajski, Grlić, Prka i Partneri, odvjetničko društvo društvo s ograničenom odgovornošću odvj. IMON CHOUDHURY</item>
    </derivirana_varijabla>
  </DomainObject.Predmet.ProtuStrankaListFormatedWithAdress>
  <DomainObject.Predmet.ProtuStrankaListFormatedWithAdressOIB>
    <izvorni_sadrzaj>
      <item>PRVOMAJSKA TZR tvornica strojeva, zupčanika i reduktora, društvo s ograničenom odgovornošću, OIB 13790481061, Ul. M. Novačića 4/a, 43240 Čazma zastupanog po punomoćniku Gajski, Grlić, Prka i Partneri, odvjetničko društvo društvo s ograničenom odgovornošću odvj. IMON CHOUDHURY</item>
    </izvorni_sadrzaj>
    <derivirana_varijabla naziv="DomainObject.Predmet.ProtuStrankaListFormatedWithAdressOIB_1">
      <item>PRVOMAJSKA TZR tvornica strojeva, zupčanika i reduktora, društvo s ograničenom odgovornošću, OIB 13790481061, Ul. M. Novačića 4/a, 43240 Čazma zastupanog po punomoćniku Gajski, Grlić, Prka i Partneri, odvjetničko društvo društvo s ograničenom odgovornošću odvj. IMON CHOUDHURY</item>
    </derivirana_varijabla>
  </DomainObject.Predmet.ProtuStrankaListFormatedWithAdressOIB>
  <DomainObject.Predmet.ProtuStrankaListNazivFormated>
    <izvorni_sadrzaj>
      <item>PRVOMAJSKA TZR tvornica strojeva, zupčanika i reduktora, društvo s ograničenom odgovornošću</item>
    </izvorni_sadrzaj>
    <derivirana_varijabla naziv="DomainObject.Predmet.ProtuStrankaListNazivFormated_1">
      <item>PRVOMAJSKA TZR tvornica strojeva, zupčanika i reduktora, društvo s ograničenom odgovornošću</item>
    </derivirana_varijabla>
  </DomainObject.Predmet.ProtuStrankaListNazivFormated>
  <DomainObject.Predmet.ProtuStrankaListNazivFormatedOIB>
    <izvorni_sadrzaj>
      <item>PRVOMAJSKA TZR tvornica strojeva, zupčanika i reduktora, društvo s ograničenom odgovornošću, OIB 13790481061</item>
    </izvorni_sadrzaj>
    <derivirana_varijabla naziv="DomainObject.Predmet.ProtuStrankaListNazivFormatedOIB_1">
      <item>PRVOMAJSKA TZR tvornica strojeva, zupčanika i reduktora, društvo s ograničenom odgovornošću, OIB 13790481061</item>
    </derivirana_varijabla>
  </DomainObject.Predmet.ProtuStrankaListNazivFormatedOIB>
  <DomainObject.Predmet.OstaliListFormated>
    <izvorni_sadrzaj>
      <item>Gajski, Grlić, Prka i Partneri, odvjetničko društvo društvo s ograničenom odgovornošću odvj. IMON CHOUDHURY punomoćnik sudionika u postupku PRVOMAJSKA TZR tvornica strojeva, zupčanika i reduktora, društvo s ograničenom odgovornošću</item>
    </izvorni_sadrzaj>
    <derivirana_varijabla naziv="DomainObject.Predmet.OstaliListFormated_1">
      <item>Gajski, Grlić, Prka i Partneri, odvjetničko društvo društvo s ograničenom odgovornošću odvj. IMON CHOUDHURY punomoćnik sudionika u postupku PRVOMAJSKA TZR tvornica strojeva, zupčanika i reduktora, društvo s ograničenom odgovornošću</item>
    </derivirana_varijabla>
  </DomainObject.Predmet.OstaliListFormated>
  <DomainObject.Predmet.OstaliListFormatedOIB>
    <izvorni_sadrzaj>
      <item>Gajski, Grlić, Prka i Partneri, odvjetničko društvo društvo s ograničenom odgovornošću odvj. IMON CHOUDHURY, OIB 33688165108 punomoćnik sudionika u postupku PRVOMAJSKA TZR tvornica strojeva, zupčanika i reduktora, društvo s ograničenom odgovornošću</item>
    </izvorni_sadrzaj>
    <derivirana_varijabla naziv="DomainObject.Predmet.OstaliListFormatedOIB_1">
      <item>Gajski, Grlić, Prka i Partneri, odvjetničko društvo društvo s ograničenom odgovornošću odvj. IMON CHOUDHURY, OIB 33688165108 punomoćnik sudionika u postupku PRVOMAJSKA TZR tvornica strojeva, zupčanika i reduktora, društvo s ograničenom odgovornošću</item>
    </derivirana_varijabla>
  </DomainObject.Predmet.OstaliListFormatedOIB>
  <DomainObject.Predmet.OstaliListFormatedWithAdress>
    <izvorni_sadrzaj>
      <item>Gajski, Grlić, Prka i Partneri, odvjetničko društvo društvo s ograničenom odgovornošću odvj. IMON CHOUDHURY, Ribnjak ulica 14, 10000 Zagreb punomoćnik sudionika u postupku PRVOMAJSKA TZR tvornica strojeva, zupčanika i reduktora, društvo s ograničenom odgovornošću</item>
    </izvorni_sadrzaj>
    <derivirana_varijabla naziv="DomainObject.Predmet.OstaliListFormatedWithAdress_1">
      <item>Gajski, Grlić, Prka i Partneri, odvjetničko društvo društvo s ograničenom odgovornošću odvj. IMON CHOUDHURY, Ribnjak ulica 14, 10000 Zagreb punomoćnik sudionika u postupku PRVOMAJSKA TZR tvornica strojeva, zupčanika i reduktora, društvo s ograničenom odgovornošću</item>
    </derivirana_varijabla>
  </DomainObject.Predmet.OstaliListFormatedWithAdress>
  <DomainObject.Predmet.OstaliListFormatedWithAdressOIB>
    <izvorni_sadrzaj>
      <item>Gajski, Grlić, Prka i Partneri, odvjetničko društvo društvo s ograničenom odgovornošću odvj. IMON CHOUDHURY, OIB 33688165108, Ribnjak ulica 14, 10000 Zagreb punomoćnik sudionika u postupku PRVOMAJSKA TZR tvornica strojeva, zupčanika i reduktora, društvo s ograničenom odgovornošću</item>
    </izvorni_sadrzaj>
    <derivirana_varijabla naziv="DomainObject.Predmet.OstaliListFormatedWithAdressOIB_1">
      <item>Gajski, Grlić, Prka i Partneri, odvjetničko društvo društvo s ograničenom odgovornošću odvj. IMON CHOUDHURY, OIB 33688165108, Ribnjak ulica 14, 10000 Zagreb punomoćnik sudionika u postupku PRVOMAJSKA TZR tvornica strojeva, zupčanika i reduktora, društvo s ograničenom odgovornošću</item>
    </derivirana_varijabla>
  </DomainObject.Predmet.OstaliListFormatedWithAdressOIB>
  <DomainObject.Predmet.OstaliListNazivFormated>
    <izvorni_sadrzaj>
      <item>Gajski, Grlić, Prka i Partneri, odvjetničko društvo društvo s ograničenom odgovornošću odvj. IMON CHOUDHURY</item>
    </izvorni_sadrzaj>
    <derivirana_varijabla naziv="DomainObject.Predmet.OstaliListNazivFormated_1">
      <item>Gajski, Grlić, Prka i Partneri, odvjetničko društvo društvo s ograničenom odgovornošću odvj. IMON CHOUDHURY</item>
    </derivirana_varijabla>
  </DomainObject.Predmet.OstaliListNazivFormated>
  <DomainObject.Predmet.OstaliListNazivFormatedOIB>
    <izvorni_sadrzaj>
      <item>Gajski, Grlić, Prka i Partneri, odvjetničko društvo društvo s ograničenom odgovornošću odvj. IMON CHOUDHURY, OIB 33688165108</item>
    </izvorni_sadrzaj>
    <derivirana_varijabla naziv="DomainObject.Predmet.OstaliListNazivFormatedOIB_1">
      <item>Gajski, Grlić, Prka i Partneri, odvjetničko društvo društvo s ograničenom odgovornošću odvj. IMON CHOUDHURY,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St-583/2016-27</izvorni_sadrzaj>
    <derivirana_varijabla naziv="DomainObject.PoslovniBrojDokumenta_1">St-583/2016-27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PRVOMAJSKA TZR tvornica strojeva, zupčanika i reduktora, društvo s ograničenom odgovornošću</izvorni_sadrzaj>
    <derivirana_varijabla naziv="DomainObject.Predmet.ProtustrankaIDrugi_1">PRVOMAJSKA TZR tvornica strojeva, zupčanika i reduktora,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PRVOMAJSKA TZR tvornica strojeva, zupčanika i reduktora, društvo s ograničenom odgovornošću, OIB 13790481061, Ul. M. Novačića 4/a, 43240 Čazma</izvorni_sadrzaj>
    <derivirana_varijabla naziv="DomainObject.Predmet.ProtustrankaIDrugiAdressOIB_1">PRVOMAJSKA TZR tvornica strojeva, zupčanika i reduktora, društvo s ograničenom odgovornošću, OIB 13790481061, Ul. M. Novačića 4/a,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PRVOMAJSKA TZR tvornica strojeva, zupčanika i reduktora, društvo s ograničenom odgovornošću</item>
      <item>Gajski, Grlić, Prka i Partneri, odvjetničko društvo društvo s ograničenom odgovornošću odvj. IMON CHOUDHURY</item>
    </izvorni_sadrzaj>
    <derivirana_varijabla naziv="DomainObject.Predmet.SudioniciListNaziv_1">
      <item>FINA, RC ZAGREB, Podružnica Bjelovar</item>
      <item>PRVOMAJSKA TZR tvornica strojeva, zupčanika i reduktora, društvo s ograničenom odgovornošću</item>
      <item>Gajski, Grlić, Prka i Partneri, odvjetničko društvo društvo s ograničenom odgovornošću odvj. IMON CHOUDHURY</item>
    </derivirana_varijabla>
  </DomainObject.Predmet.SudioniciListNaziv>
  <DomainObject.Predmet.SudioniciListAdressOIB>
    <izvorni_sadrzaj>
      <item>FINA, RC ZAGREB, Podružnica Bjelovar, OIB 85821130368, F. Supila 4,43000 Bjelovar</item>
      <item>PRVOMAJSKA TZR tvornica strojeva, zupčanika i reduktora, društvo s ograničenom odgovornošću, OIB 13790481061, Ul. M. Novačića 4/a,43240 Čazma</item>
      <item>Gajski, Grlić, Prka i Partneri, odvjetničko društvo društvo s ograničenom odgovornošću odvj. IMON CHOUDHURY, OIB 33688165108, Ribnjak ulica 14,10000 Zagreb</item>
    </izvorni_sadrzaj>
    <derivirana_varijabla naziv="DomainObject.Predmet.SudioniciListAdressOIB_1">
      <item>FINA, RC ZAGREB, Podružnica Bjelovar, OIB 85821130368, F. Supila 4,43000 Bjelovar</item>
      <item>PRVOMAJSKA TZR tvornica strojeva, zupčanika i reduktora, društvo s ograničenom odgovornošću, OIB 13790481061, Ul. M. Novačića 4/a,43240 Čazma</item>
      <item>Gajski, Grlić, Prka i Partneri, odvjetničko društvo društvo s ograničenom odgovornošću odvj. IMON CHOUDHURY, OIB 33688165108, Ribnjak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46EDA-B6DE-4CC5-AA0B-ABBC0B79C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1099</properties:Characters>
  <properties:Lines>32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2019-05-10T11:18:00Z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St-583/2016-27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