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5f76" w14:paraId="2f85f7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B68E3">
        <w:t>2003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B68E3">
        <w:t xml:space="preserve"> 05.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DB68E3">
        <w:t xml:space="preserve">UDRUŽENJE "ZABOČKI PEHALEC" ZABOK, Zabok, Matije Gupca 53 </w:t>
      </w:r>
      <w:r w:rsidR="00AC4528">
        <w:t>(OIB</w:t>
      </w:r>
      <w:r w:rsidR="00CB0338">
        <w:t>:</w:t>
      </w:r>
      <w:r w:rsidR="0088020F">
        <w:t xml:space="preserve"> </w:t>
      </w:r>
      <w:r w:rsidR="00DB68E3">
        <w:t>82378624981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B68E3">
        <w:t xml:space="preserve">85.980,02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DB68E3">
        <w:t xml:space="preserve"> 05. siječnja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</w:t>
      </w:r>
      <w:proofErr w:type="spellStart"/>
      <w:r>
        <w:t>Jeromela</w:t>
      </w:r>
      <w:proofErr w:type="spellEnd"/>
      <w:r>
        <w:t xml:space="preserve"> </w:t>
      </w:r>
      <w:proofErr w:type="spellStart"/>
      <w:r>
        <w:t>Kurick</w:t>
      </w:r>
      <w:proofErr w:type="spellEnd"/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6DC4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F69DA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88020F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B68E3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6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D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D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D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D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6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D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D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D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D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2003</izvorni_sadrzaj>
    <derivirana_varijabla naziv="DomainObject.Predmet.Broj_1">2003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St-2003/2015</izvorni_sadrzaj>
    <derivirana_varijabla naziv="DomainObject.Predmet.OznakaBroj_1">St-2003/2015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Udruženje ZABOČKI PEHALEC Zabok zastupanog po punomoćniku Rudolf Ivančić</izvorni_sadrzaj>
    <derivirana_varijabla naziv="DomainObject.Predmet.ProtustrankaFormated_1">  Udruženje ZABOČKI PEHALEC Zabok zastupanog po punomoćniku Rudolf Ivančić</derivirana_varijabla>
  </DomainObject.Predmet.ProtustrankaFormated>
  <DomainObject.Predmet.ProtustrankaFormatedOIB>
    <izvorni_sadrzaj>  Udruženje ZABOČKI PEHALEC Zabok, OIB 82378624981 zastupanog po punomoćniku Rudolf Ivančić</izvorni_sadrzaj>
    <derivirana_varijabla naziv="DomainObject.Predmet.ProtustrankaFormatedOIB_1">  Udruženje ZABOČKI PEHALEC Zabok, OIB 82378624981 zastupanog po punomoćniku Rudolf Ivančić</derivirana_varijabla>
  </DomainObject.Predmet.ProtustrankaFormatedOIB>
  <DomainObject.Predmet.ProtustrankaFormatedWithAdress>
    <izvorni_sadrzaj> Udruženje ZABOČKI PEHALEC Zabok, Matije Gupca 53, 49210 Zabok zastupanog po punomoćniku Rudolf Ivančić</izvorni_sadrzaj>
    <derivirana_varijabla naziv="DomainObject.Predmet.ProtustrankaFormatedWithAdress_1"> Udruženje ZABOČKI PEHALEC Zabok, Matije Gupca 53, 49210 Zabok zastupanog po punomoćniku Rudolf Ivančić</derivirana_varijabla>
  </DomainObject.Predmet.ProtustrankaFormatedWithAdress>
  <DomainObject.Predmet.ProtustrankaFormatedWithAdressOIB>
    <izvorni_sadrzaj> Udruženje ZABOČKI PEHALEC Zabok, OIB 82378624981, Matije Gupca 53, 49210 Zabok zastupanog po punomoćniku Rudolf Ivančić</izvorni_sadrzaj>
    <derivirana_varijabla naziv="DomainObject.Predmet.ProtustrankaFormatedWithAdressOIB_1"> Udruženje ZABOČKI PEHALEC Zabok, OIB 82378624981, Matije Gupca 53, 49210 Zabok zastupanog po punomoćniku Rudolf Ivančić</derivirana_varijabla>
  </DomainObject.Predmet.ProtustrankaFormatedWithAdressOIB>
  <DomainObject.Predmet.ProtustrankaWithAdress>
    <izvorni_sadrzaj>Udruženje ZABOČKI PEHALEC Zabok Matije Gupca 53, 49210 Zabok</izvorni_sadrzaj>
    <derivirana_varijabla naziv="DomainObject.Predmet.ProtustrankaWithAdress_1">Udruženje ZABOČKI PEHALEC Zabok Matije Gupca 53, 49210 Zabok</derivirana_varijabla>
  </DomainObject.Predmet.ProtustrankaWithAdress>
  <DomainObject.Predmet.ProtustrankaWithAdressOIB>
    <izvorni_sadrzaj>Udruženje ZABOČKI PEHALEC Zabok, OIB 82378624981, Matije Gupca 53, 49210 Zabok</izvorni_sadrzaj>
    <derivirana_varijabla naziv="DomainObject.Predmet.ProtustrankaWithAdressOIB_1">Udruženje ZABOČKI PEHALEC Zabok, OIB 82378624981, Matije Gupca 53, 49210 Zabok</derivirana_varijabla>
  </DomainObject.Predmet.ProtustrankaWithAdressOIB>
  <DomainObject.Predmet.ProtustrankaNazivFormated>
    <izvorni_sadrzaj>Udruženje ZABOČKI PEHALEC Zabok</izvorni_sadrzaj>
    <derivirana_varijabla naziv="DomainObject.Predmet.ProtustrankaNazivFormated_1">Udruženje ZABOČKI PEHALEC Zabok</derivirana_varijabla>
  </DomainObject.Predmet.ProtustrankaNazivFormated>
  <DomainObject.Predmet.ProtustrankaNazivFormatedOIB>
    <izvorni_sadrzaj>Udruženje ZABOČKI PEHALEC Zabok, OIB 82378624981</izvorni_sadrzaj>
    <derivirana_varijabla naziv="DomainObject.Predmet.ProtustrankaNazivFormatedOIB_1">Udruženje ZABOČKI PEHALEC Zabok, OIB 82378624981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Udruženje ZABOČKI PEHALEC Zabok zastupanog po punomoćniku Rudolf Ivančić</item>
    </izvorni_sadrzaj>
    <derivirana_varijabla naziv="DomainObject.Predmet.ProtuStrankaListFormated_1">
      <item>Udruženje ZABOČKI PEHALEC Zabok zastupanog po punomoćniku Rudolf Ivančić</item>
    </derivirana_varijabla>
  </DomainObject.Predmet.ProtuStrankaListFormated>
  <DomainObject.Predmet.ProtuStrankaListFormatedOIB>
    <izvorni_sadrzaj>
      <item>Udruženje ZABOČKI PEHALEC Zabok, OIB 82378624981 zastupanog po punomoćniku Rudolf Ivančić</item>
    </izvorni_sadrzaj>
    <derivirana_varijabla naziv="DomainObject.Predmet.ProtuStrankaListFormatedOIB_1">
      <item>Udruženje ZABOČKI PEHALEC Zabok, OIB 82378624981 zastupanog po punomoćniku Rudolf Ivančić</item>
    </derivirana_varijabla>
  </DomainObject.Predmet.ProtuStrankaListFormatedOIB>
  <DomainObject.Predmet.ProtuStrankaListFormatedWithAdress>
    <izvorni_sadrzaj>
      <item>Udruženje ZABOČKI PEHALEC Zabok, Matije Gupca 53, 49210 Zabok zastupanog po punomoćniku Rudolf Ivančić</item>
    </izvorni_sadrzaj>
    <derivirana_varijabla naziv="DomainObject.Predmet.ProtuStrankaListFormatedWithAdress_1">
      <item>Udruženje ZABOČKI PEHALEC Zabok, Matije Gupca 53, 49210 Zabok zastupanog po punomoćniku Rudolf Ivančić</item>
    </derivirana_varijabla>
  </DomainObject.Predmet.ProtuStrankaListFormatedWithAdress>
  <DomainObject.Predmet.ProtuStrankaListFormatedWithAdressOIB>
    <izvorni_sadrzaj>
      <item>Udruženje ZABOČKI PEHALEC Zabok, OIB 82378624981, Matije Gupca 53, 49210 Zabok zastupanog po punomoćniku Rudolf Ivančić</item>
    </izvorni_sadrzaj>
    <derivirana_varijabla naziv="DomainObject.Predmet.ProtuStrankaListFormatedWithAdressOIB_1">
      <item>Udruženje ZABOČKI PEHALEC Zabok, OIB 82378624981, Matije Gupca 53, 49210 Zabok zastupanog po punomoćniku Rudolf Ivančić</item>
    </derivirana_varijabla>
  </DomainObject.Predmet.ProtuStrankaListFormatedWithAdressOIB>
  <DomainObject.Predmet.ProtuStrankaListNazivFormated>
    <izvorni_sadrzaj>
      <item>Udruženje ZABOČKI PEHALEC Zabok</item>
    </izvorni_sadrzaj>
    <derivirana_varijabla naziv="DomainObject.Predmet.ProtuStrankaListNazivFormated_1">
      <item>Udruženje ZABOČKI PEHALEC Zabok</item>
    </derivirana_varijabla>
  </DomainObject.Predmet.ProtuStrankaListNazivFormated>
  <DomainObject.Predmet.ProtuStrankaListNazivFormatedOIB>
    <izvorni_sadrzaj>
      <item>Udruženje ZABOČKI PEHALEC Zabok, OIB 82378624981</item>
    </izvorni_sadrzaj>
    <derivirana_varijabla naziv="DomainObject.Predmet.ProtuStrankaListNazivFormatedOIB_1">
      <item>Udruženje ZABOČKI PEHALEC Zabok, OIB 82378624981</item>
    </derivirana_varijabla>
  </DomainObject.Predmet.ProtuStrankaListNazivFormatedOIB>
  <DomainObject.Predmet.OstaliListFormated>
    <izvorni_sadrzaj>
      <item>Rudolf Ivančić punomoćnik sudionika u postupku Udruženje ZABOČKI PEHALEC Zabok</item>
    </izvorni_sadrzaj>
    <derivirana_varijabla naziv="DomainObject.Predmet.OstaliListFormated_1">
      <item>Rudolf Ivančić punomoćnik sudionika u postupku Udruženje ZABOČKI PEHALEC Zabok</item>
    </derivirana_varijabla>
  </DomainObject.Predmet.OstaliListFormated>
  <DomainObject.Predmet.OstaliListFormatedOIB>
    <izvorni_sadrzaj>
      <item>Rudolf Ivančić punomoćnik sudionika u postupku Udruženje ZABOČKI PEHALEC Zabok</item>
    </izvorni_sadrzaj>
    <derivirana_varijabla naziv="DomainObject.Predmet.OstaliListFormatedOIB_1">
      <item>Rudolf Ivančić punomoćnik sudionika u postupku Udruženje ZABOČKI PEHALEC Zabok</item>
    </derivirana_varijabla>
  </DomainObject.Predmet.OstaliListFormatedOIB>
  <DomainObject.Predmet.OstaliListFormatedWithAdress>
    <izvorni_sadrzaj>
      <item>Rudolf Ivančić, Matije Gupca 53, 49210 Zabok punomoćnik sudionika u postupku Udruženje ZABOČKI PEHALEC Zabok</item>
    </izvorni_sadrzaj>
    <derivirana_varijabla naziv="DomainObject.Predmet.OstaliListFormatedWithAdress_1">
      <item>Rudolf Ivančić, Matije Gupca 53, 49210 Zabok punomoćnik sudionika u postupku Udruženje ZABOČKI PEHALEC Zabok</item>
    </derivirana_varijabla>
  </DomainObject.Predmet.OstaliListFormatedWithAdress>
  <DomainObject.Predmet.OstaliListFormatedWithAdressOIB>
    <izvorni_sadrzaj>
      <item>Rudolf Ivančić, Matije Gupca 53, 49210 Zabok punomoćnik sudionika u postupku Udruženje ZABOČKI PEHALEC Zabok</item>
    </izvorni_sadrzaj>
    <derivirana_varijabla naziv="DomainObject.Predmet.OstaliListFormatedWithAdressOIB_1">
      <item>Rudolf Ivančić, Matije Gupca 53, 49210 Zabok punomoćnik sudionika u postupku Udruženje ZABOČKI PEHALEC Zabok</item>
    </derivirana_varijabla>
  </DomainObject.Predmet.OstaliListFormatedWithAdressOIB>
  <DomainObject.Predmet.OstaliListNazivFormated>
    <izvorni_sadrzaj>
      <item>Rudolf Ivančić</item>
    </izvorni_sadrzaj>
    <derivirana_varijabla naziv="DomainObject.Predmet.OstaliListNazivFormated_1">
      <item>Rudolf Ivančić</item>
    </derivirana_varijabla>
  </DomainObject.Predmet.OstaliListNazivFormated>
  <DomainObject.Predmet.OstaliListNazivFormatedOIB>
    <izvorni_sadrzaj>
      <item>Rudolf Ivančić</item>
    </izvorni_sadrzaj>
    <derivirana_varijabla naziv="DomainObject.Predmet.OstaliListNazivFormatedOIB_1">
      <item>Rudolf Ivančić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Udruženje ZABOČKI PEHALEC Zabok</izvorni_sadrzaj>
    <derivirana_varijabla naziv="DomainObject.Predmet.ProtustrankaIDrugi_1">Udruženje ZABOČKI PEHALEC Zabok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Udruženje ZABOČKI PEHALEC Zabok, OIB 82378624981, Matije Gupca 53, 49210 Zabok</izvorni_sadrzaj>
    <derivirana_varijabla naziv="DomainObject.Predmet.ProtustrankaIDrugiAdressOIB_1">Udruženje ZABOČKI PEHALEC Zabok, OIB 82378624981, Matije Gupca 53,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Udruženje ZABOČKI PEHALEC Zabok</item>
      <item>Rudolf Ivančić</item>
    </izvorni_sadrzaj>
    <derivirana_varijabla naziv="DomainObject.Predmet.SudioniciListNaziv_1">
      <item>FINA Regionalni centar Zagreb</item>
      <item>Udruženje ZABOČKI PEHALEC Zabok</item>
      <item>Rudolf Ivančić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Udruženje ZABOČKI PEHALEC Zabok, OIB 82378624981, Matije Gupca 53,49210 Zabok</item>
      <item>Rudolf Ivančić, Matije Gupca 53,49210 Zabok</item>
    </izvorni_sadrzaj>
    <derivirana_varijabla naziv="DomainObject.Predmet.SudioniciListAdressOIB_1">
      <item>FINA Regionalni centar Zagreb, OIB 85821130368, Trg svibanjskih žrtava 1995. 1,10000 Zagreb</item>
      <item>Udruženje ZABOČKI PEHALEC Zabok, OIB 82378624981, Matije Gupca 53,49210 Zabok</item>
      <item>Rudolf Ivančić, Matije Gupca 53,49210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82378624981</item>
      <item>, OIB null</item>
    </izvorni_sadrzaj>
    <derivirana_varijabla naziv="DomainObject.Predmet.SudioniciListNazivOIB_1">
      <item>, OIB 85821130368</item>
      <item>, OIB 82378624981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1319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2016-01-05T06:47:00Z</dcterms:created>
  <dc:creator>ilukac</dc:creator>
  <cp:lastModifiedBy>Anita Ban</cp:lastModifiedBy>
  <cp:lastPrinted>2016-01-05T06:49:00Z</cp:lastPrinted>
  <dcterms:modified xmlns:xsi="http://www.w3.org/2001/XMLSchema-instance" xsi:type="dcterms:W3CDTF">2016-01-05T06:55:00Z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