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a843" w14:paraId="e38a843" w:rsidRDefault="003812A3" w:rsidP="00725B1A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725B1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25B1A" w:rsidP="00866CC1" w:rsidR="00725B1A">
      <w:pPr>
        <w:jc w:val="center"/>
      </w:pPr>
    </w:p>
    <w:p w:rsidRDefault="00DC289F" w:rsidP="00866CC1" w:rsidR="00DC289F">
      <w:pPr>
        <w:jc w:val="center"/>
      </w:pPr>
    </w:p>
    <w:p w:rsidRDefault="00866CC1" w:rsidP="00866CC1" w:rsidR="00866CC1">
      <w:pPr>
        <w:jc w:val="center"/>
      </w:pPr>
      <w:r>
        <w:t>R</w:t>
      </w:r>
      <w:r w:rsidR="00725B1A">
        <w:t xml:space="preserve"> </w:t>
      </w:r>
      <w:r>
        <w:t>E</w:t>
      </w:r>
      <w:r w:rsidR="00725B1A">
        <w:t xml:space="preserve"> </w:t>
      </w:r>
      <w:r>
        <w:t>P</w:t>
      </w:r>
      <w:r w:rsidR="00725B1A">
        <w:t xml:space="preserve"> </w:t>
      </w:r>
      <w:r>
        <w:t>U</w:t>
      </w:r>
      <w:r w:rsidR="00725B1A">
        <w:t xml:space="preserve"> </w:t>
      </w:r>
      <w:r>
        <w:t>B</w:t>
      </w:r>
      <w:r w:rsidR="00725B1A">
        <w:t xml:space="preserve"> </w:t>
      </w:r>
      <w:r>
        <w:t>L</w:t>
      </w:r>
      <w:r w:rsidR="00725B1A">
        <w:t xml:space="preserve"> </w:t>
      </w:r>
      <w:r>
        <w:t>I</w:t>
      </w:r>
      <w:r w:rsidR="00725B1A">
        <w:t xml:space="preserve"> </w:t>
      </w:r>
      <w:r>
        <w:t>K</w:t>
      </w:r>
      <w:r w:rsidR="00725B1A">
        <w:t xml:space="preserve"> </w:t>
      </w:r>
      <w:r>
        <w:t>A</w:t>
      </w:r>
      <w:r w:rsidR="00725B1A">
        <w:t xml:space="preserve">  </w:t>
      </w:r>
      <w:r>
        <w:t xml:space="preserve"> H</w:t>
      </w:r>
      <w:r w:rsidR="00725B1A">
        <w:t xml:space="preserve"> </w:t>
      </w:r>
      <w:r>
        <w:t>R</w:t>
      </w:r>
      <w:r w:rsidR="00725B1A">
        <w:t xml:space="preserve"> </w:t>
      </w:r>
      <w:r>
        <w:t>V</w:t>
      </w:r>
      <w:r w:rsidR="00725B1A">
        <w:t xml:space="preserve"> </w:t>
      </w:r>
      <w:r>
        <w:t>A</w:t>
      </w:r>
      <w:r w:rsidR="00725B1A">
        <w:t xml:space="preserve"> </w:t>
      </w:r>
      <w:r>
        <w:t>T</w:t>
      </w:r>
      <w:r w:rsidR="00725B1A">
        <w:t xml:space="preserve"> </w:t>
      </w:r>
      <w:r>
        <w:t>S</w:t>
      </w:r>
      <w:r w:rsidR="00725B1A">
        <w:t xml:space="preserve"> </w:t>
      </w:r>
      <w:r>
        <w:t>K</w:t>
      </w:r>
      <w:r w:rsidR="00725B1A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032347" w:rsidP="00032347" w:rsidR="00032347" w:rsidRPr="002B47A9">
      <w:pPr>
        <w:jc w:val="both"/>
      </w:pPr>
      <w:r w:rsidRPr="00186210">
        <w:t xml:space="preserve">Trgovački sud u Zagrebu, po sucu Nikoli Ribariću, u stečajnom predmetu nad dužnikom METAL KROV d.o.o. </w:t>
      </w:r>
      <w:r>
        <w:t xml:space="preserve">u stečaju, </w:t>
      </w:r>
      <w:r w:rsidRPr="00186210">
        <w:t xml:space="preserve">Topolovac, Topolovac </w:t>
      </w:r>
      <w:proofErr w:type="spellStart"/>
      <w:r w:rsidRPr="00186210">
        <w:t>119</w:t>
      </w:r>
      <w:proofErr w:type="spellEnd"/>
      <w:r w:rsidRPr="00186210">
        <w:t xml:space="preserve">, </w:t>
      </w:r>
      <w:proofErr w:type="spellStart"/>
      <w:r w:rsidRPr="00186210">
        <w:t>OIB</w:t>
      </w:r>
      <w:proofErr w:type="spellEnd"/>
      <w:r w:rsidRPr="00186210">
        <w:t xml:space="preserve">: </w:t>
      </w:r>
      <w:proofErr w:type="spellStart"/>
      <w:r w:rsidRPr="00186210">
        <w:t>90316790396</w:t>
      </w:r>
      <w:proofErr w:type="spellEnd"/>
      <w:r w:rsidRPr="00186210">
        <w:t xml:space="preserve">, </w:t>
      </w:r>
      <w:proofErr w:type="spellStart"/>
      <w:r w:rsidRPr="00186210">
        <w:t>MBS</w:t>
      </w:r>
      <w:proofErr w:type="spellEnd"/>
      <w:r w:rsidRPr="00186210">
        <w:t xml:space="preserve">: </w:t>
      </w:r>
      <w:proofErr w:type="spellStart"/>
      <w:r w:rsidRPr="00186210">
        <w:t>080170056</w:t>
      </w:r>
      <w:proofErr w:type="spellEnd"/>
      <w:r w:rsidRPr="00186210">
        <w:t>,</w:t>
      </w:r>
      <w:r w:rsidRPr="002B47A9">
        <w:t xml:space="preserve"> </w:t>
      </w:r>
      <w:r>
        <w:t xml:space="preserve">dana </w:t>
      </w:r>
      <w:proofErr w:type="spellStart"/>
      <w:r>
        <w:t>28</w:t>
      </w:r>
      <w:proofErr w:type="spellEnd"/>
      <w:r>
        <w:t>. veljače 2019. godine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center"/>
        <w:rPr>
          <w:b/>
        </w:rPr>
      </w:pPr>
    </w:p>
    <w:p w:rsidRDefault="00DD0E0B" w:rsidP="00DD0E0B" w:rsidR="00DD0E0B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dužnikom </w:t>
      </w:r>
      <w:r w:rsidR="00032347" w:rsidRPr="00186210">
        <w:t xml:space="preserve">METAL KROV d.o.o. </w:t>
      </w:r>
      <w:r w:rsidR="00032347">
        <w:t xml:space="preserve">u stečaju, </w:t>
      </w:r>
      <w:r w:rsidR="00032347" w:rsidRPr="00186210">
        <w:t xml:space="preserve">Topolovac, Topolovac </w:t>
      </w:r>
      <w:proofErr w:type="spellStart"/>
      <w:r w:rsidR="00032347" w:rsidRPr="00186210">
        <w:t>119</w:t>
      </w:r>
      <w:proofErr w:type="spellEnd"/>
      <w:r w:rsidR="00032347" w:rsidRPr="00186210">
        <w:t xml:space="preserve">, </w:t>
      </w:r>
      <w:proofErr w:type="spellStart"/>
      <w:r w:rsidR="00032347" w:rsidRPr="00186210">
        <w:t>OIB</w:t>
      </w:r>
      <w:proofErr w:type="spellEnd"/>
      <w:r w:rsidR="00032347" w:rsidRPr="00186210">
        <w:t xml:space="preserve">: </w:t>
      </w:r>
      <w:proofErr w:type="spellStart"/>
      <w:r w:rsidR="00032347" w:rsidRPr="00186210">
        <w:t>90316790396</w:t>
      </w:r>
      <w:proofErr w:type="spellEnd"/>
      <w:r w:rsidR="00032347" w:rsidRPr="00186210">
        <w:t xml:space="preserve">, </w:t>
      </w:r>
      <w:proofErr w:type="spellStart"/>
      <w:r w:rsidR="00032347" w:rsidRPr="00186210">
        <w:t>MBS</w:t>
      </w:r>
      <w:proofErr w:type="spellEnd"/>
      <w:r w:rsidR="00032347" w:rsidRPr="00186210">
        <w:t xml:space="preserve">: </w:t>
      </w:r>
      <w:proofErr w:type="spellStart"/>
      <w:r w:rsidR="00032347" w:rsidRPr="00186210">
        <w:t>080170056</w:t>
      </w:r>
      <w:proofErr w:type="spellEnd"/>
      <w:r w:rsidRPr="00A10173">
        <w:t xml:space="preserve">, za dan: </w:t>
      </w:r>
    </w:p>
    <w:p w:rsidRDefault="00731F76" w:rsidP="00DD0E0B" w:rsidR="00731F76">
      <w:pPr>
        <w:ind w:firstLine="708" w:left="2124"/>
        <w:jc w:val="both"/>
        <w:rPr>
          <w:b/>
          <w:u w:val="single"/>
        </w:rPr>
      </w:pPr>
    </w:p>
    <w:p w:rsidRDefault="00595714" w:rsidP="00DD0E0B" w:rsidR="00DD0E0B" w:rsidRPr="00DC289F">
      <w:pPr>
        <w:ind w:firstLine="708" w:left="2124"/>
        <w:jc w:val="both"/>
      </w:pPr>
      <w:r w:rsidRPr="00DC289F">
        <w:rPr>
          <w:b/>
        </w:rPr>
        <w:t>27</w:t>
      </w:r>
      <w:r w:rsidR="00DD0E0B" w:rsidRPr="00DC289F">
        <w:rPr>
          <w:b/>
        </w:rPr>
        <w:t>.</w:t>
      </w:r>
      <w:r w:rsidRPr="00DC289F">
        <w:rPr>
          <w:b/>
        </w:rPr>
        <w:t xml:space="preserve"> ožujka</w:t>
      </w:r>
      <w:r w:rsidR="00DD0E0B" w:rsidRPr="00DC289F">
        <w:rPr>
          <w:b/>
        </w:rPr>
        <w:t xml:space="preserve"> 201</w:t>
      </w:r>
      <w:r w:rsidRPr="00DC289F">
        <w:rPr>
          <w:b/>
        </w:rPr>
        <w:t>9</w:t>
      </w:r>
      <w:r w:rsidR="00DD0E0B" w:rsidRPr="00DC289F">
        <w:rPr>
          <w:b/>
        </w:rPr>
        <w:t>. godine za 1</w:t>
      </w:r>
      <w:r w:rsidR="00D04817" w:rsidRPr="00DC289F">
        <w:rPr>
          <w:b/>
        </w:rPr>
        <w:t>0</w:t>
      </w:r>
      <w:r w:rsidR="00DD0E0B" w:rsidRPr="00DC289F">
        <w:rPr>
          <w:b/>
        </w:rPr>
        <w:t>,</w:t>
      </w:r>
      <w:r w:rsidR="00D04817" w:rsidRPr="00DC289F">
        <w:rPr>
          <w:b/>
        </w:rPr>
        <w:t>45</w:t>
      </w:r>
      <w:r w:rsidR="00DD0E0B" w:rsidRPr="00DC289F">
        <w:rPr>
          <w:b/>
        </w:rPr>
        <w:t xml:space="preserve"> sati</w:t>
      </w:r>
    </w:p>
    <w:p w:rsidRDefault="00DD0E0B" w:rsidP="00DD0E0B" w:rsidR="00DD0E0B" w:rsidRPr="00A10173">
      <w:pPr>
        <w:ind w:firstLine="708" w:left="2124"/>
        <w:jc w:val="both"/>
      </w:pPr>
    </w:p>
    <w:p w:rsidRDefault="00DD0E0B" w:rsidP="00DD0E0B" w:rsidR="00DD0E0B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DD0E0B" w:rsidP="00DD0E0B" w:rsidR="00DD0E0B" w:rsidRPr="00A10173">
      <w:pPr>
        <w:ind w:firstLine="708" w:left="708"/>
        <w:jc w:val="both"/>
      </w:pPr>
      <w:r w:rsidRPr="00A10173">
        <w:t xml:space="preserve"> </w:t>
      </w:r>
    </w:p>
    <w:p w:rsidRDefault="00DD0E0B" w:rsidP="00DD0E0B" w:rsidR="00DD0E0B" w:rsidRPr="00A10173">
      <w:pPr>
        <w:ind w:left="708"/>
        <w:jc w:val="center"/>
      </w:pPr>
      <w:r w:rsidRPr="00A10173">
        <w:t>Dnevnim redom</w:t>
      </w:r>
    </w:p>
    <w:p w:rsidRDefault="00DD0E0B" w:rsidP="00DD0E0B" w:rsidR="00DD0E0B" w:rsidRPr="00A10173">
      <w:pPr>
        <w:ind w:left="708"/>
        <w:jc w:val="center"/>
      </w:pPr>
    </w:p>
    <w:p w:rsidRDefault="001A68F3" w:rsidP="00DD0E0B" w:rsidR="001A68F3">
      <w:pPr>
        <w:pStyle w:val="Odlomakpopisa"/>
        <w:numPr>
          <w:ilvl w:val="0"/>
          <w:numId w:val="3"/>
        </w:numPr>
      </w:pPr>
      <w:r>
        <w:t>Izvješće o dosadašnjem tijeku stečajnog postupka</w:t>
      </w:r>
    </w:p>
    <w:p w:rsidRDefault="005C3FDD" w:rsidP="00DC289F" w:rsidR="002A291F">
      <w:pPr>
        <w:pStyle w:val="Odlomakpopisa"/>
        <w:numPr>
          <w:ilvl w:val="0"/>
          <w:numId w:val="3"/>
        </w:numPr>
        <w:jc w:val="both"/>
      </w:pPr>
      <w:r>
        <w:t xml:space="preserve">Donošenje odluke o prodaji nekretnina stečajnog dužnika na kojima ne postoji založno pravo </w:t>
      </w:r>
      <w:r w:rsidR="00B75DC3">
        <w:t xml:space="preserve">upisanim u zemljišnim knjigama </w:t>
      </w:r>
      <w:r w:rsidR="009166AF">
        <w:t>Općinskog suda u Sisku, Z</w:t>
      </w:r>
      <w:r w:rsidR="009166AF" w:rsidRPr="009166AF">
        <w:t xml:space="preserve">emljišnoknjižni odjel Sisak, k.č.br. </w:t>
      </w:r>
      <w:proofErr w:type="spellStart"/>
      <w:r w:rsidR="009166AF" w:rsidRPr="009166AF">
        <w:t>1136</w:t>
      </w:r>
      <w:proofErr w:type="spellEnd"/>
      <w:r w:rsidR="009166AF" w:rsidRPr="009166AF">
        <w:t xml:space="preserve">/2, </w:t>
      </w:r>
      <w:proofErr w:type="spellStart"/>
      <w:r w:rsidR="009166AF" w:rsidRPr="009166AF">
        <w:t>zk</w:t>
      </w:r>
      <w:proofErr w:type="spellEnd"/>
      <w:r w:rsidR="009166AF" w:rsidRPr="009166AF">
        <w:t>. ul. 3610, k.o. Sisak Stari</w:t>
      </w:r>
      <w:r w:rsidR="00DC289F">
        <w:t xml:space="preserve"> </w:t>
      </w:r>
      <w:r w:rsidR="009166AF">
        <w:t xml:space="preserve">(prijedlog stečajnog upravitelja je da se nekretnine </w:t>
      </w:r>
      <w:r w:rsidR="00DC289F">
        <w:t xml:space="preserve">nastave </w:t>
      </w:r>
      <w:r w:rsidR="009166AF">
        <w:t>prodavati objavljivanjem oglasa na web stranici Visokog trgovačkog suda s time:</w:t>
      </w:r>
      <w:r w:rsidR="002A291F">
        <w:t xml:space="preserve"> III oglas objavi sa početnom cijenom za 10 % nižom od početne – procijenjene vrijednosti, IV oglas objavi sa početnom cijenom za 20 % nižom od početne – procijenjene vrijednosti, V oglas objavi sa početnom cijenom za 30 % nižom od početne – procijenjene vrijednosti).</w:t>
      </w:r>
    </w:p>
    <w:p w:rsidRDefault="009166AF" w:rsidP="002A291F" w:rsidR="009166AF">
      <w:pPr>
        <w:pStyle w:val="Odlomakpopisa"/>
        <w:ind w:left="1068"/>
      </w:pPr>
    </w:p>
    <w:p w:rsidRDefault="00DD0E0B" w:rsidP="009166AF" w:rsidR="00DD0E0B" w:rsidRPr="00A10173">
      <w:pPr>
        <w:pStyle w:val="Odlomakpopisa"/>
        <w:ind w:left="1068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DD0E0B" w:rsidP="00DD0E0B" w:rsidR="00DD0E0B">
      <w:pPr>
        <w:pStyle w:val="Odlomakpopisa"/>
        <w:numPr>
          <w:ilvl w:val="0"/>
          <w:numId w:val="2"/>
        </w:numPr>
        <w:jc w:val="both"/>
      </w:pPr>
      <w:r w:rsidRPr="00A10173">
        <w:t>Ovo rješenje objavit će se na mrežnim stranicama E oglasna ploča suda.</w:t>
      </w:r>
    </w:p>
    <w:p w:rsidRDefault="00EA7BC1" w:rsidP="00EA7BC1" w:rsidR="00EA7BC1">
      <w:pPr>
        <w:pStyle w:val="Odlomakpopisa"/>
        <w:ind w:left="1428"/>
        <w:jc w:val="both"/>
      </w:pPr>
    </w:p>
    <w:p w:rsidRDefault="00EA7BC1" w:rsidP="00EA7BC1" w:rsidR="00EA7BC1">
      <w:pPr>
        <w:pStyle w:val="Odlomakpopisa"/>
        <w:ind w:left="1428"/>
        <w:jc w:val="both"/>
      </w:pPr>
    </w:p>
    <w:p w:rsidRDefault="00731F76" w:rsidP="00731F76" w:rsidR="00DD0E0B" w:rsidRPr="00A10173">
      <w:pPr>
        <w:jc w:val="center"/>
      </w:pPr>
      <w:r>
        <w:t>U Zagrebu, 2</w:t>
      </w:r>
      <w:r w:rsidR="002A291F">
        <w:t>8</w:t>
      </w:r>
      <w:r w:rsidR="00DD0E0B" w:rsidRPr="00A10173">
        <w:t>.</w:t>
      </w:r>
      <w:r w:rsidR="002A291F">
        <w:t xml:space="preserve"> veljače</w:t>
      </w:r>
      <w:r w:rsidR="00DD0E0B" w:rsidRPr="00A10173">
        <w:t xml:space="preserve"> 201</w:t>
      </w:r>
      <w:r w:rsidR="002A291F">
        <w:t>9</w:t>
      </w:r>
      <w:r w:rsidR="00DD0E0B" w:rsidRPr="00A10173">
        <w:t xml:space="preserve">. godine </w:t>
      </w:r>
    </w:p>
    <w:p w:rsidRDefault="00EA7BC1" w:rsidP="00F52471" w:rsidR="00EA7BC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A7BC1" w:rsidP="00E91121" w:rsidR="003E04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3E04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A7BC1" w:rsidP="006E301B" w:rsidR="007A13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3E0453">
        <w:rPr>
          <w:rFonts w:hAnsi="Times New Roman" w:ascii="Times New Roman"/>
          <w:b w:val="false"/>
          <w:color w:val="auto"/>
          <w:szCs w:val="24"/>
        </w:rPr>
        <w:t>Nikola Ribarić</w:t>
      </w:r>
      <w:r w:rsidR="007A137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A137B" w:rsidP="006E301B" w:rsidR="007A137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A137B" w:rsidP="007A137B" w:rsidR="007A137B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7A137B" w:rsidP="007A137B" w:rsidR="00DD0E0B" w:rsidRPr="00A10173">
      <w:pPr>
        <w:pStyle w:val="Podnaslov"/>
        <w:ind w:firstLine="708" w:left="5664"/>
      </w:pPr>
      <w:r>
        <w:rPr>
          <w:rFonts w:hAnsi="Times New Roman" w:ascii="Times New Roman"/>
          <w:b w:val="false"/>
          <w:color w:val="auto"/>
          <w:szCs w:val="24"/>
        </w:rPr>
        <w:t xml:space="preserve">         Maja Hajtek</w:t>
      </w:r>
      <w:r w:rsidR="003E045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A7BC1" w:rsidP="00DD0E0B" w:rsidR="00EA7BC1">
      <w:pPr>
        <w:rPr>
          <w:b/>
        </w:rPr>
      </w:pPr>
    </w:p>
    <w:p w:rsidRDefault="00EA7BC1" w:rsidP="00DD0E0B" w:rsidR="00EA7BC1">
      <w:pPr>
        <w:rPr>
          <w:b/>
        </w:rPr>
      </w:pPr>
    </w:p>
    <w:p w:rsidRDefault="00DD0E0B" w:rsidP="00DD0E0B" w:rsidR="00DD0E0B" w:rsidRPr="00F52471">
      <w:r w:rsidRPr="00F52471">
        <w:t>UPUTA O PRAVNOM LIJEKU</w:t>
      </w:r>
    </w:p>
    <w:p w:rsidRDefault="00DD0E0B" w:rsidP="00DD0E0B" w:rsidR="00EA7BC1">
      <w:r w:rsidRPr="00F5405D">
        <w:t>Protiv ovog zaključka nije dopuštena  žalba ( čl. 1</w:t>
      </w:r>
      <w:r>
        <w:t>9</w:t>
      </w:r>
      <w:r w:rsidRPr="00F5405D">
        <w:t>.st.</w:t>
      </w:r>
      <w:r>
        <w:t>7</w:t>
      </w:r>
      <w:r w:rsidRPr="00F5405D">
        <w:t>. SZ ).</w:t>
      </w:r>
    </w:p>
    <w:p w:rsidRDefault="00F52471" w:rsidP="00DD0E0B" w:rsidR="00F52471"/>
    <w:p w:rsidRDefault="00F52471" w:rsidP="00DD0E0B" w:rsidR="00F52471"/>
    <w:p w:rsidRDefault="00523F73" w:rsidP="007A137B" w:rsidR="00523F73" w:rsidRPr="006E301B">
      <w:pPr>
        <w:pStyle w:val="Odlomakpopisa"/>
      </w:pPr>
    </w:p>
    <w:sectPr w:rsidSect="007A137B" w:rsidR="00523F73" w:rsidRPr="006E301B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B1A" w:rsidP="00725B1A" w:rsidR="00725B1A">
      <w:r>
        <w:separator/>
      </w:r>
    </w:p>
  </w:endnote>
  <w:endnote w:id="0" w:type="continuationSeparator">
    <w:p w:rsidRDefault="00725B1A" w:rsidP="00725B1A" w:rsidR="0072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B1A" w:rsidP="00725B1A" w:rsidR="00725B1A">
      <w:r>
        <w:separator/>
      </w:r>
    </w:p>
  </w:footnote>
  <w:footnote w:id="0" w:type="continuationSeparator">
    <w:p w:rsidRDefault="00725B1A" w:rsidP="00725B1A" w:rsidR="00725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89F" w:rsidP="00DC289F" w:rsidR="00DC289F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2609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46</w:t>
    </w:r>
    <w:proofErr w:type="spellEnd"/>
  </w:p>
  <w:p w:rsidRDefault="00725B1A" w:rsidR="00725B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86169EF"/>
    <w:multiLevelType w:val="hybridMultilevel"/>
    <w:tmpl w:val="524C9A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32347"/>
    <w:rsid w:val="0008032C"/>
    <w:rsid w:val="000A1C37"/>
    <w:rsid w:val="00175B71"/>
    <w:rsid w:val="001779CD"/>
    <w:rsid w:val="001A68F3"/>
    <w:rsid w:val="002A291F"/>
    <w:rsid w:val="003812A3"/>
    <w:rsid w:val="003E0453"/>
    <w:rsid w:val="00470CCD"/>
    <w:rsid w:val="004719E0"/>
    <w:rsid w:val="00523F73"/>
    <w:rsid w:val="00595714"/>
    <w:rsid w:val="005C3FDD"/>
    <w:rsid w:val="006B6778"/>
    <w:rsid w:val="006D44F4"/>
    <w:rsid w:val="006E301B"/>
    <w:rsid w:val="006E3E72"/>
    <w:rsid w:val="00725B1A"/>
    <w:rsid w:val="00731F76"/>
    <w:rsid w:val="007A137B"/>
    <w:rsid w:val="008035BC"/>
    <w:rsid w:val="00840262"/>
    <w:rsid w:val="00866CC1"/>
    <w:rsid w:val="009166AF"/>
    <w:rsid w:val="00A721FA"/>
    <w:rsid w:val="00A917BD"/>
    <w:rsid w:val="00A93ED3"/>
    <w:rsid w:val="00B07B04"/>
    <w:rsid w:val="00B427D1"/>
    <w:rsid w:val="00B75DC3"/>
    <w:rsid w:val="00D04817"/>
    <w:rsid w:val="00D05CE0"/>
    <w:rsid w:val="00DC289F"/>
    <w:rsid w:val="00DD0E0B"/>
    <w:rsid w:val="00E530D7"/>
    <w:rsid w:val="00EA7BC1"/>
    <w:rsid w:val="00F5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B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5B1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3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37B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37B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37B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B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5B1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3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37B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37B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37B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- skupština vjerovnika</izvorni_sadrzaj>
    <derivirana_varijabla naziv="DomainObject.Primjedba_1">Ročište - 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St-2609/2017</izvorni_sadrzaj>
    <derivirana_varijabla naziv="DomainObject.Predmet.OznakaBroj_1">St-2609/2017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OstaliListFormated_1"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OstaliListFormated>
  <DomainObject.Predmet.OstaliListFormatedOIB>
    <izvorni_sadrzaj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izvorni_sadrzaj>
    <derivirana_varijabla naziv="DomainObject.Predmet.OstaliListFormatedOIB_1"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derivirana_varijabla>
  </DomainObject.Predmet.OstaliListFormatedOIB>
  <DomainObject.Predmet.OstaliListFormatedWithAdress>
    <izvorni_sadrzaj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  <item>Općinski sud u Sisku, zk odjel Sisak, Trg hrvatskih branitelja 9, 44000 Sisak</item>
    </izvorni_sadrzaj>
    <derivirana_varijabla naziv="DomainObject.Predmet.OstaliListFormatedWithAdress_1"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  <item>Općinski sud u Sisku, zk odjel Sisak, Trg hrvatskih branitelja 9, 44000 Sisak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  <item>Općinski sud u Sisku, zk odjel Sisak, OIB 74610670107, Trg hrvatskih branitelja 9, 44000 Sisak</item>
    </izvorni_sadrzaj>
    <derivirana_varijabla naziv="DomainObject.Predmet.OstaliListFormatedWithAdressOIB_1"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  <item>Općinski sud u Sisku, zk odjel Sisak, OIB 74610670107, Trg hrvatskih branitelja 9, 44000 Sisak</item>
    </derivirana_varijabla>
  </DomainObject.Predmet.OstaliListFormatedWithAdressOIB>
  <DomainObject.Predmet.OstaliListNazivFormated>
    <izvorni_sadrzaj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OstaliListNazivFormated_1"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OstaliListNazivFormated>
  <DomainObject.Predmet.OstaliListNazivFormatedOIB>
    <izvorni_sadrzaj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izvorni_sadrzaj>
    <derivirana_varijabla naziv="DomainObject.Predmet.OstaliListNazivFormatedOIB_1"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SudioniciListNaziv_1"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SudioniciListNaziv>
  <DomainObject.Predmet.SudioniciListAdressOIB>
    <izvorni_sadrzaj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  <item>Općinski sud u Sisku, zk odjel Sisak, OIB 74610670107, Trg hrvatskih branitelja 9,44000 Sisak</item>
    </izvorni_sadrzaj>
    <derivirana_varijabla naziv="DomainObject.Predmet.SudioniciListAdressOIB_1"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  <item>Općinski sud u Sisku, zk odjel Sisak, OIB 74610670107, Trg hrvatskih branitelja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90316790396</item>
      <item>, OIB 85821130368</item>
      <item>, OIB 18683136487</item>
      <item>, OIB 05526850490</item>
      <item>, OIB 95525225247</item>
      <item>, OIB 75915744439</item>
      <item>, OIB 53056966535</item>
      <item>, OIB 18683136487</item>
      <item>, OIB 26635293339</item>
      <item>, OIB 74610670107</item>
    </izvorni_sadrzaj>
    <derivirana_varijabla naziv="DomainObject.Predmet.SudioniciListNazivOIB_1">
      <item>, OIB 90316790396</item>
      <item>, OIB 85821130368</item>
      <item>, OIB 18683136487</item>
      <item>, OIB 05526850490</item>
      <item>, OIB 95525225247</item>
      <item>, OIB 75915744439</item>
      <item>, OIB 53056966535</item>
      <item>, OIB 18683136487</item>
      <item>, OIB 26635293339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St-2609/2017-42</izvorni_sadrzaj>
    <derivirana_varijabla naziv="DomainObject.PredzadnjaOdlukaIzPredmeta.Oznaka_1">St-2609/2017-42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1337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2019-02-28T12:15:00Z</dcterms:created>
  <dc:creator>Nikola Ribarić</dc:creator>
  <cp:lastModifiedBy>Maja Hajtek</cp:lastModifiedBy>
  <cp:lastPrinted>2019-02-28T12:27:00Z</cp:lastPrinted>
  <dcterms:modified xmlns:xsi="http://www.w3.org/2001/XMLSchema-instance" xsi:type="dcterms:W3CDTF">2019-02-28T12:27:00Z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METAL KROV 28.2.2019. - 46.docx)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