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b2b6f" w14:paraId="c0b2b6f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61311F">
        <w:t>8</w:t>
      </w:r>
      <w:r w:rsidR="00AE1DB1">
        <w:t>4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AE1DB1">
        <w:t>2</w:t>
      </w:r>
      <w:r w:rsidR="00814557" w:rsidRPr="006F1FF1">
        <w:t xml:space="preserve">. </w:t>
      </w:r>
      <w:r w:rsidR="00AE1DB1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03A8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103A86">
        <w:t xml:space="preserve"> 2</w:t>
      </w:r>
      <w:r w:rsidR="001F3096">
        <w:t>/1000, etažno vlasni</w:t>
      </w:r>
      <w:r w:rsidR="00CF76CA">
        <w:t>štvo E-</w:t>
      </w:r>
      <w:r w:rsidR="00535F1F">
        <w:t>15</w:t>
      </w:r>
      <w:r w:rsidR="007618CB">
        <w:t>1</w:t>
      </w:r>
      <w:r w:rsidR="002C5E3E">
        <w:t xml:space="preserve">, </w:t>
      </w:r>
      <w:r w:rsidR="00103A86" w:rsidRPr="00103A86">
        <w:t>PARKIRNO MJESTO</w:t>
      </w:r>
      <w:r w:rsidR="00535F1F">
        <w:t xml:space="preserve"> - P 4</w:t>
      </w:r>
      <w:r w:rsidR="007618CB">
        <w:t>4</w:t>
      </w:r>
      <w:r w:rsidR="00103A86" w:rsidRPr="00103A86">
        <w:t xml:space="preserve"> u </w:t>
      </w:r>
      <w:r w:rsidR="00AE1DB1">
        <w:t>podrumu</w:t>
      </w:r>
      <w:r w:rsidR="00103A86" w:rsidRPr="00103A86">
        <w:t xml:space="preserve"> koji se sastoji od parkirnog mjesta </w:t>
      </w:r>
      <w:r w:rsidR="00AE1DB1">
        <w:t>u garaži</w:t>
      </w:r>
      <w:r w:rsidR="00103A86" w:rsidRPr="00103A86">
        <w:t>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AE1DB1">
        <w:t>2</w:t>
      </w:r>
      <w:r w:rsidR="00814557" w:rsidRPr="006F1FF1">
        <w:t xml:space="preserve">. </w:t>
      </w:r>
      <w:r w:rsidR="00AE1DB1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126BAB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126BAB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126BAB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AE1DB1">
      <w:t>84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03E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42D0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26BAB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03A0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2AB3"/>
    <w:rsid w:val="00295727"/>
    <w:rsid w:val="002B3869"/>
    <w:rsid w:val="002B422C"/>
    <w:rsid w:val="002B4D02"/>
    <w:rsid w:val="002B534B"/>
    <w:rsid w:val="002C5E3E"/>
    <w:rsid w:val="002C6C52"/>
    <w:rsid w:val="002D3812"/>
    <w:rsid w:val="002E51F9"/>
    <w:rsid w:val="002E6E6D"/>
    <w:rsid w:val="002F115B"/>
    <w:rsid w:val="002F23FD"/>
    <w:rsid w:val="002F3220"/>
    <w:rsid w:val="002F38C0"/>
    <w:rsid w:val="0030612B"/>
    <w:rsid w:val="00312AB9"/>
    <w:rsid w:val="00315970"/>
    <w:rsid w:val="003233E8"/>
    <w:rsid w:val="00331223"/>
    <w:rsid w:val="00350CFF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348EC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1E9F"/>
    <w:rsid w:val="005172AF"/>
    <w:rsid w:val="0053339F"/>
    <w:rsid w:val="00535F1F"/>
    <w:rsid w:val="00547980"/>
    <w:rsid w:val="005638FD"/>
    <w:rsid w:val="00565F06"/>
    <w:rsid w:val="00575E91"/>
    <w:rsid w:val="0061311F"/>
    <w:rsid w:val="006212E6"/>
    <w:rsid w:val="0062393D"/>
    <w:rsid w:val="00623D4B"/>
    <w:rsid w:val="00646F4A"/>
    <w:rsid w:val="00653BD7"/>
    <w:rsid w:val="0066028B"/>
    <w:rsid w:val="00666D9F"/>
    <w:rsid w:val="006B63D6"/>
    <w:rsid w:val="006C2B24"/>
    <w:rsid w:val="006D6651"/>
    <w:rsid w:val="006F1FF1"/>
    <w:rsid w:val="00701301"/>
    <w:rsid w:val="007072A4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18CB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9F7DFB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51E40"/>
    <w:rsid w:val="00A63F66"/>
    <w:rsid w:val="00A84994"/>
    <w:rsid w:val="00A86E43"/>
    <w:rsid w:val="00A906FC"/>
    <w:rsid w:val="00AA3496"/>
    <w:rsid w:val="00AB1013"/>
    <w:rsid w:val="00AB1C0D"/>
    <w:rsid w:val="00AB589F"/>
    <w:rsid w:val="00AC45C1"/>
    <w:rsid w:val="00AE1DB1"/>
    <w:rsid w:val="00AF0FC8"/>
    <w:rsid w:val="00B25F7A"/>
    <w:rsid w:val="00B53079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B7AB8"/>
    <w:rsid w:val="00BC6ECE"/>
    <w:rsid w:val="00BD618D"/>
    <w:rsid w:val="00BE0204"/>
    <w:rsid w:val="00BE1FD2"/>
    <w:rsid w:val="00BE4738"/>
    <w:rsid w:val="00BE789D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CF76CA"/>
    <w:rsid w:val="00D134AA"/>
    <w:rsid w:val="00D21233"/>
    <w:rsid w:val="00D21EC9"/>
    <w:rsid w:val="00D22521"/>
    <w:rsid w:val="00D23FAD"/>
    <w:rsid w:val="00D35034"/>
    <w:rsid w:val="00D37DC6"/>
    <w:rsid w:val="00D506D7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E3156"/>
    <w:rsid w:val="00EF31BC"/>
    <w:rsid w:val="00F1421A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6B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B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B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B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B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6B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B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B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B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B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St-5/2018-83</izvorni_sadrzaj>
    <derivirana_varijabla naziv="DomainObject.PredzadnjaOdlukaIzPredmeta.Oznaka_1">St-5/2018-83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4D26B0-2875-4411-9953-4F9F062924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2442</properties:Characters>
  <properties:Lines>77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2018-10-26T12:37:00Z</dcterms:created>
  <dc:creator>Srđan Gavranić</dc:creator>
  <cp:lastModifiedBy>Ante Rubelj</cp:lastModifiedBy>
  <cp:lastPrinted>2018-11-06T12:33:00Z</cp:lastPrinted>
  <dcterms:modified xmlns:xsi="http://www.w3.org/2001/XMLSchema-instance" xsi:type="dcterms:W3CDTF">2018-11-06T12:33:00Z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E-151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