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5dc93" w14:paraId="7b5dc93" w:rsidRDefault="00ED402A" w:rsidR="00ED402A">
      <w:pPr>
        <w15:collapsed w:val="false"/>
      </w:pPr>
      <w:bookmarkStart w:name="_GoBack" w:id="0"/>
      <w:bookmarkEnd w:id="0"/>
    </w:p>
    <w:p w:rsidRDefault="00FA52B0" w:rsidR="00FA52B0"/>
    <w:p w:rsidRDefault="00C74209" w:rsidP="00C74209" w:rsidR="00C74209" w:rsidRPr="00821977">
      <w:pPr>
        <w:jc w:val="both"/>
      </w:pPr>
      <w:r w:rsidRPr="00C74209">
        <w:rPr>
          <w:noProof/>
        </w:rPr>
        <w:t xml:space="preserve"> </w:t>
      </w:r>
      <w:r w:rsidR="001E0104"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571500</wp:posOffset>
            </wp:positionH>
            <wp:positionV relativeFrom="paragraph">
              <wp:posOffset>0</wp:posOffset>
            </wp:positionV>
            <wp:extent cy="716280" cx="543560"/>
            <wp:effectExtent b="0" r="0" t="0" l="0"/>
            <wp:wrapSquare wrapText="right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 w:rsidRPr="00821977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  <w:r>
        <w:t>REPUBLIKA HRVATSKA</w:t>
      </w:r>
    </w:p>
    <w:p w:rsidRDefault="00C74209" w:rsidP="00C74209" w:rsidR="00C74209">
      <w:pPr>
        <w:jc w:val="both"/>
      </w:pPr>
      <w:r>
        <w:t>TRGOVAČKI SUD U OSIJEKU</w:t>
      </w:r>
    </w:p>
    <w:p w:rsidRDefault="00C74209" w:rsidP="00C74209" w:rsidR="000D59BE">
      <w:pPr>
        <w:jc w:val="both"/>
      </w:pPr>
      <w:r>
        <w:t xml:space="preserve">STALNA SLUŽBA TRGOVAČKOG </w:t>
      </w:r>
    </w:p>
    <w:p w:rsidRDefault="00C74209" w:rsidP="00C74209" w:rsidR="00C74209">
      <w:pPr>
        <w:jc w:val="both"/>
      </w:pPr>
      <w:r>
        <w:t xml:space="preserve">SUDA U </w:t>
      </w:r>
      <w:r w:rsidR="00C042CE">
        <w:t>SLAVONSKOM BRODU</w:t>
      </w:r>
    </w:p>
    <w:p w:rsidRDefault="00C74209" w:rsidP="00C74209" w:rsidR="00C74209">
      <w:pPr>
        <w:jc w:val="both"/>
      </w:pPr>
      <w:r>
        <w:t xml:space="preserve">Trg pobjede 13                                                                </w:t>
      </w:r>
    </w:p>
    <w:p w:rsidRDefault="00C74209" w:rsidP="00C74209" w:rsidR="00C74209">
      <w:pPr>
        <w:jc w:val="both"/>
      </w:pPr>
      <w:r>
        <w:t>350000 Slavonski Brod                                                           Broj:  2/St-</w:t>
      </w:r>
      <w:r w:rsidR="00652580">
        <w:t>229</w:t>
      </w:r>
      <w:r>
        <w:t>/201</w:t>
      </w:r>
      <w:r w:rsidR="00C042CE">
        <w:t>6</w:t>
      </w:r>
      <w:r>
        <w:t>-</w:t>
      </w:r>
      <w:r w:rsidR="00F763F3">
        <w:t>70</w:t>
      </w:r>
    </w:p>
    <w:p w:rsidRDefault="00C74209" w:rsidP="00C74209" w:rsidR="00C74209">
      <w:pPr>
        <w:jc w:val="both"/>
      </w:pPr>
    </w:p>
    <w:p w:rsidRDefault="00C74209" w:rsidP="00C74209" w:rsidR="00C74209">
      <w:pPr>
        <w:jc w:val="both"/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U  I M E  R E P U B L I K E  H R V A T S K E</w:t>
      </w:r>
    </w:p>
    <w:p w:rsidRDefault="00C74209" w:rsidP="00C74209" w:rsidR="00C74209" w:rsidRPr="00CC1179">
      <w:pPr>
        <w:jc w:val="center"/>
        <w:rPr>
          <w:b/>
        </w:rPr>
      </w:pPr>
    </w:p>
    <w:p w:rsidRDefault="00C74209" w:rsidP="00C74209" w:rsidR="00C74209" w:rsidRPr="00CC1179">
      <w:pPr>
        <w:jc w:val="center"/>
        <w:rPr>
          <w:b/>
        </w:rPr>
      </w:pPr>
      <w:r w:rsidRPr="00CC1179">
        <w:rPr>
          <w:b/>
        </w:rPr>
        <w:t>R J E Š E N J E</w:t>
      </w:r>
    </w:p>
    <w:p w:rsidRDefault="00C74209" w:rsidP="00C74209" w:rsidR="00C74209">
      <w:pPr>
        <w:jc w:val="both"/>
      </w:pPr>
    </w:p>
    <w:p w:rsidRDefault="00C74209" w:rsidP="00652580" w:rsidR="000A77D7">
      <w:pPr>
        <w:jc w:val="both"/>
      </w:pPr>
      <w:r>
        <w:t xml:space="preserve">     TRGOVAČKI SUD U OSIJEKU STALNA SLUŽBA TRGOVAČKOG SUDA U </w:t>
      </w:r>
      <w:r w:rsidR="00E6256C">
        <w:t>SLAVONSKOM BRODU</w:t>
      </w:r>
      <w:r>
        <w:t xml:space="preserve">, po stečajnom sucu Davorinu Pavičić, </w:t>
      </w:r>
      <w:r w:rsidR="00652580">
        <w:t xml:space="preserve">u prethodnom postupku temeljem zahtjeva dužnika </w:t>
      </w:r>
      <w:r w:rsidR="00E6256C">
        <w:t xml:space="preserve">TRENTO D.O.O. za proizvodnju i trgovinu </w:t>
      </w:r>
      <w:proofErr w:type="spellStart"/>
      <w:r w:rsidR="00E6256C">
        <w:t>Ivandol</w:t>
      </w:r>
      <w:proofErr w:type="spellEnd"/>
      <w:r w:rsidR="00E6256C">
        <w:t xml:space="preserve"> 58, 34322 IVANDOL, OIB:90225857729, </w:t>
      </w:r>
      <w:r w:rsidR="00652580">
        <w:t xml:space="preserve">odlučujući o troškovima </w:t>
      </w:r>
      <w:proofErr w:type="spellStart"/>
      <w:r w:rsidR="00652580">
        <w:t>predsteč</w:t>
      </w:r>
      <w:r w:rsidR="00E6256C">
        <w:t>a</w:t>
      </w:r>
      <w:r w:rsidR="00652580">
        <w:t>jnog</w:t>
      </w:r>
      <w:proofErr w:type="spellEnd"/>
      <w:r w:rsidR="00652580">
        <w:t xml:space="preserve"> postupka dana 24.</w:t>
      </w:r>
      <w:r w:rsidR="00E6256C">
        <w:t xml:space="preserve">lipnja </w:t>
      </w:r>
      <w:r w:rsidR="00652580">
        <w:t xml:space="preserve">2016.godine </w:t>
      </w:r>
    </w:p>
    <w:p w:rsidRDefault="00652580" w:rsidP="00652580" w:rsidR="00652580">
      <w:pPr>
        <w:jc w:val="both"/>
      </w:pPr>
    </w:p>
    <w:p w:rsidRDefault="00652580" w:rsidP="00652580" w:rsidR="00652580">
      <w:pPr>
        <w:jc w:val="center"/>
      </w:pPr>
      <w:r>
        <w:t>R i j e š i o</w:t>
      </w:r>
      <w:r w:rsidR="00E6256C">
        <w:t xml:space="preserve"> </w:t>
      </w:r>
      <w:r>
        <w:t xml:space="preserve"> j e</w:t>
      </w:r>
    </w:p>
    <w:p w:rsidRDefault="00652580" w:rsidP="00652580" w:rsidR="00652580">
      <w:pPr>
        <w:jc w:val="center"/>
      </w:pPr>
    </w:p>
    <w:p w:rsidRDefault="00652580" w:rsidP="00E6256C" w:rsidR="00652580">
      <w:pPr>
        <w:jc w:val="both"/>
      </w:pPr>
      <w:r>
        <w:t xml:space="preserve">Nalaže se dužniku </w:t>
      </w:r>
      <w:r w:rsidR="00E6256C">
        <w:t xml:space="preserve">TRENTO D.O.O. za proizvodnju i trgovinu </w:t>
      </w:r>
      <w:proofErr w:type="spellStart"/>
      <w:r w:rsidR="00E6256C">
        <w:t>Ivandol</w:t>
      </w:r>
      <w:proofErr w:type="spellEnd"/>
      <w:r w:rsidR="00E6256C">
        <w:t xml:space="preserve"> 58, 34322 IVANDOL, OIB:90225857729,</w:t>
      </w:r>
      <w:r>
        <w:t xml:space="preserve"> platiti </w:t>
      </w:r>
      <w:r w:rsidR="00E449F5">
        <w:t>Financijskoj</w:t>
      </w:r>
      <w:r>
        <w:t xml:space="preserve"> agenciji iznos od 566,64 Kn na Žiroračun broj HR4223900011100017042 model HR 05, poziv na broj 7524005-90225857729,sve u roku od 8 dana od dana ovoga rješenja putem </w:t>
      </w:r>
      <w:r w:rsidR="00E6256C">
        <w:t>O</w:t>
      </w:r>
      <w:r>
        <w:t>glasne ploče suda,</w:t>
      </w:r>
      <w:r w:rsidR="00E6256C">
        <w:t xml:space="preserve"> </w:t>
      </w:r>
      <w:r>
        <w:t xml:space="preserve">sa zateznom kamatom na određene iznose po stopi propisanoj </w:t>
      </w:r>
      <w:r w:rsidR="00E6256C">
        <w:t>O</w:t>
      </w:r>
      <w:r>
        <w:t>dredbom članka 29.st.2 Zakona o obveznim odnosima,</w:t>
      </w:r>
      <w:r w:rsidR="00E6256C">
        <w:t xml:space="preserve"> </w:t>
      </w:r>
      <w:r>
        <w:t xml:space="preserve">uvećanjem </w:t>
      </w:r>
      <w:r w:rsidR="00E449F5">
        <w:t>prosječne</w:t>
      </w:r>
      <w:r>
        <w:t xml:space="preserve"> kamatne stope stanja kredita odobrenih na razdoblje dulje od godine dana ne financijskim trgovačkim društvima izračunate za referentno razdoblje koje prethodi tekućem polugodištu za tri postotna poena,</w:t>
      </w:r>
      <w:r w:rsidR="00E6256C">
        <w:t xml:space="preserve"> </w:t>
      </w:r>
      <w:r>
        <w:t>počevši od dana donošenja rješenja pa do isplate.</w:t>
      </w:r>
    </w:p>
    <w:p w:rsidRDefault="00A100B2" w:rsidP="00652580" w:rsidR="00A100B2"/>
    <w:p w:rsidRDefault="00A100B2" w:rsidP="00A100B2" w:rsidR="00A100B2">
      <w:pPr>
        <w:jc w:val="center"/>
      </w:pPr>
      <w:r>
        <w:t>O b r a z l o ž e nj e</w:t>
      </w:r>
    </w:p>
    <w:p w:rsidRDefault="00652580" w:rsidP="00652580" w:rsidR="00652580">
      <w:pPr>
        <w:jc w:val="both"/>
      </w:pPr>
    </w:p>
    <w:p w:rsidRDefault="00A100B2" w:rsidP="00652580" w:rsidR="00A100B2">
      <w:pPr>
        <w:jc w:val="both"/>
      </w:pPr>
    </w:p>
    <w:p w:rsidRDefault="00A100B2" w:rsidP="00652580" w:rsidR="00A100B2">
      <w:pPr>
        <w:jc w:val="both"/>
      </w:pPr>
      <w:r>
        <w:t xml:space="preserve">Odredbom čl.42 Stečajnog zakona propisano je da ako pojedina prijavljena </w:t>
      </w:r>
      <w:r w:rsidR="004806D7">
        <w:t>tražbina</w:t>
      </w:r>
      <w:r>
        <w:t xml:space="preserve"> nije navedena u prijedlogu za otvaranje </w:t>
      </w:r>
      <w:proofErr w:type="spellStart"/>
      <w:r>
        <w:t>predsteč</w:t>
      </w:r>
      <w:r w:rsidR="00CB21DD">
        <w:t>a</w:t>
      </w:r>
      <w:r>
        <w:t>jnog</w:t>
      </w:r>
      <w:proofErr w:type="spellEnd"/>
      <w:r w:rsidR="004806D7">
        <w:t xml:space="preserve"> postupka i nije osporena, </w:t>
      </w:r>
      <w:r w:rsidR="00CB21DD">
        <w:t>naknadu</w:t>
      </w:r>
      <w:r>
        <w:t xml:space="preserve"> za prijavu tražbine dužan je platiti dužnik. Dužnik je dužan platiti naknadu u iznosu od 566,64 Kn i to za prijavljene tražbine</w:t>
      </w:r>
      <w:r w:rsidR="009A3A84">
        <w:t>:</w:t>
      </w:r>
    </w:p>
    <w:p w:rsidRDefault="009A3A84" w:rsidP="00652580" w:rsidR="009A3A84">
      <w:pPr>
        <w:jc w:val="both"/>
      </w:pPr>
    </w:p>
    <w:p w:rsidRDefault="004806D7" w:rsidP="00652580" w:rsidR="004806D7">
      <w:pPr>
        <w:jc w:val="both"/>
      </w:pPr>
      <w:r>
        <w:tab/>
        <w:t>1.Naknada u iznosu 9,50 Kn(7,60+ PDV) za tražbinu vjerovnika financijska agencija Zagreb prijavljena tražbina u iznosu 380,00Kn</w:t>
      </w:r>
      <w:r w:rsidR="00CB21DD">
        <w:t>.</w:t>
      </w:r>
    </w:p>
    <w:p w:rsidRDefault="009A3A84" w:rsidP="00652580" w:rsidR="009A3A84">
      <w:pPr>
        <w:jc w:val="both"/>
      </w:pPr>
    </w:p>
    <w:p w:rsidRDefault="00CB21DD" w:rsidP="00652580" w:rsidR="00CB21DD">
      <w:pPr>
        <w:jc w:val="both"/>
      </w:pPr>
      <w:r>
        <w:lastRenderedPageBreak/>
        <w:tab/>
        <w:t>2. Naknada u iznosu od 16,42Kn ( 13,13+PDV) tražbina vjerovnika HRT Prisavlja 3, prijavljena tražbina u iznosu od 656,65Kn.</w:t>
      </w:r>
    </w:p>
    <w:p w:rsidRDefault="009A3A84" w:rsidP="00652580" w:rsidR="009A3A84">
      <w:pPr>
        <w:jc w:val="both"/>
      </w:pPr>
    </w:p>
    <w:p w:rsidRDefault="00CB21DD" w:rsidP="00652580" w:rsidR="00CB21DD">
      <w:pPr>
        <w:jc w:val="both"/>
      </w:pPr>
      <w:r>
        <w:tab/>
        <w:t>3. Naknada u iznosu od 250,00Kn (200,00+PDV) za tražbinu vjerovnika KOMUNALAC Požega d.o.o. prijavljena u iznosu 12.515,53Kn</w:t>
      </w:r>
      <w:r w:rsidR="00062E47">
        <w:t>.</w:t>
      </w:r>
    </w:p>
    <w:p w:rsidRDefault="009A3A84" w:rsidP="00652580" w:rsidR="009A3A84">
      <w:pPr>
        <w:jc w:val="both"/>
      </w:pPr>
    </w:p>
    <w:p w:rsidRDefault="00CB21DD" w:rsidP="00652580" w:rsidR="00CB21DD">
      <w:pPr>
        <w:jc w:val="both"/>
      </w:pPr>
      <w:r>
        <w:tab/>
        <w:t>4. Naknada u iznosu od 250,00Kn( 200,00+PDV) za tražbinu vjerovnika ALCA Zagreb d.o.o. za prijavljenu tražbinu u iznosu od 13.567,38Kn</w:t>
      </w:r>
      <w:r w:rsidR="00062E47">
        <w:t>.</w:t>
      </w:r>
    </w:p>
    <w:p w:rsidRDefault="009A3A84" w:rsidP="00652580" w:rsidR="009A3A84">
      <w:pPr>
        <w:jc w:val="both"/>
      </w:pPr>
    </w:p>
    <w:p w:rsidRDefault="00062E47" w:rsidP="00652580" w:rsidR="00652580">
      <w:pPr>
        <w:jc w:val="both"/>
      </w:pPr>
      <w:r>
        <w:tab/>
        <w:t>5. Naknada u iznosu od 40,72Kn ( 32,57+PDV) za tražbinu vjerovnika Hrvatske vode Zagreb,tražbina prijavljena u iznosu o</w:t>
      </w:r>
      <w:r w:rsidR="009A3A84">
        <w:t>d 1.628,82Kn</w:t>
      </w:r>
    </w:p>
    <w:p w:rsidRDefault="00652580" w:rsidP="00652580" w:rsidR="00652580">
      <w:pPr>
        <w:jc w:val="both"/>
      </w:pPr>
    </w:p>
    <w:p w:rsidRDefault="00652580" w:rsidP="00652580" w:rsidR="00652580">
      <w:pPr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  <w:r>
        <w:t xml:space="preserve">U Slavonskom Brodu </w:t>
      </w:r>
      <w:r w:rsidR="00C042CE">
        <w:t>24</w:t>
      </w:r>
      <w:r w:rsidR="00FB6773">
        <w:t xml:space="preserve">. </w:t>
      </w:r>
      <w:r w:rsidR="00C042CE">
        <w:t>lipnja</w:t>
      </w:r>
      <w:r>
        <w:t xml:space="preserve"> 201</w:t>
      </w:r>
      <w:r w:rsidR="00FB6773">
        <w:t>6</w:t>
      </w:r>
      <w:r>
        <w:t>.</w:t>
      </w:r>
      <w:r w:rsidR="009C72A9">
        <w:t>g.</w:t>
      </w:r>
    </w:p>
    <w:p w:rsidRDefault="00C74209" w:rsidP="00C74209" w:rsidR="00C74209">
      <w:pPr>
        <w:ind w:firstLine="708"/>
        <w:jc w:val="both"/>
      </w:pPr>
      <w:r>
        <w:t xml:space="preserve"> </w:t>
      </w:r>
    </w:p>
    <w:p w:rsidRDefault="00C74209" w:rsidP="00C74209" w:rsidR="00C74209">
      <w:pPr>
        <w:ind w:firstLine="708" w:left="5664"/>
        <w:jc w:val="both"/>
      </w:pPr>
      <w:r>
        <w:t>Stečajni sudac:</w:t>
      </w:r>
    </w:p>
    <w:p w:rsidRDefault="00C74209" w:rsidP="00C74209" w:rsidR="00C74209">
      <w:pPr>
        <w:ind w:firstLine="708" w:left="5664"/>
        <w:jc w:val="both"/>
      </w:pPr>
    </w:p>
    <w:p w:rsidRDefault="00C74209" w:rsidP="00C74209" w:rsidR="00C74209">
      <w:pPr>
        <w:ind w:firstLine="708" w:left="5664"/>
        <w:jc w:val="both"/>
      </w:pPr>
      <w:smartTag w:element="PersonName" w:uri="urn:schemas-microsoft-com:office:smarttags">
        <w:r>
          <w:t>Davorin Pavičić</w:t>
        </w:r>
      </w:smartTag>
    </w:p>
    <w:p w:rsidRDefault="00C74209" w:rsidP="00C74209" w:rsidR="00C74209">
      <w:pPr>
        <w:ind w:firstLine="708" w:left="5664"/>
        <w:jc w:val="both"/>
      </w:pPr>
      <w:r>
        <w:t xml:space="preserve"> </w:t>
      </w: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C74209">
      <w:pPr>
        <w:ind w:firstLine="708"/>
        <w:jc w:val="both"/>
      </w:pPr>
    </w:p>
    <w:p w:rsidRDefault="00C74209" w:rsidP="00C74209" w:rsidR="00FB6773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>NAPUTAK O PRAVNOM LIJEKU: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Protiv ovoga rješenja dopuštena je žalba</w:t>
      </w:r>
      <w:r w:rsidR="00C74209" w:rsidRPr="005849BF">
        <w:rPr>
          <w:sz w:val="16"/>
          <w:szCs w:val="16"/>
        </w:rPr>
        <w:t>.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Žalba se podnosi u roku od 8 dana od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dana primitka ovoga rješenja. Žalba se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>podnosi VTS RH Zagreb  putem ovoga</w:t>
      </w:r>
    </w:p>
    <w:p w:rsidRDefault="00FB6773" w:rsidP="00C74209" w:rsidR="00FB677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suda u 3 primjerka</w:t>
      </w:r>
      <w:r w:rsidR="00D964F0">
        <w:rPr>
          <w:sz w:val="16"/>
          <w:szCs w:val="16"/>
        </w:rPr>
        <w:t>.</w:t>
      </w:r>
    </w:p>
    <w:p w:rsidRDefault="00C74209" w:rsidP="00C74209" w:rsidR="00C74209" w:rsidRPr="005849BF">
      <w:pPr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 </w:t>
      </w:r>
    </w:p>
    <w:p w:rsidRDefault="00C74209" w:rsidP="00C74209" w:rsidR="00C74209" w:rsidRPr="005849BF">
      <w:pPr>
        <w:ind w:firstLine="708"/>
        <w:jc w:val="both"/>
        <w:rPr>
          <w:sz w:val="16"/>
          <w:szCs w:val="16"/>
        </w:rPr>
      </w:pPr>
      <w:r w:rsidRPr="005849BF">
        <w:rPr>
          <w:sz w:val="16"/>
          <w:szCs w:val="16"/>
        </w:rPr>
        <w:t xml:space="preserve"> </w:t>
      </w:r>
    </w:p>
    <w:p w:rsidRDefault="00C74209" w:rsidP="00C74209" w:rsidR="00C7420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9C72A9" w:rsidP="00C74209" w:rsidR="009C72A9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>
      <w:pPr>
        <w:ind w:firstLine="708"/>
        <w:jc w:val="both"/>
        <w:rPr>
          <w:sz w:val="22"/>
          <w:szCs w:val="22"/>
        </w:rPr>
      </w:pPr>
    </w:p>
    <w:p w:rsidRDefault="00D964F0" w:rsidP="00C74209" w:rsidR="00D964F0" w:rsidRPr="00CC1179">
      <w:pPr>
        <w:ind w:firstLine="708"/>
        <w:jc w:val="both"/>
        <w:rPr>
          <w:sz w:val="22"/>
          <w:szCs w:val="22"/>
        </w:rPr>
      </w:pP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Dostaviti:</w:t>
      </w:r>
    </w:p>
    <w:p w:rsidRDefault="00C74209" w:rsidP="00C74209" w:rsidR="00C74209" w:rsidRPr="00CC117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 xml:space="preserve">-rješenje nepravomoćno </w:t>
      </w:r>
    </w:p>
    <w:p w:rsidRDefault="00C74209" w:rsidP="00C74209" w:rsidR="00C74209">
      <w:pPr>
        <w:jc w:val="both"/>
        <w:rPr>
          <w:b/>
          <w:sz w:val="22"/>
          <w:szCs w:val="22"/>
        </w:rPr>
      </w:pPr>
      <w:r w:rsidRPr="00CC1179">
        <w:rPr>
          <w:b/>
          <w:sz w:val="22"/>
          <w:szCs w:val="22"/>
        </w:rPr>
        <w:t>-</w:t>
      </w:r>
      <w:proofErr w:type="spellStart"/>
      <w:r w:rsidRPr="00CC1179">
        <w:rPr>
          <w:b/>
          <w:sz w:val="22"/>
          <w:szCs w:val="22"/>
        </w:rPr>
        <w:t>eOglasna</w:t>
      </w:r>
      <w:proofErr w:type="spellEnd"/>
      <w:r w:rsidRPr="00CC1179">
        <w:rPr>
          <w:b/>
          <w:sz w:val="22"/>
          <w:szCs w:val="22"/>
        </w:rPr>
        <w:t xml:space="preserve"> ploča</w:t>
      </w:r>
    </w:p>
    <w:p w:rsidRDefault="009A3A84" w:rsidP="00C74209" w:rsidR="009A3A8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dužniku</w:t>
      </w:r>
    </w:p>
    <w:p w:rsidRDefault="009A3A84" w:rsidP="00C74209" w:rsidR="009A3A84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povjereniku Vinka Ivanković</w:t>
      </w:r>
    </w:p>
    <w:p w:rsidRDefault="0059602F" w:rsidP="0059602F" w:rsidR="0059602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- Fina</w:t>
      </w: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9C72A9" w:rsidP="00C74209" w:rsidR="009C72A9">
      <w:pPr>
        <w:jc w:val="both"/>
        <w:rPr>
          <w:b/>
          <w:sz w:val="22"/>
          <w:szCs w:val="22"/>
        </w:rPr>
      </w:pPr>
    </w:p>
    <w:p w:rsidRDefault="00C042CE" w:rsidP="00C74209" w:rsidR="009C72A9" w:rsidRPr="00CC117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24</w:t>
      </w:r>
      <w:r w:rsidR="00D964F0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6</w:t>
      </w:r>
      <w:r w:rsidR="00D964F0">
        <w:rPr>
          <w:b/>
          <w:sz w:val="22"/>
          <w:szCs w:val="22"/>
        </w:rPr>
        <w:t>.</w:t>
      </w:r>
      <w:r w:rsidR="009C72A9">
        <w:rPr>
          <w:b/>
          <w:sz w:val="22"/>
          <w:szCs w:val="22"/>
        </w:rPr>
        <w:t>201</w:t>
      </w:r>
      <w:r w:rsidR="00D964F0">
        <w:rPr>
          <w:b/>
          <w:sz w:val="22"/>
          <w:szCs w:val="22"/>
        </w:rPr>
        <w:t>6</w:t>
      </w:r>
      <w:r w:rsidR="009C72A9">
        <w:rPr>
          <w:b/>
          <w:sz w:val="22"/>
          <w:szCs w:val="22"/>
        </w:rPr>
        <w:t>.               S u d a c:</w:t>
      </w:r>
    </w:p>
    <w:p w:rsidRDefault="00FA52B0" w:rsidR="00FA52B0"/>
    <w:sectPr w:rsidR="00FA52B0">
      <w:pgSz w:h="16838" w:w="11906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4844A7"/>
    <w:multiLevelType w:val="hybridMultilevel"/>
    <w:tmpl w:val="DEFC28D2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5D2E70C6"/>
    <w:multiLevelType w:val="hybridMultilevel"/>
    <w:tmpl w:val="F4ACF316"/>
    <w:lvl w:tplc="041A000F" w:ilvl="0">
      <w:start w:val="1"/>
      <w:numFmt w:val="decimal"/>
      <w:lvlText w:val="%1."/>
      <w:lvlJc w:val="left"/>
      <w:pPr>
        <w:ind w:hanging="360" w:left="786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52B0"/>
    <w:rsid w:val="00062E47"/>
    <w:rsid w:val="000A77D7"/>
    <w:rsid w:val="000D59BE"/>
    <w:rsid w:val="001E0104"/>
    <w:rsid w:val="00396F19"/>
    <w:rsid w:val="00400A17"/>
    <w:rsid w:val="004806D7"/>
    <w:rsid w:val="00483700"/>
    <w:rsid w:val="0055592E"/>
    <w:rsid w:val="0059602F"/>
    <w:rsid w:val="005B2238"/>
    <w:rsid w:val="00652580"/>
    <w:rsid w:val="00727DED"/>
    <w:rsid w:val="008D41BF"/>
    <w:rsid w:val="009375F3"/>
    <w:rsid w:val="00961ADF"/>
    <w:rsid w:val="00992253"/>
    <w:rsid w:val="009A3A84"/>
    <w:rsid w:val="009C5511"/>
    <w:rsid w:val="009C72A9"/>
    <w:rsid w:val="00A100B2"/>
    <w:rsid w:val="00C042CE"/>
    <w:rsid w:val="00C74209"/>
    <w:rsid w:val="00C82004"/>
    <w:rsid w:val="00CB21DD"/>
    <w:rsid w:val="00D128BD"/>
    <w:rsid w:val="00D76B3B"/>
    <w:rsid w:val="00D964F0"/>
    <w:rsid w:val="00E449F5"/>
    <w:rsid w:val="00E6256C"/>
    <w:rsid w:val="00ED402A"/>
    <w:rsid w:val="00F763F3"/>
    <w:rsid w:val="00FA52B0"/>
    <w:rsid w:val="00FB6773"/>
    <w:rsid w:val="00FC2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D41BF"/>
    <w:rPr>
      <w:rFonts w:eastAsia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7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7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7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7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7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D41BF"/>
    <w:rPr>
      <w:rFonts w:eastAsia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8D41BF"/>
    <w:pPr>
      <w:ind w:left="720"/>
      <w:contextualSpacing/>
    </w:pPr>
  </w:style>
  <w:style w:styleId="Tekstbalonia" w:type="paragraph">
    <w:name w:val="Balloon Text"/>
    <w:basedOn w:val="Normal"/>
    <w:semiHidden/>
    <w:rsid w:val="00961A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37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7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7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7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7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2016.</izvorni_sadrzaj>
    <derivirana_varijabla naziv="DomainObject.Predmet.DatumRjesavanja_1">10.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St-229/2016</izvorni_sadrzaj>
    <derivirana_varijabla naziv="DomainObject.Predmet.OznakaBroj_1">St-229/2016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I,II,III,IV,V,VI dio</izvorni_sadrzaj>
    <derivirana_varijabla naziv="DomainObject.Predmet.PrimjedbaSuca_1">I,II,III,IV,V,VI dio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TRENTO društvo s ograničenom odgovornošću za proizvodnju i trgovinu</izvorni_sadrzaj>
    <derivirana_varijabla naziv="DomainObject.Predmet.ProtustrankaFormated_1">  TRENTO društvo s ograničenom odgovornošću za proizvodnju i trgovinu</derivirana_varijabla>
  </DomainObject.Predmet.ProtustrankaFormated>
  <DomainObject.Predmet.ProtustrankaFormatedOIB>
    <izvorni_sadrzaj>  TRENTO društvo s ograničenom odgovornošću za proizvodnju i trgovinu, OIB 90225857729</izvorni_sadrzaj>
    <derivirana_varijabla naziv="DomainObject.Predmet.ProtustrankaFormatedOIB_1">  TRENTO društvo s ograničenom odgovornošću za proizvodnju i trgovinu, OIB 90225857729</derivirana_varijabla>
  </DomainObject.Predmet.ProtustrankaFormatedOIB>
  <DomainObject.Predmet.ProtustrankaFormatedWithAdress>
    <izvorni_sadrzaj> TRENTO društvo s ograničenom odgovornošću za proizvodnju i trgovinu, Ivandol 58 , 34000 Ivandol</izvorni_sadrzaj>
    <derivirana_varijabla naziv="DomainObject.Predmet.ProtustrankaFormatedWithAdress_1"> TRENTO društvo s ograničenom odgovornošću za proizvodnju i trgovinu, Ivandol 58 , 34000 Ivandol</derivirana_varijabla>
  </DomainObject.Predmet.ProtustrankaFormatedWithAdress>
  <DomainObject.Predmet.ProtustrankaFormatedWithAdressOIB>
    <izvorni_sadrzaj> TRENTO društvo s ograničenom odgovornošću za proizvodnju i trgovinu, OIB 90225857729, Ivandol 58 , 34000 Ivandol</izvorni_sadrzaj>
    <derivirana_varijabla naziv="DomainObject.Predmet.ProtustrankaFormatedWithAdressOIB_1"> TRENTO društvo s ograničenom odgovornošću za proizvodnju i trgovinu, OIB 90225857729, Ivandol 58 , 34000 Ivandol</derivirana_varijabla>
  </DomainObject.Predmet.ProtustrankaFormatedWithAdressOIB>
  <DomainObject.Predmet.ProtustrankaWithAdress>
    <izvorni_sadrzaj>TRENTO društvo s ograničenom odgovornošću za proizvodnju i trgovinu Ivandol 58 , 34000 Ivandol</izvorni_sadrzaj>
    <derivirana_varijabla naziv="DomainObject.Predmet.ProtustrankaWithAdress_1">TRENTO društvo s ograničenom odgovornošću za proizvodnju i trgovinu Ivandol 58 , 34000 Ivandol</derivirana_varijabla>
  </DomainObject.Predmet.ProtustrankaWithAdress>
  <DomainObject.Predmet.ProtustrankaWithAdressOIB>
    <izvorni_sadrzaj>TRENTO društvo s ograničenom odgovornošću za proizvodnju i trgovinu, OIB 90225857729, Ivandol 58 , 34000 Ivandol</izvorni_sadrzaj>
    <derivirana_varijabla naziv="DomainObject.Predmet.ProtustrankaWithAdressOIB_1">TRENTO društvo s ograničenom odgovornošću za proizvodnju i trgovinu, OIB 90225857729, Ivandol 58 , 34000 Ivandol</derivirana_varijabla>
  </DomainObject.Predmet.ProtustrankaWithAdressOIB>
  <DomainObject.Predmet.ProtustrankaNazivFormated>
    <izvorni_sadrzaj>TRENTO društvo s ograničenom odgovornošću za proizvodnju i trgovinu</izvorni_sadrzaj>
    <derivirana_varijabla naziv="DomainObject.Predmet.ProtustrankaNazivFormated_1">TRENTO društvo s ograničenom odgovornošću za proizvodnju i trgovinu</derivirana_varijabla>
  </DomainObject.Predmet.ProtustrankaNazivFormated>
  <DomainObject.Predmet.ProtustrankaNazivFormatedOIB>
    <izvorni_sadrzaj>TRENTO društvo s ograničenom odgovornošću za proizvodnju i trgovinu, OIB 90225857729</izvorni_sadrzaj>
    <derivirana_varijabla naziv="DomainObject.Predmet.ProtustrankaNazivFormatedOIB_1">TRENTO društvo s ograničenom odgovornošću za proizvodnju i trgovinu, OIB 90225857729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TRENTO društvo s ograničenom odgovornošću za proizvodnju i trgovinu</izvorni_sadrzaj>
    <derivirana_varijabla naziv="DomainObject.Predmet.StrankaFormated_1">  TRENTO društvo s ograničenom odgovornošću za proizvodnju i trgovinu</derivirana_varijabla>
  </DomainObject.Predmet.StrankaFormated>
  <DomainObject.Predmet.StrankaFormatedOIB>
    <izvorni_sadrzaj>  TRENTO društvo s ograničenom odgovornošću za proizvodnju i trgovinu, OIB 90225857729</izvorni_sadrzaj>
    <derivirana_varijabla naziv="DomainObject.Predmet.StrankaFormatedOIB_1">  TRENTO društvo s ograničenom odgovornošću za proizvodnju i trgovinu, OIB 90225857729</derivirana_varijabla>
  </DomainObject.Predmet.StrankaFormatedOIB>
  <DomainObject.Predmet.StrankaFormatedWithAdress>
    <izvorni_sadrzaj> TRENTO društvo s ograničenom odgovornošću za proizvodnju i trgovinu, Ivandol 58 , 34000 Ivandol</izvorni_sadrzaj>
    <derivirana_varijabla naziv="DomainObject.Predmet.StrankaFormatedWithAdress_1"> TRENTO društvo s ograničenom odgovornošću za proizvodnju i trgovinu, Ivandol 58 , 34000 Ivandol</derivirana_varijabla>
  </DomainObject.Predmet.StrankaFormatedWithAdress>
  <DomainObject.Predmet.StrankaFormatedWithAdressOIB>
    <izvorni_sadrzaj> TRENTO društvo s ograničenom odgovornošću za proizvodnju i trgovinu, OIB 90225857729, Ivandol 58 , 34000 Ivandol</izvorni_sadrzaj>
    <derivirana_varijabla naziv="DomainObject.Predmet.StrankaFormatedWithAdressOIB_1"> TRENTO društvo s ograničenom odgovornošću za proizvodnju i trgovinu, OIB 90225857729, Ivandol 58 , 34000 Ivandol</derivirana_varijabla>
  </DomainObject.Predmet.StrankaFormatedWithAdressOIB>
  <DomainObject.Predmet.StrankaWithAdress>
    <izvorni_sadrzaj>TRENTO društvo s ograničenom odgovornošću za proizvodnju i trgovinu Ivandol 58 ,34000 Ivandol</izvorni_sadrzaj>
    <derivirana_varijabla naziv="DomainObject.Predmet.StrankaWithAdress_1">TRENTO društvo s ograničenom odgovornošću za proizvodnju i trgovinu Ivandol 58 ,34000 Ivandol</derivirana_varijabla>
  </DomainObject.Predmet.StrankaWithAdress>
  <DomainObject.Predmet.StrankaWithAdressOIB>
    <izvorni_sadrzaj>TRENTO društvo s ograničenom odgovornošću za proizvodnju i trgovinu, OIB 90225857729, Ivandol 58 ,34000 Ivandol</izvorni_sadrzaj>
    <derivirana_varijabla naziv="DomainObject.Predmet.StrankaWithAdressOIB_1">TRENTO društvo s ograničenom odgovornošću za proizvodnju i trgovinu, OIB 90225857729, Ivandol 58 ,34000 Ivandol</derivirana_varijabla>
  </DomainObject.Predmet.StrankaWithAdressOIB>
  <DomainObject.Predmet.StrankaNazivFormated>
    <izvorni_sadrzaj>TRENTO društvo s ograničenom odgovornošću za proizvodnju i trgovinu</izvorni_sadrzaj>
    <derivirana_varijabla naziv="DomainObject.Predmet.StrankaNazivFormated_1">TRENTO društvo s ograničenom odgovornošću za proizvodnju i trgovinu</derivirana_varijabla>
  </DomainObject.Predmet.StrankaNazivFormated>
  <DomainObject.Predmet.StrankaNazivFormatedOIB>
    <izvorni_sadrzaj>TRENTO društvo s ograničenom odgovornošću za proizvodnju i trgovinu, OIB 90225857729</izvorni_sadrzaj>
    <derivirana_varijabla naziv="DomainObject.Predmet.StrankaNazivFormatedOIB_1">TRENTO društvo s ograničenom odgovornošću za proizvodnju i trgovinu, OIB 90225857729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TRENTO društvo s ograničenom odgovornošću za proizvodnju i trgovinu</item>
    </izvorni_sadrzaj>
    <derivirana_varijabla naziv="DomainObject.Predmet.StrankaListFormated_1">
      <item>TRENTO društvo s ograničenom odgovornošću za proizvodnju i trgovinu</item>
    </derivirana_varijabla>
  </DomainObject.Predmet.StrankaListFormated>
  <DomainObject.Predmet.StrankaListFormatedOIB>
    <izvorni_sadrzaj>
      <item>TRENTO društvo s ograničenom odgovornošću za proizvodnju i trgovinu, OIB 90225857729</item>
    </izvorni_sadrzaj>
    <derivirana_varijabla naziv="DomainObject.Predmet.StrankaListFormatedOIB_1">
      <item>TRENTO društvo s ograničenom odgovornošću za proizvodnju i trgovinu, OIB 90225857729</item>
    </derivirana_varijabla>
  </DomainObject.Predmet.StrankaListFormatedOIB>
  <DomainObject.Predmet.StrankaListFormatedWithAdress>
    <izvorni_sadrzaj>
      <item>TRENTO društvo s ograničenom odgovornošću za proizvodnju i trgovinu, Ivandol 58 , 34000 Ivandol</item>
    </izvorni_sadrzaj>
    <derivirana_varijabla naziv="DomainObject.Predmet.StrankaListFormatedWithAdress_1">
      <item>TRENTO društvo s ograničenom odgovornošću za proizvodnju i trgovinu, Ivandol 58 , 34000 Ivandol</item>
    </derivirana_varijabla>
  </DomainObject.Predmet.StrankaListFormatedWithAdress>
  <DomainObject.Predmet.StrankaListFormatedWithAdressOIB>
    <izvorni_sadrzaj>
      <item>TRENTO društvo s ograničenom odgovornošću za proizvodnju i trgovinu, OIB 90225857729, Ivandol 58 , 34000 Ivandol</item>
    </izvorni_sadrzaj>
    <derivirana_varijabla naziv="DomainObject.Predmet.StrankaListFormatedWithAdressOIB_1">
      <item>TRENTO društvo s ograničenom odgovornošću za proizvodnju i trgovinu, OIB 90225857729, Ivandol 58 , 34000 Ivandol</item>
    </derivirana_varijabla>
  </DomainObject.Predmet.StrankaListFormatedWithAdressOIB>
  <DomainObject.Predmet.StrankaListNazivFormated>
    <izvorni_sadrzaj>
      <item>TRENTO društvo s ograničenom odgovornošću za proizvodnju i trgovinu</item>
    </izvorni_sadrzaj>
    <derivirana_varijabla naziv="DomainObject.Predmet.StrankaListNazivFormated_1">
      <item>TRENTO društvo s ograničenom odgovornošću za proizvodnju i trgovinu</item>
    </derivirana_varijabla>
  </DomainObject.Predmet.StrankaListNazivFormated>
  <DomainObject.Predmet.StrankaListNazivFormatedOIB>
    <izvorni_sadrzaj>
      <item>TRENTO društvo s ograničenom odgovornošću za proizvodnju i trgovinu, OIB 90225857729</item>
    </izvorni_sadrzaj>
    <derivirana_varijabla naziv="DomainObject.Predmet.StrankaListNazivFormatedOIB_1">
      <item>TRENTO društvo s ograničenom odgovornošću za proizvodnju i trgovinu, OIB 90225857729</item>
    </derivirana_varijabla>
  </DomainObject.Predmet.StrankaListNazivFormatedOIB>
  <DomainObject.Predmet.ProtuStrankaListFormated>
    <izvorni_sadrzaj>
      <item>TRENTO društvo s ograničenom odgovornošću za proizvodnju i trgovinu</item>
    </izvorni_sadrzaj>
    <derivirana_varijabla naziv="DomainObject.Predmet.ProtuStrankaListFormated_1">
      <item>TRENTO društvo s ograničenom odgovornošću za proizvodnju i trgovinu</item>
    </derivirana_varijabla>
  </DomainObject.Predmet.ProtuStrankaListFormated>
  <DomainObject.Predmet.ProtuStrankaListFormatedOIB>
    <izvorni_sadrzaj>
      <item>TRENTO društvo s ograničenom odgovornošću za proizvodnju i trgovinu, OIB 90225857729</item>
    </izvorni_sadrzaj>
    <derivirana_varijabla naziv="DomainObject.Predmet.ProtuStrankaListFormatedOIB_1">
      <item>TRENTO društvo s ograničenom odgovornošću za proizvodnju i trgovinu, OIB 90225857729</item>
    </derivirana_varijabla>
  </DomainObject.Predmet.ProtuStrankaListFormatedOIB>
  <DomainObject.Predmet.ProtuStrankaListFormatedWithAdress>
    <izvorni_sadrzaj>
      <item>TRENTO društvo s ograničenom odgovornošću za proizvodnju i trgovinu, Ivandol 58 , 34000 Ivandol</item>
    </izvorni_sadrzaj>
    <derivirana_varijabla naziv="DomainObject.Predmet.ProtuStrankaListFormatedWithAdress_1">
      <item>TRENTO društvo s ograničenom odgovornošću za proizvodnju i trgovinu, Ivandol 58 , 34000 Ivandol</item>
    </derivirana_varijabla>
  </DomainObject.Predmet.ProtuStrankaListFormatedWithAdress>
  <DomainObject.Predmet.ProtuStrankaListFormatedWithAdressOIB>
    <izvorni_sadrzaj>
      <item>TRENTO društvo s ograničenom odgovornošću za proizvodnju i trgovinu, OIB 90225857729, Ivandol 58 , 34000 Ivandol</item>
    </izvorni_sadrzaj>
    <derivirana_varijabla naziv="DomainObject.Predmet.ProtuStrankaListFormatedWithAdressOIB_1">
      <item>TRENTO društvo s ograničenom odgovornošću za proizvodnju i trgovinu, OIB 90225857729, Ivandol 58 , 34000 Ivandol</item>
    </derivirana_varijabla>
  </DomainObject.Predmet.ProtuStrankaListFormatedWithAdressOIB>
  <DomainObject.Predmet.ProtuStrankaListNazivFormated>
    <izvorni_sadrzaj>
      <item>TRENTO društvo s ograničenom odgovornošću za proizvodnju i trgovinu</item>
    </izvorni_sadrzaj>
    <derivirana_varijabla naziv="DomainObject.Predmet.ProtuStrankaListNazivFormated_1">
      <item>TRENTO društvo s ograničenom odgovornošću za proizvodnju i trgovinu</item>
    </derivirana_varijabla>
  </DomainObject.Predmet.ProtuStrankaListNazivFormated>
  <DomainObject.Predmet.ProtuStrankaListNazivFormatedOIB>
    <izvorni_sadrzaj>
      <item>TRENTO društvo s ograničenom odgovornošću za proizvodnju i trgovinu, OIB 90225857729</item>
    </izvorni_sadrzaj>
    <derivirana_varijabla naziv="DomainObject.Predmet.ProtuStrankaListNazivFormatedOIB_1">
      <item>TRENTO društvo s ograničenom odgovornošću za proizvodnju i trgovinu, OIB 90225857729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TRENTO društvo s ograničenom odgovornošću za proizvodnju i trgovinu</izvorni_sadrzaj>
    <derivirana_varijabla naziv="DomainObject.Predmet.StrankaIDrugi_1">TRENTO društvo s ograničenom odgovornošću za proizvodnju i trgovinu</derivirana_varijabla>
  </DomainObject.Predmet.StrankaIDrugi>
  <DomainObject.Predmet.ProtustrankaIDrugi>
    <izvorni_sadrzaj>TRENTO društvo s ograničenom odgovornošću za proizvodnju i trgovinu</izvorni_sadrzaj>
    <derivirana_varijabla naziv="DomainObject.Predmet.ProtustrankaIDrugi_1">TRENTO društvo s ograničenom odgovornošću za proizvodnju i trgovinu</derivirana_varijabla>
  </DomainObject.Predmet.ProtustrankaIDrugi>
  <DomainObject.Predmet.StrankaIDrugiAdressOIB>
    <izvorni_sadrzaj>TRENTO društvo s ograničenom odgovornošću za proizvodnju i trgovinu, OIB 90225857729, Ivandol 58 , 34000 Ivandol</izvorni_sadrzaj>
    <derivirana_varijabla naziv="DomainObject.Predmet.StrankaIDrugiAdressOIB_1">TRENTO društvo s ograničenom odgovornošću za proizvodnju i trgovinu, OIB 90225857729, Ivandol 58 , 34000 Ivandol</derivirana_varijabla>
  </DomainObject.Predmet.StrankaIDrugiAdressOIB>
  <DomainObject.Predmet.ProtustrankaIDrugiAdressOIB>
    <izvorni_sadrzaj>TRENTO društvo s ograničenom odgovornošću za proizvodnju i trgovinu, OIB 90225857729, Ivandol 58 , 34000 Ivandol</izvorni_sadrzaj>
    <derivirana_varijabla naziv="DomainObject.Predmet.ProtustrankaIDrugiAdressOIB_1">TRENTO društvo s ograničenom odgovornošću za proizvodnju i trgovinu, OIB 90225857729, Ivandol 58 , 34000 Ivandol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2016.</izvorni_sadrzaj>
    <derivirana_varijabla naziv="DomainObject.Predmet.OdlukaRjesenje.DatumDonosenjaOdluke_1">9.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St-229/2016-69</izvorni_sadrzaj>
    <derivirana_varijabla naziv="DomainObject.Predmet.OdlukaRjesenje.Oznaka_1">St-229/2016-69</derivirana_varijabla>
  </DomainObject.Predmet.OdlukaRjesenje.Oznaka>
  <DomainObject.Predmet.SudioniciListNaziv>
    <izvorni_sadrzaj>
      <item>TRENTO društvo s ograničenom odgovornošću za proizvodnju i trgovinu</item>
      <item>TRENTO društvo s ograničenom odgovornošću za proizvodnju i trgovinu</item>
    </izvorni_sadrzaj>
    <derivirana_varijabla naziv="DomainObject.Predmet.SudioniciListNaziv_1">
      <item>TRENTO društvo s ograničenom odgovornošću za proizvodnju i trgovinu</item>
      <item>TRENTO društvo s ograničenom odgovornošću za proizvodnju i trgovinu</item>
    </derivirana_varijabla>
  </DomainObject.Predmet.SudioniciListNaziv>
  <DomainObject.Predmet.SudioniciListAdressOIB>
    <izvorni_sadrzaj>
      <item>TRENTO društvo s ograničenom odgovornošću za proizvodnju i trgovinu, OIB 90225857729, Ivandol 58 ,34000 Ivandol</item>
      <item>TRENTO društvo s ograničenom odgovornošću za proizvodnju i trgovinu, OIB 90225857729, Ivandol 58 ,34000 Ivandol</item>
    </izvorni_sadrzaj>
    <derivirana_varijabla naziv="DomainObject.Predmet.SudioniciListAdressOIB_1">
      <item>TRENTO društvo s ograničenom odgovornošću za proizvodnju i trgovinu, OIB 90225857729, Ivandol 58 ,34000 Ivandol</item>
      <item>TRENTO društvo s ograničenom odgovornošću za proizvodnju i trgovinu, OIB 90225857729, Ivandol 58 ,34000 Ivandol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90225857729</item>
      <item>, OIB 90225857729</item>
    </izvorni_sadrzaj>
    <derivirana_varijabla naziv="DomainObject.Predmet.SudioniciListNazivOIB_1">
      <item>, OIB 90225857729</item>
      <item>, OIB 90225857729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410</properties:Words>
  <properties:Characters>2181</properties:Characters>
  <properties:Lines>116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OSIJEKU</vt:lpstr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2016-06-24T08:44:00Z</dcterms:created>
  <dc:creator>bconka</dc:creator>
  <cp:lastModifiedBy>wsadmin</cp:lastModifiedBy>
  <cp:lastPrinted>2016-06-24T08:42:00Z</cp:lastPrinted>
  <dcterms:modified xmlns:xsi="http://www.w3.org/2001/XMLSchema-instance" xsi:type="dcterms:W3CDTF">2016-06-24T09:01:00Z</dcterms:modified>
  <cp:revision>4</cp:revision>
  <dc:title>TRGOVAČKI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