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bcca" w14:paraId="de5bcca" w:rsidRDefault="00966D3F" w:rsidP="00966D3F" w:rsidR="00966D3F" w:rsidRPr="00E16132">
      <w:pPr>
        <w:pStyle w:val="Zaglavlje"/>
        <w:jc w:val="both"/>
        <w15:collapsed w:val="false"/>
      </w:pPr>
      <w:bookmarkStart w:name="_GoBack" w:id="0"/>
      <w:bookmarkEnd w:id="0"/>
    </w:p>
    <w:p w:rsidRDefault="00966D3F" w:rsidP="00966D3F" w:rsidR="00966D3F" w:rsidRPr="00E14552">
      <w:pPr>
        <w:pStyle w:val="Zaglavlje"/>
        <w:jc w:val="both"/>
      </w:pPr>
      <w:r w:rsidRPr="00E14552">
        <w:t>REPUBLIKA HRVATSKA</w:t>
      </w:r>
    </w:p>
    <w:p w:rsidRDefault="00966D3F" w:rsidP="00966D3F" w:rsidR="00966D3F" w:rsidRPr="00E14552">
      <w:pPr>
        <w:pStyle w:val="Zaglavlje"/>
        <w:jc w:val="both"/>
      </w:pPr>
      <w:r w:rsidRPr="00E14552">
        <w:t>Trgovački sud u Zagrebu</w:t>
      </w:r>
    </w:p>
    <w:p w:rsidRDefault="00966D3F" w:rsidP="00966D3F" w:rsidR="00966D3F" w:rsidRPr="00E14552">
      <w:pPr>
        <w:pStyle w:val="Zaglavlje"/>
        <w:jc w:val="both"/>
      </w:pPr>
      <w:r w:rsidRPr="00E14552">
        <w:t>Zagreb, Amruševa 2/II, desno (p.p. 455)</w:t>
      </w:r>
      <w:r w:rsidRPr="00E14552">
        <w:tab/>
        <w:t xml:space="preserve">                                                        48. St-</w:t>
      </w:r>
      <w:r>
        <w:t>1864/18</w:t>
      </w:r>
      <w:r w:rsidRPr="00E14552">
        <w:tab/>
      </w:r>
    </w:p>
    <w:p w:rsidRDefault="00966D3F" w:rsidP="00966D3F" w:rsidR="00966D3F" w:rsidRPr="00E14552">
      <w:pPr>
        <w:pStyle w:val="Zaglavlje"/>
        <w:jc w:val="both"/>
      </w:pPr>
      <w:r w:rsidRPr="00E14552">
        <w:t xml:space="preserve">                       </w:t>
      </w:r>
      <w:r w:rsidRPr="00E14552">
        <w:tab/>
        <w:t xml:space="preserve">                                                                                                            </w:t>
      </w:r>
    </w:p>
    <w:p w:rsidRDefault="00966D3F" w:rsidP="00966D3F" w:rsidR="00966D3F" w:rsidRPr="00E14552">
      <w:pPr>
        <w:pStyle w:val="Zaglavlje"/>
        <w:jc w:val="both"/>
      </w:pPr>
      <w:r w:rsidRPr="00E14552">
        <w:t xml:space="preserve">                                                                                                    </w:t>
      </w:r>
    </w:p>
    <w:p w:rsidRDefault="00966D3F" w:rsidP="00966D3F" w:rsidR="00966D3F" w:rsidRPr="00E14552">
      <w:pPr>
        <w:pStyle w:val="Zaglavlje"/>
        <w:jc w:val="both"/>
      </w:pPr>
      <w:r w:rsidRPr="00E14552">
        <w:t xml:space="preserve">                                                                Z A P I S N I K</w:t>
      </w:r>
    </w:p>
    <w:p w:rsidRDefault="00966D3F" w:rsidP="00966D3F" w:rsidR="00966D3F" w:rsidRPr="00E14552">
      <w:pPr>
        <w:pStyle w:val="Zaglavlje"/>
        <w:jc w:val="both"/>
      </w:pPr>
      <w:r w:rsidRPr="00E14552">
        <w:tab/>
      </w:r>
    </w:p>
    <w:p w:rsidRDefault="00966D3F" w:rsidP="00966D3F" w:rsidR="00966D3F" w:rsidRPr="00E14552">
      <w:pPr>
        <w:pStyle w:val="Zaglavlje"/>
        <w:jc w:val="both"/>
      </w:pPr>
      <w:r w:rsidRPr="00E14552">
        <w:t xml:space="preserve">s ročišta radi ispitivanja tražbina vjerovnika u predstečajnom postupku otvorenim nad dužnikom </w:t>
      </w:r>
      <w:r w:rsidRPr="0084498B">
        <w:rPr>
          <w:color w:val="000000"/>
        </w:rPr>
        <w:t>ANAMIL proizvodnja, trgovina i usluge d.o.o.</w:t>
      </w:r>
      <w:r>
        <w:rPr>
          <w:color w:val="000000"/>
        </w:rPr>
        <w:t xml:space="preserve"> iz Zagreba, Josipa Lončara 2c, OIB: </w:t>
      </w:r>
      <w:r w:rsidRPr="005B2A4C">
        <w:rPr>
          <w:color w:val="000000"/>
        </w:rPr>
        <w:t>29315506757</w:t>
      </w:r>
      <w:r w:rsidRPr="00E14552">
        <w:t xml:space="preserve">, sastavljen kod Trgovačkog suda u Zagrebu, dana </w:t>
      </w:r>
      <w:r w:rsidR="009A35C5">
        <w:t>08. veljače</w:t>
      </w:r>
      <w:r>
        <w:t xml:space="preserve"> 2019</w:t>
      </w:r>
      <w:r w:rsidR="009A35C5">
        <w:t>. godine s početkom u 10,3</w:t>
      </w:r>
      <w:r w:rsidRPr="00E14552">
        <w:t>0 sati.</w:t>
      </w:r>
    </w:p>
    <w:p w:rsidRDefault="00966D3F" w:rsidP="00966D3F" w:rsidR="00966D3F" w:rsidRPr="00E14552">
      <w:pPr>
        <w:pStyle w:val="Zaglavlje"/>
        <w:jc w:val="both"/>
      </w:pPr>
    </w:p>
    <w:p w:rsidRDefault="00966D3F" w:rsidP="00966D3F" w:rsidR="00966D3F" w:rsidRPr="00E14552">
      <w:pPr>
        <w:pStyle w:val="Zaglavlje"/>
        <w:jc w:val="both"/>
        <w:rPr>
          <w:u w:val="single"/>
        </w:rPr>
      </w:pPr>
      <w:r w:rsidRPr="00E14552">
        <w:rPr>
          <w:u w:val="single"/>
        </w:rPr>
        <w:t>Nazočni od suda:</w:t>
      </w:r>
    </w:p>
    <w:p w:rsidRDefault="00966D3F" w:rsidP="00966D3F" w:rsidR="00966D3F" w:rsidRPr="00E14552">
      <w:pPr>
        <w:pStyle w:val="Zaglavlje"/>
        <w:numPr>
          <w:ilvl w:val="0"/>
          <w:numId w:val="1"/>
        </w:numPr>
        <w:ind w:hanging="426" w:left="426"/>
        <w:jc w:val="both"/>
      </w:pPr>
      <w:r w:rsidRPr="00E14552">
        <w:t>Vesna Sremac Šoštar, sudac pojedinac</w:t>
      </w:r>
    </w:p>
    <w:p w:rsidRDefault="00A4567A" w:rsidP="00966D3F" w:rsidR="00966D3F" w:rsidRPr="00E14552">
      <w:pPr>
        <w:pStyle w:val="Zaglavlje"/>
        <w:numPr>
          <w:ilvl w:val="0"/>
          <w:numId w:val="1"/>
        </w:numPr>
        <w:ind w:hanging="426" w:left="426"/>
        <w:jc w:val="both"/>
      </w:pPr>
      <w:r>
        <w:t>Vinka Mihalinčić</w:t>
      </w:r>
      <w:r w:rsidR="00966D3F" w:rsidRPr="00E14552">
        <w:t>, zapisničar</w:t>
      </w:r>
    </w:p>
    <w:p w:rsidRDefault="00966D3F" w:rsidP="00966D3F" w:rsidR="00966D3F" w:rsidRPr="00E14552">
      <w:pPr>
        <w:pStyle w:val="Zaglavlje"/>
        <w:jc w:val="both"/>
      </w:pPr>
    </w:p>
    <w:p w:rsidRDefault="00966D3F" w:rsidP="00966D3F" w:rsidR="00966D3F" w:rsidRPr="00E14552">
      <w:pPr>
        <w:pStyle w:val="Zaglavlje"/>
        <w:jc w:val="both"/>
      </w:pPr>
      <w:r>
        <w:t>Nikola Remenar</w:t>
      </w:r>
      <w:r w:rsidRPr="00E14552">
        <w:t xml:space="preserve">, povjerenik </w:t>
      </w:r>
    </w:p>
    <w:p w:rsidRDefault="00966D3F" w:rsidP="00966D3F" w:rsidR="00966D3F" w:rsidRPr="00E14552">
      <w:pPr>
        <w:pStyle w:val="Zaglavlje"/>
        <w:jc w:val="both"/>
      </w:pPr>
    </w:p>
    <w:p w:rsidRDefault="00966D3F" w:rsidP="00966D3F" w:rsidR="00966D3F" w:rsidRPr="00295D2D">
      <w:pPr>
        <w:pStyle w:val="Bezproreda"/>
        <w:jc w:val="both"/>
      </w:pPr>
      <w:r w:rsidRPr="00E14552">
        <w:t xml:space="preserve">Za dužnika </w:t>
      </w:r>
      <w:r w:rsidRPr="0084498B">
        <w:rPr>
          <w:color w:val="000000"/>
        </w:rPr>
        <w:t>ANAMIL proizvodnja, trgovina i usluge d.o.o.</w:t>
      </w:r>
      <w:r>
        <w:rPr>
          <w:color w:val="000000"/>
        </w:rPr>
        <w:t xml:space="preserve"> iz Zagreba, Josipa Lončara 2c, OIB: </w:t>
      </w:r>
      <w:r w:rsidRPr="005B2A4C">
        <w:rPr>
          <w:color w:val="000000"/>
        </w:rPr>
        <w:t>29315506757</w:t>
      </w:r>
      <w:r>
        <w:rPr>
          <w:color w:val="000000"/>
        </w:rPr>
        <w:t xml:space="preserve">, </w:t>
      </w:r>
      <w:r w:rsidRPr="00D56555">
        <w:rPr>
          <w:b/>
          <w:color w:val="000000"/>
        </w:rPr>
        <w:t>zastupano po Hrvoje Kraljičković, odvjetnik iz Zagreba, Kninski trg 13</w:t>
      </w:r>
      <w:r w:rsidR="003D23C9">
        <w:rPr>
          <w:b/>
          <w:color w:val="000000"/>
        </w:rPr>
        <w:t xml:space="preserve"> uz zakonskog zastupnika Radišić Milana </w:t>
      </w:r>
    </w:p>
    <w:p w:rsidRDefault="00966D3F" w:rsidP="00966D3F" w:rsidR="00966D3F" w:rsidRPr="00E14552">
      <w:pPr>
        <w:pStyle w:val="Zaglavlje"/>
        <w:jc w:val="both"/>
      </w:pPr>
    </w:p>
    <w:p w:rsidRDefault="00966D3F" w:rsidP="00966D3F" w:rsidR="00966D3F" w:rsidRPr="00E14552">
      <w:pPr>
        <w:pStyle w:val="Zaglavlje"/>
        <w:jc w:val="both"/>
      </w:pPr>
      <w:r w:rsidRPr="00E14552">
        <w:t xml:space="preserve">Utvrđuje se da su na današnje ročište pristupili sljedeći vjerovnici: </w:t>
      </w:r>
    </w:p>
    <w:p w:rsidRDefault="00966D3F" w:rsidP="00966D3F" w:rsidR="00966D3F" w:rsidRPr="00E14552">
      <w:pPr>
        <w:pStyle w:val="Zaglavlje"/>
        <w:jc w:val="both"/>
      </w:pPr>
    </w:p>
    <w:p w:rsidRDefault="00966D3F" w:rsidP="00966D3F" w:rsidR="00966D3F" w:rsidRPr="004C26DF">
      <w:pPr>
        <w:pStyle w:val="Bezproreda"/>
        <w:jc w:val="both"/>
      </w:pPr>
      <w:r w:rsidRPr="004C26DF">
        <w:t>A.Merati &amp; C. C</w:t>
      </w:r>
      <w:r>
        <w:t xml:space="preserve">artiera di Laveno Spa, </w:t>
      </w:r>
      <w:r w:rsidRPr="004C26DF">
        <w:t>VIA SILVIO PELLICO 5, 21014 LAVENO MOMBELLO</w:t>
      </w:r>
      <w:r w:rsidR="00C04BDA">
        <w:t xml:space="preserve"> – pun. Petra Bilić, odvj. U zz za odvj. Marka Krpana</w:t>
      </w:r>
    </w:p>
    <w:p w:rsidRDefault="00966D3F" w:rsidP="00966D3F" w:rsidR="00966D3F" w:rsidRPr="004C26DF">
      <w:pPr>
        <w:pStyle w:val="Bezproreda"/>
        <w:jc w:val="both"/>
      </w:pPr>
      <w:r w:rsidRPr="004C26DF">
        <w:t>ADMIRAL TISAK društvo s ograničenom odgo</w:t>
      </w:r>
      <w:r>
        <w:t xml:space="preserve">vornošću za tiskanje i trgovinu, OIB: 13125981371, Tomislavova 67, 32272 </w:t>
      </w:r>
      <w:r w:rsidRPr="004C26DF">
        <w:t>Cerna</w:t>
      </w:r>
    </w:p>
    <w:p w:rsidRDefault="00966D3F" w:rsidP="00966D3F" w:rsidR="00966D3F" w:rsidRPr="004C26DF">
      <w:pPr>
        <w:pStyle w:val="Bezproreda"/>
        <w:jc w:val="both"/>
      </w:pPr>
      <w:r w:rsidRPr="004C26DF">
        <w:t>ALLIANZ ZAGREB</w:t>
      </w:r>
      <w:r>
        <w:t xml:space="preserve"> dioničko društvo za osiguranje, OIB: </w:t>
      </w:r>
      <w:r w:rsidRPr="004C26DF">
        <w:t>23759810849</w:t>
      </w:r>
      <w:r>
        <w:t xml:space="preserve">, </w:t>
      </w:r>
      <w:r w:rsidRPr="004C26DF">
        <w:t>Heinzelova 70, 10000 Zagreb</w:t>
      </w:r>
    </w:p>
    <w:p w:rsidRDefault="00966D3F" w:rsidP="00966D3F" w:rsidR="00966D3F" w:rsidRPr="004C26DF">
      <w:pPr>
        <w:pStyle w:val="Bezproreda"/>
        <w:jc w:val="both"/>
      </w:pPr>
      <w:r w:rsidRPr="004C26DF">
        <w:t>ALU PACK PLASTIC društvo s ograničenom odgovornošću za</w:t>
      </w:r>
      <w:r>
        <w:t xml:space="preserve"> proizvodnju, trgovinu i usluge, OIB: 95975992825, </w:t>
      </w:r>
      <w:r w:rsidRPr="004C26DF">
        <w:t>Slavonska avenija 24 a, 10000 Zagreb</w:t>
      </w:r>
    </w:p>
    <w:p w:rsidRDefault="00966D3F" w:rsidP="00966D3F" w:rsidR="00966D3F" w:rsidRPr="004C26DF">
      <w:pPr>
        <w:pStyle w:val="Bezproreda"/>
        <w:jc w:val="both"/>
      </w:pPr>
      <w:r w:rsidRPr="004C26DF">
        <w:t>ANTA</w:t>
      </w:r>
      <w:r>
        <w:t xml:space="preserve">RES REVIZIJA d.o.o. za reviziju, OIB: 52011850372, </w:t>
      </w:r>
      <w:r w:rsidRPr="004C26DF">
        <w:t>Heinzelova 62 a, 10000 Zagreb</w:t>
      </w:r>
    </w:p>
    <w:p w:rsidRDefault="00966D3F" w:rsidP="00966D3F" w:rsidR="00966D3F" w:rsidRPr="004C26DF">
      <w:pPr>
        <w:pStyle w:val="Bezproreda"/>
        <w:jc w:val="both"/>
      </w:pPr>
      <w:r w:rsidRPr="004C26DF">
        <w:t>ARBUROŽA društvo s ograničenom odgovornošću za upravljanje i održa</w:t>
      </w:r>
      <w:r>
        <w:t xml:space="preserve">vanje javnih i zelenih površina, OIB: 65785118677, </w:t>
      </w:r>
      <w:r w:rsidRPr="004C26DF">
        <w:t>Čiponjac jug 6, 53291 Novalja</w:t>
      </w:r>
    </w:p>
    <w:p w:rsidRDefault="00966D3F" w:rsidP="00966D3F" w:rsidR="00966D3F" w:rsidRPr="004C26DF">
      <w:pPr>
        <w:pStyle w:val="Bezproreda"/>
        <w:jc w:val="both"/>
      </w:pPr>
      <w:r w:rsidRPr="004C26DF">
        <w:t xml:space="preserve">ASTARTA d.o.o. za grafičku pripremu i </w:t>
      </w:r>
      <w:r>
        <w:t xml:space="preserve">usluge, OIB: 73493082524, </w:t>
      </w:r>
      <w:r w:rsidRPr="004C26DF">
        <w:t>Doverska 1, 21000 Split</w:t>
      </w:r>
    </w:p>
    <w:p w:rsidRDefault="00966D3F" w:rsidP="00966D3F" w:rsidR="00966D3F" w:rsidRPr="004C26DF">
      <w:pPr>
        <w:pStyle w:val="Bezproreda"/>
        <w:jc w:val="both"/>
      </w:pPr>
      <w:r w:rsidRPr="004C26DF">
        <w:t>AUTO EXCLUSIVE društvo s ograničenom odgovornošću za održav</w:t>
      </w:r>
      <w:r>
        <w:t xml:space="preserve">anje i trgovinu motornih vozila, OIB: 16676796187, </w:t>
      </w:r>
      <w:r w:rsidRPr="004C26DF">
        <w:t>Broz Mate 5, 10360 Sesvete</w:t>
      </w:r>
    </w:p>
    <w:p w:rsidRDefault="00966D3F" w:rsidP="00966D3F" w:rsidR="00966D3F" w:rsidRPr="004C26DF">
      <w:pPr>
        <w:pStyle w:val="Bezproreda"/>
        <w:jc w:val="both"/>
      </w:pPr>
      <w:r w:rsidRPr="004C26DF">
        <w:t>AUTO GAŠPARIĆ d.o.o. za</w:t>
      </w:r>
      <w:r>
        <w:t xml:space="preserve"> proizvodnju, trgovinu i usluge, OIB: </w:t>
      </w:r>
      <w:r w:rsidRPr="004C26DF">
        <w:t>69565927095</w:t>
      </w:r>
      <w:r>
        <w:t xml:space="preserve">, </w:t>
      </w:r>
      <w:r w:rsidRPr="004C26DF">
        <w:t>Staro Čiče, Velikogorička 19a, 10410 Velika Gorica</w:t>
      </w:r>
    </w:p>
    <w:p w:rsidRDefault="00966D3F" w:rsidP="00966D3F" w:rsidR="00966D3F" w:rsidRPr="004C26DF">
      <w:pPr>
        <w:pStyle w:val="Bezproreda"/>
        <w:jc w:val="both"/>
      </w:pPr>
      <w:r w:rsidRPr="004C26DF">
        <w:t>AUTO GRIFON društvo s ograničenom od</w:t>
      </w:r>
      <w:r>
        <w:t xml:space="preserve">govornošću za trgovinu i usluge, OIB: 36117467723, </w:t>
      </w:r>
      <w:r w:rsidRPr="004C26DF">
        <w:t>Koledovčina 8, 10000 Zagreb</w:t>
      </w:r>
    </w:p>
    <w:p w:rsidRDefault="00966D3F" w:rsidP="00966D3F" w:rsidR="00966D3F" w:rsidRPr="004C26DF">
      <w:pPr>
        <w:pStyle w:val="Bezproreda"/>
        <w:jc w:val="both"/>
      </w:pPr>
      <w:r w:rsidRPr="004C26DF">
        <w:t>AUTO-MOTO MA</w:t>
      </w:r>
      <w:r>
        <w:t xml:space="preserve">NIA d.o.o. za trgovinu i usluge, OIB: 36068233016, </w:t>
      </w:r>
      <w:r w:rsidRPr="004C26DF">
        <w:t>Petra Zrinskog 63, 31551 Belišće</w:t>
      </w:r>
    </w:p>
    <w:p w:rsidRDefault="00966D3F" w:rsidP="00966D3F" w:rsidR="00966D3F" w:rsidRPr="004C26DF">
      <w:pPr>
        <w:pStyle w:val="Bezproreda"/>
        <w:jc w:val="both"/>
      </w:pPr>
      <w:r w:rsidRPr="004C26DF">
        <w:t>AUTOPRAONICA SZABO d.o.o</w:t>
      </w:r>
      <w:r>
        <w:t xml:space="preserve">. za trgovinu i usluge, OIB: 72083773219, </w:t>
      </w:r>
      <w:r w:rsidRPr="004C26DF">
        <w:t>Avenija Dubrovnik 9, 10000 Zagreb</w:t>
      </w:r>
    </w:p>
    <w:p w:rsidRDefault="00966D3F" w:rsidP="00966D3F" w:rsidR="00966D3F" w:rsidRPr="004C26DF">
      <w:pPr>
        <w:pStyle w:val="Bezproreda"/>
        <w:jc w:val="both"/>
      </w:pPr>
      <w:r w:rsidRPr="004C26DF">
        <w:t>BANKO TRANSPORT, prijevoz, usluge i turistička agencija, dru</w:t>
      </w:r>
      <w:r>
        <w:t xml:space="preserve">štvo s ograničenom odgovornošću, OIB: 78169601466, </w:t>
      </w:r>
      <w:r w:rsidRPr="004C26DF">
        <w:t>Banki 28, 52444 Tinjan</w:t>
      </w:r>
    </w:p>
    <w:p w:rsidRDefault="00966D3F" w:rsidP="00966D3F" w:rsidR="00966D3F" w:rsidRPr="004C26DF">
      <w:pPr>
        <w:pStyle w:val="Bezproreda"/>
        <w:jc w:val="both"/>
      </w:pPr>
      <w:r w:rsidRPr="004C26DF">
        <w:t>BAŽDAR društvo s ograničenom odgovornošću za instalacijske i</w:t>
      </w:r>
      <w:r>
        <w:t xml:space="preserve"> završne radove u graditeljstvu, OIB: 39895661215, </w:t>
      </w:r>
      <w:r w:rsidRPr="004C26DF">
        <w:t>Ujevića Tina 5, 31551 Belišće</w:t>
      </w:r>
    </w:p>
    <w:p w:rsidRDefault="00966D3F" w:rsidP="00966D3F" w:rsidR="00966D3F" w:rsidRPr="004C26DF">
      <w:pPr>
        <w:pStyle w:val="Bezproreda"/>
        <w:jc w:val="both"/>
      </w:pPr>
      <w:r w:rsidRPr="004C26DF">
        <w:t>Bisaće d.o.o</w:t>
      </w:r>
      <w:r>
        <w:t xml:space="preserve">. turistička agencija za usluge, OIB: 15349293077, </w:t>
      </w:r>
      <w:r w:rsidRPr="004C26DF">
        <w:t>Francesca Tenchinija 2 a, 10000 Zagreb</w:t>
      </w:r>
      <w:r w:rsidR="002634AD">
        <w:t xml:space="preserve"> – pun. Ivan Kapor, odvj. </w:t>
      </w:r>
    </w:p>
    <w:p w:rsidRDefault="00966D3F" w:rsidP="00966D3F" w:rsidR="00966D3F" w:rsidRPr="004C26DF">
      <w:pPr>
        <w:pStyle w:val="Bezproreda"/>
        <w:jc w:val="both"/>
      </w:pPr>
      <w:r w:rsidRPr="004C26DF">
        <w:lastRenderedPageBreak/>
        <w:t>BIGRAF, d</w:t>
      </w:r>
      <w:r>
        <w:t xml:space="preserve">.o.o. za trgovinu i proizvodnju, OIB: 17981771148, </w:t>
      </w:r>
      <w:r w:rsidRPr="004C26DF">
        <w:t>Macanovićeva 1, 10000 Zagreb</w:t>
      </w:r>
    </w:p>
    <w:p w:rsidRDefault="00966D3F" w:rsidP="00966D3F" w:rsidR="00966D3F" w:rsidRPr="004C26DF">
      <w:pPr>
        <w:pStyle w:val="Bezproreda"/>
        <w:jc w:val="both"/>
      </w:pPr>
      <w:r w:rsidRPr="004C26DF">
        <w:t>BILIĆ-</w:t>
      </w:r>
      <w:r>
        <w:t xml:space="preserve">ERIĆ d.o.o. za privatnu zaštitu, OIB: </w:t>
      </w:r>
      <w:r w:rsidRPr="004C26DF">
        <w:t>68580128211</w:t>
      </w:r>
      <w:r>
        <w:t xml:space="preserve">, </w:t>
      </w:r>
      <w:r w:rsidRPr="004C26DF">
        <w:t>Ljudevita Posavskog 3, Trgovački centar Millennijum, 10360 Sesvete</w:t>
      </w:r>
    </w:p>
    <w:p w:rsidRDefault="00966D3F" w:rsidP="00966D3F" w:rsidR="00966D3F" w:rsidRPr="004C26DF">
      <w:pPr>
        <w:pStyle w:val="Bezproreda"/>
        <w:jc w:val="both"/>
      </w:pPr>
      <w:r w:rsidRPr="004C26DF">
        <w:t>BIZ-PLIMA d.o.o. z</w:t>
      </w:r>
      <w:r>
        <w:t xml:space="preserve">a trgovinu, uvoz-izvoz i usluge, OIB: 88755741866, </w:t>
      </w:r>
      <w:r w:rsidRPr="004C26DF">
        <w:t>Baranjska 10, 10000 Zagreb</w:t>
      </w:r>
    </w:p>
    <w:p w:rsidRDefault="00966D3F" w:rsidP="00966D3F" w:rsidR="00966D3F" w:rsidRPr="004C26DF">
      <w:pPr>
        <w:pStyle w:val="Bezproreda"/>
        <w:jc w:val="both"/>
      </w:pPr>
      <w:r w:rsidRPr="004C26DF">
        <w:t>BOA PROMOC</w:t>
      </w:r>
      <w:r>
        <w:t xml:space="preserve">IJA d.o.o. za trgovinu i usluge, OIB: 22002669291, </w:t>
      </w:r>
      <w:r w:rsidRPr="004C26DF">
        <w:t>Heinzelova 34, 10000 Zagreb</w:t>
      </w:r>
    </w:p>
    <w:p w:rsidRDefault="00966D3F" w:rsidP="00966D3F" w:rsidR="00966D3F" w:rsidRPr="004C26DF">
      <w:pPr>
        <w:pStyle w:val="Bezproreda"/>
        <w:jc w:val="both"/>
      </w:pPr>
      <w:r w:rsidRPr="004C26DF">
        <w:t>BRUN</w:t>
      </w:r>
      <w:r>
        <w:t xml:space="preserve">NEA d.o.o. za usluge i trgovinu, OIB: 13823464045, </w:t>
      </w:r>
      <w:r w:rsidRPr="004C26DF">
        <w:t>Savski gaj VII put 2a, 10000 Zagreb</w:t>
      </w:r>
    </w:p>
    <w:p w:rsidRDefault="00966D3F" w:rsidP="00966D3F" w:rsidR="00966D3F" w:rsidRPr="004C26DF">
      <w:pPr>
        <w:pStyle w:val="Bezproreda"/>
        <w:jc w:val="both"/>
      </w:pPr>
      <w:r w:rsidRPr="004C26DF">
        <w:t xml:space="preserve">Büsscher Hoffmann - </w:t>
      </w:r>
      <w:r>
        <w:t xml:space="preserve">hidroizolacijski sistemi d.o.o., OIB: 01633868005, </w:t>
      </w:r>
      <w:r w:rsidRPr="004C26DF">
        <w:t>Draganići 16a, 10000 Zagreb</w:t>
      </w:r>
    </w:p>
    <w:p w:rsidRDefault="00966D3F" w:rsidP="00966D3F" w:rsidR="00966D3F" w:rsidRPr="004C26DF">
      <w:pPr>
        <w:pStyle w:val="Bezproreda"/>
        <w:jc w:val="both"/>
      </w:pPr>
      <w:r w:rsidRPr="004C26DF">
        <w:t>CARTI</w:t>
      </w:r>
      <w:r>
        <w:t xml:space="preserve">ERA DI FERRARA S.P.A., </w:t>
      </w:r>
      <w:r w:rsidRPr="004C26DF">
        <w:t>VIA MARCONI 69, 44122 FERRARA</w:t>
      </w:r>
    </w:p>
    <w:p w:rsidRDefault="00966D3F" w:rsidP="00966D3F" w:rsidR="00966D3F" w:rsidRPr="004C26DF">
      <w:pPr>
        <w:pStyle w:val="Bezproreda"/>
        <w:jc w:val="both"/>
      </w:pPr>
      <w:r>
        <w:t xml:space="preserve">CARTIERA FORNACI S.P.A., OIB: 49555591298, </w:t>
      </w:r>
      <w:r w:rsidRPr="004C26DF">
        <w:t>VIA FORNACI 16, 5721054 FAGNANO OLONA</w:t>
      </w:r>
      <w:r w:rsidR="00C970FF">
        <w:t xml:space="preserve"> – pun. Andrej Ležajić, odvj. </w:t>
      </w:r>
    </w:p>
    <w:p w:rsidRDefault="00966D3F" w:rsidP="00966D3F" w:rsidR="00966D3F" w:rsidRPr="004C26DF">
      <w:pPr>
        <w:pStyle w:val="Bezproreda"/>
        <w:jc w:val="both"/>
      </w:pPr>
      <w:r w:rsidRPr="004C26DF">
        <w:t>CENTAR ZA VO</w:t>
      </w:r>
      <w:r>
        <w:t xml:space="preserve">ZILA HRVATSKE, dioničko društvo, OIB: 73294314024, </w:t>
      </w:r>
      <w:r w:rsidRPr="004C26DF">
        <w:t>Capraška 6, 10000 Zagreb</w:t>
      </w:r>
    </w:p>
    <w:p w:rsidRDefault="00966D3F" w:rsidP="00966D3F" w:rsidR="00966D3F" w:rsidRPr="004C26DF">
      <w:pPr>
        <w:pStyle w:val="Bezproreda"/>
        <w:jc w:val="both"/>
      </w:pPr>
      <w:r w:rsidRPr="004C26DF">
        <w:t>CHROMOS MB društvo s ograničenom o</w:t>
      </w:r>
      <w:r>
        <w:t xml:space="preserve">dgovornošću za proizvodnju boja, OIB: 46230517303, </w:t>
      </w:r>
      <w:r w:rsidRPr="004C26DF">
        <w:t>N.Š. Zrinskog bb, 10430 Samobor</w:t>
      </w:r>
    </w:p>
    <w:p w:rsidRDefault="00966D3F" w:rsidP="00966D3F" w:rsidR="00966D3F" w:rsidRPr="004C26DF">
      <w:pPr>
        <w:pStyle w:val="Bezproreda"/>
        <w:jc w:val="both"/>
      </w:pPr>
      <w:r w:rsidRPr="004C26DF">
        <w:t>CIPRIJANOVIĆ društvo s ograničenom odgovornošću za preradu i proizvodnju proizvoda od drva, unutraš</w:t>
      </w:r>
      <w:r>
        <w:t xml:space="preserve">nju i vanjsku trgovinu i usluge, OIB: 71602716836, </w:t>
      </w:r>
      <w:r w:rsidRPr="004C26DF">
        <w:t>Bjeljevina</w:t>
      </w:r>
      <w:r>
        <w:t xml:space="preserve"> </w:t>
      </w:r>
      <w:r w:rsidRPr="004C26DF">
        <w:t>bb, 33515 Orahovica</w:t>
      </w:r>
    </w:p>
    <w:p w:rsidRDefault="00966D3F" w:rsidP="00966D3F" w:rsidR="00966D3F" w:rsidRPr="004C26DF">
      <w:pPr>
        <w:pStyle w:val="Bezproreda"/>
        <w:jc w:val="both"/>
      </w:pPr>
      <w:r w:rsidRPr="004C26DF">
        <w:t>CREDO d.o.o. za grafičko, elektrotehničku, plastičnu proiz</w:t>
      </w:r>
      <w:r>
        <w:t xml:space="preserve">vodnju i trgovinu, OIB: 90255415493, </w:t>
      </w:r>
      <w:r w:rsidRPr="004C26DF">
        <w:t>Ulica Javora 12, 31000 Osijek</w:t>
      </w:r>
    </w:p>
    <w:p w:rsidRDefault="00966D3F" w:rsidP="00966D3F" w:rsidR="00966D3F" w:rsidRPr="004C26DF">
      <w:pPr>
        <w:pStyle w:val="Bezproreda"/>
        <w:jc w:val="both"/>
      </w:pPr>
      <w:r>
        <w:t xml:space="preserve">CRO EKSPRES d.o.o. za usluge, OIB: 81356145197, </w:t>
      </w:r>
      <w:r w:rsidRPr="004C26DF">
        <w:t>5. Rudeški ogranak 24, 10000 Zagreb</w:t>
      </w:r>
      <w:r w:rsidR="00BC5636">
        <w:t xml:space="preserve"> – pun. Gorjano Batelić, odvj. U zz za odvj. Vladimira Koprivnjaka</w:t>
      </w:r>
    </w:p>
    <w:p w:rsidRDefault="00966D3F" w:rsidP="00966D3F" w:rsidR="00966D3F" w:rsidRPr="004C26DF">
      <w:pPr>
        <w:pStyle w:val="Bezproreda"/>
        <w:jc w:val="both"/>
      </w:pPr>
      <w:r>
        <w:t xml:space="preserve">CROATIA osiguranje d.d., OIB: 26187994862, </w:t>
      </w:r>
      <w:r w:rsidRPr="004C26DF">
        <w:t>Vatroslava Jagića 33, 10000 Zagreb</w:t>
      </w:r>
    </w:p>
    <w:p w:rsidRDefault="00966D3F" w:rsidP="00966D3F" w:rsidR="00966D3F" w:rsidRPr="004C26DF">
      <w:pPr>
        <w:pStyle w:val="Bezproreda"/>
        <w:jc w:val="both"/>
      </w:pPr>
      <w:r w:rsidRPr="004C26DF">
        <w:t xml:space="preserve">CROMARIS </w:t>
      </w:r>
      <w:r>
        <w:t xml:space="preserve">dioničko društvo za marikulturu, OIB: </w:t>
      </w:r>
      <w:r w:rsidRPr="004C26DF">
        <w:t>5892160</w:t>
      </w:r>
      <w:r>
        <w:t xml:space="preserve">8350, </w:t>
      </w:r>
      <w:r w:rsidRPr="004C26DF">
        <w:t>Gaženička cesta 4/b, 23000 Zadar</w:t>
      </w:r>
    </w:p>
    <w:p w:rsidRDefault="00966D3F" w:rsidP="00966D3F" w:rsidR="00966D3F" w:rsidRPr="004C26DF">
      <w:pPr>
        <w:pStyle w:val="Bezproreda"/>
        <w:jc w:val="both"/>
      </w:pPr>
      <w:r>
        <w:t xml:space="preserve">RAJKO ČULJAK, OIB: 53091835347, </w:t>
      </w:r>
      <w:r w:rsidRPr="004C26DF">
        <w:t>IVANA ZAJCA 12, 35000 SLAVONSKI BROD</w:t>
      </w:r>
    </w:p>
    <w:p w:rsidRDefault="00966D3F" w:rsidP="00966D3F" w:rsidR="00966D3F" w:rsidRPr="004C26DF">
      <w:pPr>
        <w:pStyle w:val="Bezproreda"/>
        <w:jc w:val="both"/>
      </w:pPr>
      <w:r w:rsidRPr="004C26DF">
        <w:t>DIZ</w:t>
      </w:r>
      <w:r>
        <w:t xml:space="preserve">MAR d.o.o. za trgovinu i usluge, OIB: 42645058618, </w:t>
      </w:r>
      <w:r w:rsidRPr="004C26DF">
        <w:t>Majstorska 5, 10000 Zagreb</w:t>
      </w:r>
    </w:p>
    <w:p w:rsidRDefault="00966D3F" w:rsidP="00966D3F" w:rsidR="00966D3F" w:rsidRPr="004C26DF">
      <w:pPr>
        <w:pStyle w:val="Bezproreda"/>
        <w:jc w:val="both"/>
      </w:pPr>
      <w:r>
        <w:t xml:space="preserve">DOMI, VL. DARIO GAJIĆ, OIB: 42910475032, </w:t>
      </w:r>
      <w:r w:rsidRPr="004C26DF">
        <w:t>DUBRAVICA 25, 10000 ZAGREB</w:t>
      </w:r>
    </w:p>
    <w:p w:rsidRDefault="00966D3F" w:rsidP="00966D3F" w:rsidR="00966D3F" w:rsidRPr="004C26DF">
      <w:pPr>
        <w:pStyle w:val="Bezproreda"/>
        <w:jc w:val="both"/>
      </w:pPr>
      <w:r w:rsidRPr="004C26DF">
        <w:t>DRENIK društvo s ograničenom odgovornošću za</w:t>
      </w:r>
      <w:r>
        <w:t xml:space="preserve"> trgovinu, proizvodnju i usluge, OIB: 52793468200, </w:t>
      </w:r>
      <w:r w:rsidRPr="004C26DF">
        <w:t>Slavonska avenija 24a, 10000 Zagreb</w:t>
      </w:r>
      <w:r w:rsidR="00484932">
        <w:t xml:space="preserve"> – pun. Sanja Ribarić, odvj. I zakonski zastupnik Marijana Tudović</w:t>
      </w:r>
    </w:p>
    <w:p w:rsidRDefault="00966D3F" w:rsidP="00966D3F" w:rsidR="00966D3F" w:rsidRPr="004C26DF">
      <w:pPr>
        <w:pStyle w:val="Bezproreda"/>
        <w:jc w:val="both"/>
      </w:pPr>
      <w:r w:rsidRPr="004C26DF">
        <w:t xml:space="preserve">DREZGA društvo s ograničenom odgovornošću </w:t>
      </w:r>
      <w:r>
        <w:t xml:space="preserve">za unutarnju i vanjsku trgovinu, OIB: 46535283602, </w:t>
      </w:r>
      <w:r w:rsidRPr="004C26DF">
        <w:t>Obrtnička 2, 10431 Rakitje</w:t>
      </w:r>
    </w:p>
    <w:p w:rsidRDefault="00966D3F" w:rsidP="00966D3F" w:rsidR="00966D3F" w:rsidRPr="004C26DF">
      <w:pPr>
        <w:pStyle w:val="Bezproreda"/>
        <w:jc w:val="both"/>
      </w:pPr>
      <w:r w:rsidRPr="004C26DF">
        <w:t>DS Smith Belišće Croatia društvo s ograničenom odgovornošću za proizvod</w:t>
      </w:r>
      <w:r>
        <w:t xml:space="preserve">nju papira i kartonske ambalaže, OIB: 67131617872, </w:t>
      </w:r>
      <w:r w:rsidRPr="004C26DF">
        <w:t>Vijenac Salamona Heinricha Gutmanna 30, 31551 Belišće</w:t>
      </w:r>
    </w:p>
    <w:p w:rsidRDefault="00966D3F" w:rsidP="00966D3F" w:rsidR="00966D3F" w:rsidRPr="004C26DF">
      <w:pPr>
        <w:pStyle w:val="Bezproreda"/>
        <w:jc w:val="both"/>
      </w:pPr>
      <w:r w:rsidRPr="004C26DF">
        <w:t>EDI</w:t>
      </w:r>
      <w:r>
        <w:t xml:space="preserve">N-KOM d.o.o. za promet i usluge, OIB: </w:t>
      </w:r>
      <w:r w:rsidRPr="004C26DF">
        <w:t>24478211698</w:t>
      </w:r>
      <w:r>
        <w:t xml:space="preserve">, </w:t>
      </w:r>
      <w:r w:rsidRPr="004C26DF">
        <w:t>Križna cesta 7, 10000 Zagreb</w:t>
      </w:r>
    </w:p>
    <w:p w:rsidRDefault="00966D3F" w:rsidP="00966D3F" w:rsidR="00966D3F" w:rsidRPr="004C26DF">
      <w:pPr>
        <w:pStyle w:val="Bezproreda"/>
        <w:jc w:val="both"/>
      </w:pPr>
      <w:r w:rsidRPr="004C26DF">
        <w:t>EKO-EKSPRES d.o.o. za proizvod</w:t>
      </w:r>
      <w:r>
        <w:t xml:space="preserve">nju, usluge i trgovinu, OIB: 10543181635, </w:t>
      </w:r>
      <w:r w:rsidRPr="004C26DF">
        <w:t>Bartula Kašića 4, 10000 Zagreb</w:t>
      </w:r>
    </w:p>
    <w:p w:rsidRDefault="00966D3F" w:rsidP="00966D3F" w:rsidR="00966D3F" w:rsidRPr="004C26DF">
      <w:pPr>
        <w:pStyle w:val="Bezproreda"/>
        <w:jc w:val="both"/>
      </w:pPr>
      <w:r w:rsidRPr="004C26DF">
        <w:t>EKO-FLOR PLUS d.o.o.</w:t>
      </w:r>
      <w:r>
        <w:t xml:space="preserve"> za komunalne usluge i trgovinu, OIB: 50730247993, </w:t>
      </w:r>
      <w:r w:rsidRPr="004C26DF">
        <w:t>Mokrice 180C, 49243 Oroslavje</w:t>
      </w:r>
    </w:p>
    <w:p w:rsidRDefault="00966D3F" w:rsidP="00966D3F" w:rsidR="00966D3F" w:rsidRPr="004C26DF">
      <w:pPr>
        <w:pStyle w:val="Bezproreda"/>
        <w:jc w:val="both"/>
      </w:pPr>
      <w:r w:rsidRPr="004C26DF">
        <w:t>Englmayer Zagreb d.o</w:t>
      </w:r>
      <w:r>
        <w:t xml:space="preserve">.o. za međunarodno otpremništvo, OIB: 66346732180, </w:t>
      </w:r>
      <w:r w:rsidRPr="004C26DF">
        <w:t>Slavonska avenija 24 a, 10000 Zagreb</w:t>
      </w:r>
      <w:r w:rsidR="00C04BDA">
        <w:t xml:space="preserve"> – pun. Slaven Martić, odvj. </w:t>
      </w:r>
    </w:p>
    <w:p w:rsidRDefault="00966D3F" w:rsidP="00966D3F" w:rsidR="00966D3F" w:rsidRPr="004C26DF">
      <w:pPr>
        <w:pStyle w:val="Bezproreda"/>
        <w:jc w:val="both"/>
      </w:pPr>
      <w:r w:rsidRPr="004C26DF">
        <w:t>ENERGOATEST ZAŠTITA d.o.o. za ispitivanja, ospos</w:t>
      </w:r>
      <w:r>
        <w:t xml:space="preserve">obljavanja, procjene i sanacije, OIB: 67546770608, </w:t>
      </w:r>
      <w:r w:rsidRPr="004C26DF">
        <w:t>Potočnjakova 4, 10000 Zagreb</w:t>
      </w:r>
    </w:p>
    <w:p w:rsidRDefault="00966D3F" w:rsidP="00966D3F" w:rsidR="00966D3F" w:rsidRPr="004C26DF">
      <w:pPr>
        <w:pStyle w:val="Bezproreda"/>
        <w:jc w:val="both"/>
      </w:pPr>
      <w:r w:rsidRPr="004C26DF">
        <w:t>ERDUTSKI VINOGRADI dru</w:t>
      </w:r>
      <w:r>
        <w:t xml:space="preserve">štvo s ograničenom odgovornošću, OIB: 00307094055, </w:t>
      </w:r>
      <w:r w:rsidRPr="004C26DF">
        <w:t>Trg Branka Hercega 1, 31226 Erdut</w:t>
      </w:r>
    </w:p>
    <w:p w:rsidRDefault="00966D3F" w:rsidP="00966D3F" w:rsidR="00966D3F" w:rsidRPr="004C26DF">
      <w:pPr>
        <w:pStyle w:val="Bezproreda"/>
        <w:jc w:val="both"/>
      </w:pPr>
      <w:r w:rsidRPr="004C26DF">
        <w:t>ERSTE CARD CLUB društvo s ograničenom odgovornošću za fi</w:t>
      </w:r>
      <w:r>
        <w:t xml:space="preserve">nancijsko posredovanje i usluge, OIB: 85941596441, </w:t>
      </w:r>
      <w:r w:rsidRPr="004C26DF">
        <w:t>Ulica Frana Folnegovića 6, 10000 Zagreb</w:t>
      </w:r>
      <w:r w:rsidR="00AB581E">
        <w:t xml:space="preserve"> – pun. Mateja Vidjak, odvj. Vježbenik u OD-Leko i partneri</w:t>
      </w:r>
    </w:p>
    <w:p w:rsidRDefault="00966D3F" w:rsidP="00966D3F" w:rsidR="00966D3F" w:rsidRPr="004C26DF">
      <w:pPr>
        <w:pStyle w:val="Bezproreda"/>
        <w:jc w:val="both"/>
      </w:pPr>
      <w:r w:rsidRPr="004C26DF">
        <w:lastRenderedPageBreak/>
        <w:t>ETI-TISAK d.o.o. za</w:t>
      </w:r>
      <w:r>
        <w:t xml:space="preserve"> proizvodnju, trgovinu i usluge, OIB: </w:t>
      </w:r>
      <w:r w:rsidRPr="004C26DF">
        <w:t>13076543483</w:t>
      </w:r>
      <w:r>
        <w:t>,</w:t>
      </w:r>
      <w:r w:rsidRPr="004C26DF">
        <w:tab/>
        <w:t>Trg Svete Marije Čučerske 9, 10000 Zagreb</w:t>
      </w:r>
    </w:p>
    <w:p w:rsidRDefault="00966D3F" w:rsidP="00966D3F" w:rsidR="00966D3F" w:rsidRPr="004C26DF">
      <w:pPr>
        <w:pStyle w:val="Bezproreda"/>
        <w:jc w:val="both"/>
      </w:pPr>
      <w:r w:rsidRPr="004C26DF">
        <w:t xml:space="preserve">EURO DAUS dioničko društvo za trgovinu i </w:t>
      </w:r>
      <w:r>
        <w:t xml:space="preserve">servis vozila, OIB: 19212513210, </w:t>
      </w:r>
      <w:r w:rsidRPr="004C26DF">
        <w:t>Put Mostina 1, 21000 Split</w:t>
      </w:r>
    </w:p>
    <w:p w:rsidRDefault="00966D3F" w:rsidP="00966D3F" w:rsidR="00966D3F" w:rsidRPr="004C26DF">
      <w:pPr>
        <w:pStyle w:val="Bezproreda"/>
        <w:jc w:val="both"/>
      </w:pPr>
      <w:r w:rsidRPr="004C26DF">
        <w:t>EUROCOMPANY</w:t>
      </w:r>
      <w:r>
        <w:t xml:space="preserve"> 99 d.o.o. za trgovinu i usluge, OIB: 07407139934, </w:t>
      </w:r>
      <w:r w:rsidRPr="004C26DF">
        <w:t>Frana Kerstečaneka 2 B, 10000 Zagreb</w:t>
      </w:r>
    </w:p>
    <w:p w:rsidRDefault="00966D3F" w:rsidP="00966D3F" w:rsidR="00966D3F" w:rsidRPr="004C26DF">
      <w:pPr>
        <w:pStyle w:val="Bezproreda"/>
        <w:jc w:val="both"/>
      </w:pPr>
      <w:r>
        <w:t xml:space="preserve">Financijska agencija, OIB: 85821130368, </w:t>
      </w:r>
      <w:r w:rsidRPr="004C26DF">
        <w:t>Ulica grada Vukovara 70, 10000 Zagreb</w:t>
      </w:r>
    </w:p>
    <w:p w:rsidRDefault="00966D3F" w:rsidP="00966D3F" w:rsidR="00966D3F" w:rsidRPr="004C26DF">
      <w:pPr>
        <w:pStyle w:val="Bezproreda"/>
        <w:jc w:val="both"/>
      </w:pPr>
      <w:r w:rsidRPr="004C26DF">
        <w:t>Fond za zaštitu okoliša i energetsku uči</w:t>
      </w:r>
      <w:r>
        <w:t xml:space="preserve">nkovitost, OIB: 85828625994, </w:t>
      </w:r>
      <w:r w:rsidRPr="004C26DF">
        <w:t>Radnička cesta 80, 10000 Zagreb</w:t>
      </w:r>
    </w:p>
    <w:p w:rsidRDefault="00966D3F" w:rsidP="00966D3F" w:rsidR="00966D3F" w:rsidRPr="004C26DF">
      <w:pPr>
        <w:pStyle w:val="Bezproreda"/>
        <w:jc w:val="both"/>
      </w:pPr>
      <w:r w:rsidRPr="004C26DF">
        <w:t>FOTON PROMET društvo s ograničenom odgo</w:t>
      </w:r>
      <w:r>
        <w:t xml:space="preserve">voronšću za uvoz-izvoz i usluge, OIB: 99825614646, </w:t>
      </w:r>
      <w:r w:rsidRPr="004C26DF">
        <w:t>Vugrovec, A.Šenoe 25, 10360 Sesvete</w:t>
      </w:r>
    </w:p>
    <w:p w:rsidRDefault="00966D3F" w:rsidP="00966D3F" w:rsidR="00966D3F" w:rsidRPr="004C26DF">
      <w:pPr>
        <w:pStyle w:val="Bezproreda"/>
        <w:jc w:val="both"/>
      </w:pPr>
      <w:r w:rsidRPr="004C26DF">
        <w:t>GABREK-GT društvo s ograničenom od</w:t>
      </w:r>
      <w:r>
        <w:t xml:space="preserve">govornošću za trgovinu i usluge, OIB: 14774782478, </w:t>
      </w:r>
      <w:r w:rsidRPr="004C26DF">
        <w:t>Stanka Vraza 6, 10434 Strmec</w:t>
      </w:r>
    </w:p>
    <w:p w:rsidRDefault="00966D3F" w:rsidP="00966D3F" w:rsidR="00966D3F" w:rsidRPr="004C26DF">
      <w:pPr>
        <w:pStyle w:val="Bezproreda"/>
        <w:jc w:val="both"/>
      </w:pPr>
      <w:r>
        <w:t xml:space="preserve">GRAD BELIŠĆE, OIB: 70663673307, </w:t>
      </w:r>
      <w:r w:rsidRPr="004C26DF">
        <w:t>Vijenac dr. Franje Tuđmana 1, 31551 Belišće</w:t>
      </w:r>
    </w:p>
    <w:p w:rsidRDefault="00966D3F" w:rsidP="00966D3F" w:rsidR="00966D3F" w:rsidRPr="004C26DF">
      <w:pPr>
        <w:pStyle w:val="Bezproreda"/>
        <w:jc w:val="both"/>
      </w:pPr>
      <w:r>
        <w:t xml:space="preserve">GRAD ĐAKOVO, OIB: 23632093169, </w:t>
      </w:r>
      <w:r w:rsidRPr="004C26DF">
        <w:t>Trg dr. Franje Tuđmana 4, 31400 Đakovo</w:t>
      </w:r>
    </w:p>
    <w:p w:rsidRDefault="00966D3F" w:rsidP="00966D3F" w:rsidR="00966D3F" w:rsidRPr="004C26DF">
      <w:pPr>
        <w:pStyle w:val="Bezproreda"/>
        <w:jc w:val="both"/>
      </w:pPr>
      <w:r>
        <w:t xml:space="preserve">GRAD NOVALJA, OIB: 85290822507, </w:t>
      </w:r>
      <w:r w:rsidRPr="004C26DF">
        <w:t>Trg dr. Franje Tuđmana 1, 53291 Novalja</w:t>
      </w:r>
    </w:p>
    <w:p w:rsidRDefault="00966D3F" w:rsidP="00966D3F" w:rsidR="00966D3F" w:rsidRPr="004C26DF">
      <w:pPr>
        <w:pStyle w:val="Bezproreda"/>
        <w:jc w:val="both"/>
      </w:pPr>
      <w:r>
        <w:t xml:space="preserve">GRAD ZAGREB, OIB: 61817894937, </w:t>
      </w:r>
      <w:r w:rsidRPr="004C26DF">
        <w:t>Trg Stjepana Radića 1, 10000 Zagreb</w:t>
      </w:r>
    </w:p>
    <w:p w:rsidRDefault="00966D3F" w:rsidP="00966D3F" w:rsidR="00966D3F" w:rsidRPr="004C26DF">
      <w:pPr>
        <w:pStyle w:val="Bezproreda"/>
        <w:jc w:val="both"/>
      </w:pPr>
      <w:r w:rsidRPr="004C26DF">
        <w:t>GRADSKA PLINARA ZAGREB-OPSKRBA društvo s ograničenom</w:t>
      </w:r>
      <w:r>
        <w:t xml:space="preserve"> odgovornošću za opskrbu plinom, OIB: 74364571096, </w:t>
      </w:r>
      <w:r w:rsidRPr="004C26DF">
        <w:t>Radnička cesta 1, 10000 Zagreb</w:t>
      </w:r>
    </w:p>
    <w:p w:rsidRDefault="00966D3F" w:rsidP="00966D3F" w:rsidR="00966D3F" w:rsidRPr="004C26DF">
      <w:pPr>
        <w:pStyle w:val="Bezproreda"/>
        <w:jc w:val="both"/>
      </w:pPr>
      <w:r>
        <w:t xml:space="preserve">GRAFOPAK, VL. MARTIN OMRČEN, OIB: 63144984624, </w:t>
      </w:r>
      <w:r w:rsidRPr="004C26DF">
        <w:t>SARAJEVSKA 23, 21000 SPLIT</w:t>
      </w:r>
      <w:r w:rsidR="00573619">
        <w:t xml:space="preserve"> – pun. Helena Kovačić Lijović, odvj. U zz za odvj. Borisa Bulja</w:t>
      </w:r>
    </w:p>
    <w:p w:rsidRDefault="00966D3F" w:rsidP="00966D3F" w:rsidR="00966D3F" w:rsidRPr="004C26DF">
      <w:pPr>
        <w:pStyle w:val="Bezproreda"/>
        <w:jc w:val="both"/>
      </w:pPr>
      <w:r w:rsidRPr="004C26DF">
        <w:t>GS1 CROATIA - HRVATSKO UDRUŽENJE ZA AUTOMATSKU IDENTIFIKACIJU, ELEKTRONIČKU RAZMJENU PODATAKA I U</w:t>
      </w:r>
      <w:r>
        <w:t xml:space="preserve">PRAVLJANJE POSLOVNIM  PROCESIMA, OIB: 03365973101, </w:t>
      </w:r>
      <w:r w:rsidRPr="004C26DF">
        <w:t>Preradovićeva 35, 10000 Zagreb</w:t>
      </w:r>
    </w:p>
    <w:p w:rsidRDefault="00966D3F" w:rsidP="00966D3F" w:rsidR="00966D3F" w:rsidRPr="004C26DF">
      <w:pPr>
        <w:pStyle w:val="Bezproreda"/>
        <w:jc w:val="both"/>
      </w:pPr>
      <w:r w:rsidRPr="004C26DF">
        <w:t>GURU TECH jednostavno društvo s ograničenom odgovor</w:t>
      </w:r>
      <w:r>
        <w:t xml:space="preserve">nošću za proizvodnju i trgovinu, OIB: 97985674803, </w:t>
      </w:r>
      <w:r w:rsidRPr="004C26DF">
        <w:t>Gajevo 82 A, 10413 Kravarsko</w:t>
      </w:r>
    </w:p>
    <w:p w:rsidRDefault="00966D3F" w:rsidP="00966D3F" w:rsidR="00966D3F" w:rsidRPr="004C26DF">
      <w:pPr>
        <w:pStyle w:val="Bezproreda"/>
        <w:jc w:val="both"/>
      </w:pPr>
      <w:r w:rsidRPr="004C26DF">
        <w:t>HELIOS HRVATSKA društvo s ograničenom odgovor</w:t>
      </w:r>
      <w:r>
        <w:t xml:space="preserve">nošću za trgovinu boja i lakova, OIB: 51925436571, </w:t>
      </w:r>
      <w:r w:rsidRPr="004C26DF">
        <w:t>Radnička cesta 173d, 10000 Zagreb</w:t>
      </w:r>
    </w:p>
    <w:p w:rsidRDefault="00966D3F" w:rsidP="00966D3F" w:rsidR="00966D3F" w:rsidRPr="004C26DF">
      <w:pPr>
        <w:pStyle w:val="Bezproreda"/>
        <w:jc w:val="both"/>
      </w:pPr>
      <w:r w:rsidRPr="004C26DF">
        <w:t>HEP ELEKTRA d.o.o. z</w:t>
      </w:r>
      <w:r>
        <w:t xml:space="preserve">a opskrbu električnom energijom. OIB: 43965974818, </w:t>
      </w:r>
      <w:r w:rsidRPr="004C26DF">
        <w:t>Ulica grada Vukovara 37, 10000 Zagreb</w:t>
      </w:r>
    </w:p>
    <w:p w:rsidRDefault="00966D3F" w:rsidP="00966D3F" w:rsidR="00966D3F" w:rsidRPr="004C26DF">
      <w:pPr>
        <w:pStyle w:val="Bezproreda"/>
        <w:jc w:val="both"/>
      </w:pPr>
      <w:r w:rsidRPr="004C26DF">
        <w:t>HEP ELEKTRA d.o.o. za opskrb</w:t>
      </w:r>
      <w:r>
        <w:t xml:space="preserve">u električnom energijom, OIB: 43965974818, </w:t>
      </w:r>
      <w:r w:rsidRPr="004C26DF">
        <w:t>Ulica grada Vukovara 37, 10000 Zagreb</w:t>
      </w:r>
    </w:p>
    <w:p w:rsidRDefault="00966D3F" w:rsidP="00966D3F" w:rsidR="00966D3F" w:rsidRPr="004C26DF">
      <w:pPr>
        <w:pStyle w:val="Bezproreda"/>
        <w:jc w:val="both"/>
      </w:pPr>
      <w:r w:rsidRPr="004C26DF">
        <w:t>Hidrobel društvo s ograničen</w:t>
      </w:r>
      <w:r>
        <w:t xml:space="preserve">om odgovornošću za vodne usluge, OIB: 90047074492, </w:t>
      </w:r>
      <w:r w:rsidRPr="004C26DF">
        <w:t>Radnička 1B, 31551 Belišće</w:t>
      </w:r>
    </w:p>
    <w:p w:rsidRDefault="00966D3F" w:rsidP="00966D3F" w:rsidR="00966D3F" w:rsidRPr="004C26DF">
      <w:pPr>
        <w:pStyle w:val="Bezproreda"/>
        <w:jc w:val="both"/>
      </w:pPr>
      <w:r>
        <w:t xml:space="preserve">HP - Hrvatska pošta d.d., OIB: 87311810356, </w:t>
      </w:r>
      <w:r w:rsidRPr="004C26DF">
        <w:t>Jurišićeva 13, 10000 Zagreb</w:t>
      </w:r>
    </w:p>
    <w:p w:rsidRDefault="00966D3F" w:rsidP="00966D3F" w:rsidR="00966D3F" w:rsidRPr="004C26DF">
      <w:pPr>
        <w:pStyle w:val="Bezproreda"/>
        <w:jc w:val="both"/>
      </w:pPr>
      <w:r>
        <w:t xml:space="preserve">Hrvatska radiotelevizija, OIB: 68419124305, </w:t>
      </w:r>
      <w:r w:rsidRPr="004C26DF">
        <w:t>Prisavlje 3, 10000 Zagreb</w:t>
      </w:r>
    </w:p>
    <w:p w:rsidRDefault="00966D3F" w:rsidP="00966D3F" w:rsidR="00966D3F" w:rsidRPr="004C26DF">
      <w:pPr>
        <w:pStyle w:val="Bezproreda"/>
        <w:jc w:val="both"/>
      </w:pPr>
      <w:r w:rsidRPr="004C26DF">
        <w:t>Hrvatske vode, pra</w:t>
      </w:r>
      <w:r>
        <w:t xml:space="preserve">vna osoba za upravljanje vodama, OIB: 28921383001, </w:t>
      </w:r>
      <w:r w:rsidRPr="004C26DF">
        <w:t>Grada Vukovara 220, 10000 Zagreb</w:t>
      </w:r>
    </w:p>
    <w:p w:rsidRDefault="00966D3F" w:rsidP="00966D3F" w:rsidR="00966D3F" w:rsidRPr="004C26DF">
      <w:pPr>
        <w:pStyle w:val="Bezproreda"/>
        <w:jc w:val="both"/>
      </w:pPr>
      <w:r w:rsidRPr="004C26DF">
        <w:t>Hrvatske vode, pra</w:t>
      </w:r>
      <w:r>
        <w:t xml:space="preserve">vna osoba za upravljanje vodama, OIB: 28921383001, </w:t>
      </w:r>
      <w:r w:rsidRPr="004C26DF">
        <w:t>Grada Vukovara 220, 10000 Zagreb</w:t>
      </w:r>
    </w:p>
    <w:p w:rsidRDefault="00966D3F" w:rsidP="00966D3F" w:rsidR="00966D3F" w:rsidRPr="004C26DF">
      <w:pPr>
        <w:pStyle w:val="Bezproreda"/>
        <w:jc w:val="both"/>
      </w:pPr>
      <w:r w:rsidRPr="004C26DF">
        <w:t>Hrv</w:t>
      </w:r>
      <w:r>
        <w:t xml:space="preserve">atski Telekom d.d., OIB: 81793146560, </w:t>
      </w:r>
      <w:r w:rsidRPr="004C26DF">
        <w:t>Roberta Frangeša Mihanovića 9, 10000 Zagreb</w:t>
      </w:r>
    </w:p>
    <w:p w:rsidRDefault="00966D3F" w:rsidP="00966D3F" w:rsidR="00966D3F" w:rsidRPr="004C26DF">
      <w:pPr>
        <w:pStyle w:val="Bezproreda"/>
        <w:jc w:val="both"/>
      </w:pPr>
      <w:r w:rsidRPr="004C26DF">
        <w:t>HRVATSKA AGENCIJA ZA MALO GOSPOD</w:t>
      </w:r>
      <w:r>
        <w:t xml:space="preserve">ARSTVO, INOVACIJE I INVESTICIJE, OIB: 25609559342, </w:t>
      </w:r>
      <w:r w:rsidRPr="004C26DF">
        <w:t>Ksaver 208, 10000 Zagreb</w:t>
      </w:r>
    </w:p>
    <w:p w:rsidRDefault="00966D3F" w:rsidP="00966D3F" w:rsidR="00966D3F" w:rsidRPr="004C26DF">
      <w:pPr>
        <w:pStyle w:val="Bezproreda"/>
        <w:jc w:val="both"/>
      </w:pPr>
      <w:r w:rsidRPr="004C26DF">
        <w:t>HRVATSKA AGENCIJA ZA MALO GOSPOD</w:t>
      </w:r>
      <w:r>
        <w:t xml:space="preserve">ARSTVO, INOVACIJE I INVESTICIJE, OIB: 25609559342, </w:t>
      </w:r>
      <w:r w:rsidRPr="004C26DF">
        <w:t>Ksaver 208, 10000 Zagreb</w:t>
      </w:r>
    </w:p>
    <w:p w:rsidRDefault="00966D3F" w:rsidP="00966D3F" w:rsidR="00966D3F" w:rsidRPr="004C26DF">
      <w:pPr>
        <w:pStyle w:val="Bezproreda"/>
        <w:jc w:val="both"/>
      </w:pPr>
      <w:r w:rsidRPr="004C26DF">
        <w:t>HRVATSKA OSIGURAVAJUĆA KUĆA -</w:t>
      </w:r>
      <w:r>
        <w:t xml:space="preserve"> dioničko društvo za osiguranje, OIB: 00432869176, </w:t>
      </w:r>
      <w:r w:rsidRPr="004C26DF">
        <w:t>Capraška ulica 6, 10000 Zagreb</w:t>
      </w:r>
    </w:p>
    <w:p w:rsidRDefault="00966D3F" w:rsidP="00966D3F" w:rsidR="00966D3F" w:rsidRPr="004C26DF">
      <w:pPr>
        <w:pStyle w:val="Bezproreda"/>
        <w:jc w:val="both"/>
      </w:pPr>
      <w:r>
        <w:t xml:space="preserve">HRVATSKI ZAVOD ZA ZAPOŠLJAVANJE, OIB: 91547293790, </w:t>
      </w:r>
      <w:r w:rsidRPr="004C26DF">
        <w:t>Radnička Cesta 1, 10000 Zagreb</w:t>
      </w:r>
    </w:p>
    <w:p w:rsidRDefault="00966D3F" w:rsidP="00966D3F" w:rsidR="00966D3F" w:rsidRPr="004C26DF">
      <w:pPr>
        <w:pStyle w:val="Bezproreda"/>
        <w:jc w:val="both"/>
      </w:pPr>
      <w:r w:rsidRPr="004C26DF">
        <w:lastRenderedPageBreak/>
        <w:t>HUNOR društvo s ograničenom odgovornošću za automatizacij</w:t>
      </w:r>
      <w:r>
        <w:t xml:space="preserve">u, popravak strojeva i trgovinu, OIB: 70897833190, </w:t>
      </w:r>
      <w:r w:rsidRPr="004C26DF">
        <w:t>Remetinec 42, 10000 Zagreb</w:t>
      </w:r>
    </w:p>
    <w:p w:rsidRDefault="00966D3F" w:rsidP="00966D3F" w:rsidR="00966D3F" w:rsidRPr="004C26DF">
      <w:pPr>
        <w:pStyle w:val="Bezproreda"/>
        <w:jc w:val="both"/>
      </w:pPr>
      <w:r w:rsidRPr="004C26DF">
        <w:t>HUP-ZAGREB dioničko društvo hotelije</w:t>
      </w:r>
      <w:r>
        <w:t xml:space="preserve">rstvo, ugostiteljstvo i turizam, OIB: 66859264899, </w:t>
      </w:r>
      <w:r w:rsidRPr="004C26DF">
        <w:t>Trg Krešimira Ćosića 9, 10000 Zagreb</w:t>
      </w:r>
    </w:p>
    <w:p w:rsidRDefault="00966D3F" w:rsidP="00966D3F" w:rsidR="00966D3F" w:rsidRPr="004C26DF">
      <w:pPr>
        <w:pStyle w:val="Bezproreda"/>
        <w:jc w:val="both"/>
      </w:pPr>
      <w:r w:rsidRPr="004C26DF">
        <w:t>iSERVICE d.o.o. za</w:t>
      </w:r>
      <w:r>
        <w:t xml:space="preserve"> promidžbu, prodaju i promociju, OIB: 39737937925, </w:t>
      </w:r>
      <w:r w:rsidRPr="004C26DF">
        <w:t>Ulica grada Vukovara 20, 10000 Zagreb</w:t>
      </w:r>
    </w:p>
    <w:p w:rsidRDefault="00966D3F" w:rsidP="00966D3F" w:rsidR="00966D3F" w:rsidRPr="004C26DF">
      <w:pPr>
        <w:pStyle w:val="Bezproreda"/>
        <w:jc w:val="both"/>
      </w:pPr>
      <w:r>
        <w:t xml:space="preserve">IMPOL 2000 D.D., </w:t>
      </w:r>
      <w:r w:rsidRPr="004C26DF">
        <w:t>Partizanska ulica 3, 82310 Slovenska Bistrica</w:t>
      </w:r>
    </w:p>
    <w:p w:rsidRDefault="00966D3F" w:rsidP="00966D3F" w:rsidR="00966D3F" w:rsidRPr="004C26DF">
      <w:pPr>
        <w:pStyle w:val="Bezproreda"/>
        <w:jc w:val="both"/>
      </w:pPr>
      <w:r w:rsidRPr="004C26DF">
        <w:t>IMPOL industri</w:t>
      </w:r>
      <w:r>
        <w:t xml:space="preserve">ja metalnih polizdelkov, d.o.o., OIB: 60960213404, </w:t>
      </w:r>
      <w:r w:rsidRPr="004C26DF">
        <w:t>Partizanska ulica 38, 2310 Slovenska Bistrica</w:t>
      </w:r>
      <w:r w:rsidR="00E362A2">
        <w:t xml:space="preserve"> – pun. Igor Habulinec, odvj. </w:t>
      </w:r>
    </w:p>
    <w:p w:rsidRDefault="00966D3F" w:rsidP="00966D3F" w:rsidR="00966D3F" w:rsidRPr="004C26DF">
      <w:pPr>
        <w:pStyle w:val="Bezproreda"/>
        <w:jc w:val="both"/>
      </w:pPr>
      <w:r w:rsidRPr="004C26DF">
        <w:t>IN TIME</w:t>
      </w:r>
      <w:r>
        <w:t xml:space="preserve"> d.o.o. za prijevozničke usluge, OIB:</w:t>
      </w:r>
      <w:r w:rsidRPr="004C26DF">
        <w:t>184582</w:t>
      </w:r>
      <w:r>
        <w:t xml:space="preserve">16879, </w:t>
      </w:r>
      <w:r w:rsidRPr="004C26DF">
        <w:t>Velika cesta 78, 10000 Zagreb</w:t>
      </w:r>
    </w:p>
    <w:p w:rsidRDefault="00966D3F" w:rsidP="00966D3F" w:rsidR="00966D3F" w:rsidRPr="004C26DF">
      <w:pPr>
        <w:pStyle w:val="Bezproreda"/>
        <w:jc w:val="both"/>
      </w:pPr>
      <w:r w:rsidRPr="004C26DF">
        <w:t>INAS-INV</w:t>
      </w:r>
      <w:r>
        <w:t xml:space="preserve">EST d.o.o. za usluge i trgovinu, OIB: 11042950364, </w:t>
      </w:r>
      <w:r w:rsidRPr="004C26DF">
        <w:t>Slavonska avenija 22 c, 10000 Zagreb</w:t>
      </w:r>
    </w:p>
    <w:p w:rsidRDefault="00966D3F" w:rsidP="00966D3F" w:rsidR="00966D3F" w:rsidRPr="004C26DF">
      <w:pPr>
        <w:pStyle w:val="Bezproreda"/>
        <w:jc w:val="both"/>
      </w:pPr>
      <w:r w:rsidRPr="004C26DF">
        <w:t>IPSE AGO d.o.o. za</w:t>
      </w:r>
      <w:r>
        <w:t xml:space="preserve"> proizvodnju, usluge i trgovinu, OIB: 22724783460, </w:t>
      </w:r>
      <w:r w:rsidRPr="004C26DF">
        <w:t>Netretićka 10, 10000 Zagreb</w:t>
      </w:r>
    </w:p>
    <w:p w:rsidRDefault="00966D3F" w:rsidP="00966D3F" w:rsidR="00966D3F" w:rsidRPr="004C26DF">
      <w:pPr>
        <w:pStyle w:val="Bezproreda"/>
        <w:jc w:val="both"/>
      </w:pPr>
      <w:r w:rsidRPr="004C26DF">
        <w:t>IVETA društvo s ograničenom odgovornošću za vanjsku i unutarnju</w:t>
      </w:r>
      <w:r>
        <w:t xml:space="preserve"> trgovinu, proizvodnju i usluge, OIB: 87037331535, </w:t>
      </w:r>
      <w:r w:rsidRPr="004C26DF">
        <w:t>Ludbreška 3a, 42202 Trnovec</w:t>
      </w:r>
    </w:p>
    <w:p w:rsidRDefault="00966D3F" w:rsidP="00966D3F" w:rsidR="00966D3F" w:rsidRPr="004C26DF">
      <w:pPr>
        <w:pStyle w:val="Bezproreda"/>
        <w:jc w:val="both"/>
      </w:pPr>
      <w:r w:rsidRPr="004C26DF">
        <w:t>IZLUČNO PRAVO - Erste &amp; Steiermärkische S-Leasing društvo s ograničenom odgovornoš</w:t>
      </w:r>
      <w:r>
        <w:t xml:space="preserve">ću za leasing vozila i strojeva, OIB: 46550671661, </w:t>
      </w:r>
      <w:r w:rsidRPr="004C26DF">
        <w:t>Zelinska 3, 10000 Zagreb</w:t>
      </w:r>
    </w:p>
    <w:p w:rsidRDefault="00966D3F" w:rsidP="00966D3F" w:rsidR="00966D3F" w:rsidRPr="004C26DF">
      <w:pPr>
        <w:pStyle w:val="Bezproreda"/>
        <w:jc w:val="both"/>
      </w:pPr>
      <w:r w:rsidRPr="004C26DF">
        <w:t xml:space="preserve">IZLUČNO PRAVO - </w:t>
      </w:r>
      <w:r>
        <w:t xml:space="preserve">SB Leasing d.o.o. u likvidaciji, OIB: 08745792574, </w:t>
      </w:r>
      <w:r w:rsidRPr="004C26DF">
        <w:t>Ulica grada Vukovara 284, 10000 Zagreb</w:t>
      </w:r>
    </w:p>
    <w:p w:rsidRDefault="00966D3F" w:rsidP="00966D3F" w:rsidR="00966D3F" w:rsidRPr="004C26DF">
      <w:pPr>
        <w:pStyle w:val="Bezproreda"/>
        <w:jc w:val="both"/>
      </w:pPr>
      <w:r w:rsidRPr="004C26DF">
        <w:t xml:space="preserve">IZLUČNO PRAVO - </w:t>
      </w:r>
      <w:r>
        <w:t xml:space="preserve">SB Leasing d.o.o. u likvidaciji, OIB: 08745792574, </w:t>
      </w:r>
      <w:r w:rsidRPr="004C26DF">
        <w:t>Ulica grada Vukovara 284, 10000 Zagreb</w:t>
      </w:r>
    </w:p>
    <w:p w:rsidRDefault="00966D3F" w:rsidP="00966D3F" w:rsidR="00966D3F" w:rsidRPr="004C26DF">
      <w:pPr>
        <w:pStyle w:val="Bezproreda"/>
        <w:jc w:val="both"/>
      </w:pPr>
      <w:r w:rsidRPr="004C26DF">
        <w:t xml:space="preserve">IZLUČNO PRAVO -Raiffeisen Leasing društvo s ograničenom odgovornošću </w:t>
      </w:r>
      <w:r>
        <w:t xml:space="preserve">za posredovanje, OIB: 75346450537, </w:t>
      </w:r>
      <w:r w:rsidRPr="004C26DF">
        <w:t>Radnička cesta 43, 10000 Zagreb</w:t>
      </w:r>
    </w:p>
    <w:p w:rsidRDefault="00966D3F" w:rsidP="00966D3F" w:rsidR="00966D3F" w:rsidRPr="004C26DF">
      <w:pPr>
        <w:pStyle w:val="Bezproreda"/>
        <w:jc w:val="both"/>
      </w:pPr>
      <w:r w:rsidRPr="004C26DF">
        <w:t>IZLUČNO PRAVO -Raiffeisen Leasing društvo s ograničen</w:t>
      </w:r>
      <w:r>
        <w:t xml:space="preserve">om odgovornošću za posredovanje, OIB: 75346450537, </w:t>
      </w:r>
      <w:r w:rsidRPr="004C26DF">
        <w:t>Radnička cesta 43, 10000 Zagreb</w:t>
      </w:r>
    </w:p>
    <w:p w:rsidRDefault="00966D3F" w:rsidP="00966D3F" w:rsidR="00966D3F" w:rsidRPr="004C26DF">
      <w:pPr>
        <w:pStyle w:val="Bezproreda"/>
        <w:jc w:val="both"/>
      </w:pPr>
      <w:r>
        <w:t xml:space="preserve">JAVNI BILJEŽNIK - BRANKO JAKIĆ, OIB: 08564858401, </w:t>
      </w:r>
      <w:r w:rsidRPr="004C26DF">
        <w:t>KOPERNIKOVA 34, 10000 ZAGREB</w:t>
      </w:r>
    </w:p>
    <w:p w:rsidRDefault="00966D3F" w:rsidP="00966D3F" w:rsidR="00966D3F" w:rsidRPr="004C26DF">
      <w:pPr>
        <w:pStyle w:val="Bezproreda"/>
        <w:jc w:val="both"/>
      </w:pPr>
      <w:r w:rsidRPr="004C26DF">
        <w:t>J</w:t>
      </w:r>
      <w:r>
        <w:t xml:space="preserve">AVNI BILJEŽNIK - SANJA BARBARIĆ, OIB: 92033920274, </w:t>
      </w:r>
      <w:r w:rsidRPr="004C26DF">
        <w:t>BRUNE BUŠIĆA 8, 10000 ZAGREB</w:t>
      </w:r>
    </w:p>
    <w:p w:rsidRDefault="00966D3F" w:rsidP="00966D3F" w:rsidR="00966D3F" w:rsidRPr="004C26DF">
      <w:pPr>
        <w:pStyle w:val="Bezproreda"/>
        <w:jc w:val="both"/>
      </w:pPr>
      <w:r w:rsidRPr="004C26DF">
        <w:t>JAVN</w:t>
      </w:r>
      <w:r>
        <w:t xml:space="preserve">I BILJEŽNIK - ŽELJKA MAROSLAVAC, OIB: 57579819162, </w:t>
      </w:r>
      <w:r w:rsidRPr="004C26DF">
        <w:t>MARIJANA HABERLEA 4, 10000 ZAGREB</w:t>
      </w:r>
    </w:p>
    <w:p w:rsidRDefault="00966D3F" w:rsidP="00966D3F" w:rsidR="00966D3F" w:rsidRPr="004C26DF">
      <w:pPr>
        <w:pStyle w:val="Bezproreda"/>
        <w:jc w:val="both"/>
      </w:pPr>
      <w:r w:rsidRPr="004C26DF">
        <w:t>JELENA TRADE trgovačko društvo za trgovinu,</w:t>
      </w:r>
      <w:r>
        <w:t xml:space="preserve"> ugostiteljstvo i usluge d.o.o., OIB: 79658899750, </w:t>
      </w:r>
      <w:r w:rsidRPr="004C26DF">
        <w:t>Koprivnička 32, 48311 Subotica Podravska</w:t>
      </w:r>
    </w:p>
    <w:p w:rsidRDefault="00966D3F" w:rsidP="00966D3F" w:rsidR="00966D3F" w:rsidRPr="004C26DF">
      <w:pPr>
        <w:pStyle w:val="Bezproreda"/>
        <w:jc w:val="both"/>
      </w:pPr>
      <w:r w:rsidRPr="004C26DF">
        <w:t>JURANKO S.M. d.o.o. za</w:t>
      </w:r>
      <w:r>
        <w:t xml:space="preserve"> proizvodnju, trgovinu i usluge, OIB: 24626850319, </w:t>
      </w:r>
      <w:r w:rsidRPr="004C26DF">
        <w:t>Strmec Samoborski,I.G.Kovačića 10, 10431 Sveta Nedelja</w:t>
      </w:r>
    </w:p>
    <w:p w:rsidRDefault="00966D3F" w:rsidP="00966D3F" w:rsidR="00966D3F" w:rsidRPr="004C26DF">
      <w:pPr>
        <w:pStyle w:val="Bezproreda"/>
        <w:jc w:val="both"/>
      </w:pPr>
      <w:r w:rsidRPr="004C26DF">
        <w:t>KARLO PRO</w:t>
      </w:r>
      <w:r>
        <w:t xml:space="preserve">MET d.o.o. za trgovinu i usluge, OIB: 33071454371, </w:t>
      </w:r>
      <w:r w:rsidRPr="004C26DF">
        <w:t>Don Radovana Jerkovića 15, 20350 Metković</w:t>
      </w:r>
    </w:p>
    <w:p w:rsidRDefault="00966D3F" w:rsidP="00966D3F" w:rsidR="00966D3F" w:rsidRPr="004C26DF">
      <w:pPr>
        <w:pStyle w:val="Bezproreda"/>
        <w:jc w:val="both"/>
      </w:pPr>
      <w:r w:rsidRPr="004C26DF">
        <w:t>KARTA d.o.o. za proizvodnju, tr</w:t>
      </w:r>
      <w:r>
        <w:t xml:space="preserve">govinu, ugostiteljstvo i usluge, OIB: 00141968435, </w:t>
      </w:r>
      <w:r w:rsidRPr="004C26DF">
        <w:t>Nikole Tesle 10, 44000 Sisak</w:t>
      </w:r>
    </w:p>
    <w:p w:rsidRDefault="00966D3F" w:rsidP="00966D3F" w:rsidR="00966D3F" w:rsidRPr="004C26DF">
      <w:pPr>
        <w:pStyle w:val="Bezproreda"/>
        <w:jc w:val="both"/>
      </w:pPr>
      <w:r>
        <w:t xml:space="preserve">KLIŠE KOP, VL. TOMISLAV MAGLIĆ, OIB: 33385763194, </w:t>
      </w:r>
      <w:r w:rsidRPr="004C26DF">
        <w:t>OBRTNIČKA 19, 10434 STRMEC</w:t>
      </w:r>
    </w:p>
    <w:p w:rsidRDefault="00966D3F" w:rsidP="00966D3F" w:rsidR="00966D3F" w:rsidRPr="004C26DF">
      <w:pPr>
        <w:pStyle w:val="Bezproreda"/>
        <w:jc w:val="both"/>
      </w:pPr>
      <w:r w:rsidRPr="004C26DF">
        <w:t>KOMUNALIJE dru</w:t>
      </w:r>
      <w:r>
        <w:t xml:space="preserve">štvo s ograničenom odgovornošću, OIB: 76954479056, </w:t>
      </w:r>
      <w:r w:rsidRPr="004C26DF">
        <w:t>Čiponjac jug 6, 53291 Novalja</w:t>
      </w:r>
    </w:p>
    <w:p w:rsidRDefault="00966D3F" w:rsidP="00966D3F" w:rsidR="00966D3F" w:rsidRPr="004C26DF">
      <w:pPr>
        <w:pStyle w:val="Bezproreda"/>
        <w:jc w:val="both"/>
      </w:pPr>
      <w:r w:rsidRPr="004C26DF">
        <w:t>KONZUM</w:t>
      </w:r>
      <w:r>
        <w:t xml:space="preserve"> trgovina na veliko i malo d.d., OIB: 29955634590, </w:t>
      </w:r>
      <w:r w:rsidRPr="004C26DF">
        <w:t>Marijana Čavića 1a, 10000 Zagreb</w:t>
      </w:r>
    </w:p>
    <w:p w:rsidRDefault="00966D3F" w:rsidP="00966D3F" w:rsidR="00966D3F" w:rsidRPr="004C26DF">
      <w:pPr>
        <w:pStyle w:val="Bezproreda"/>
        <w:jc w:val="both"/>
      </w:pPr>
      <w:r w:rsidRPr="004C26DF">
        <w:t>KOWLACONSULTIN</w:t>
      </w:r>
      <w:r>
        <w:t xml:space="preserve">G j.d.o.o. za usluge i trgovinu, OIB: 76788138700, </w:t>
      </w:r>
      <w:r w:rsidRPr="004C26DF">
        <w:t>Heinzelova 62 A, 10000 Zagreb</w:t>
      </w:r>
      <w:r w:rsidR="00573619">
        <w:t xml:space="preserve"> .- pun. Danijel Martić, odvj. Zz za Antonija Zujića, zamj. Pun. </w:t>
      </w:r>
    </w:p>
    <w:p w:rsidRDefault="00966D3F" w:rsidP="00966D3F" w:rsidR="00966D3F" w:rsidRPr="004C26DF">
      <w:pPr>
        <w:pStyle w:val="Bezproreda"/>
        <w:jc w:val="both"/>
      </w:pPr>
      <w:r w:rsidRPr="004C26DF">
        <w:t>KREŠIMIR-FUTURA trgovačko društvo za trgovinu, usluge i turizam, društvo s ogra</w:t>
      </w:r>
      <w:r>
        <w:t xml:space="preserve">ničenom odgovornošću, OIB: 99386047584, </w:t>
      </w:r>
      <w:r w:rsidRPr="004C26DF">
        <w:t>Ivanečko Naselje 1D, 42240 Ivanečko Naselje</w:t>
      </w:r>
    </w:p>
    <w:p w:rsidRDefault="00966D3F" w:rsidP="00966D3F" w:rsidR="00966D3F" w:rsidRPr="004C26DF">
      <w:pPr>
        <w:pStyle w:val="Bezproreda"/>
        <w:jc w:val="both"/>
      </w:pPr>
      <w:r w:rsidRPr="004C26DF">
        <w:t>LAMERO 2</w:t>
      </w:r>
      <w:r>
        <w:t xml:space="preserve">015 d.o.o. za trgovinu i usluge, OIB: 22463154914, </w:t>
      </w:r>
      <w:r w:rsidRPr="004C26DF">
        <w:t>Ratarska 12, 10000 Zagreb</w:t>
      </w:r>
      <w:r w:rsidR="004C5510">
        <w:t xml:space="preserve"> – pun. Ivan Kapor, odvj. </w:t>
      </w:r>
    </w:p>
    <w:p w:rsidRDefault="00966D3F" w:rsidP="00966D3F" w:rsidR="00966D3F" w:rsidRPr="004C26DF">
      <w:pPr>
        <w:pStyle w:val="Bezproreda"/>
        <w:jc w:val="both"/>
      </w:pPr>
      <w:r w:rsidRPr="004C26DF">
        <w:lastRenderedPageBreak/>
        <w:t>LIDER EXP</w:t>
      </w:r>
      <w:r>
        <w:t xml:space="preserve">RESS d.o.o. za poštanske usluge, OIB. 11419453690, </w:t>
      </w:r>
      <w:r w:rsidRPr="004C26DF">
        <w:t>Supilova 7a, 10000 Zagreb</w:t>
      </w:r>
    </w:p>
    <w:p w:rsidRDefault="00966D3F" w:rsidP="00966D3F" w:rsidR="00966D3F" w:rsidRPr="004C26DF">
      <w:pPr>
        <w:pStyle w:val="Bezproreda"/>
        <w:jc w:val="both"/>
      </w:pPr>
      <w:r w:rsidRPr="004C26DF">
        <w:t>MAPA SPONTEX CE S.R.O.</w:t>
      </w:r>
      <w:r>
        <w:t xml:space="preserve">, OIB: </w:t>
      </w:r>
      <w:r w:rsidRPr="004C26DF">
        <w:t>55765114525</w:t>
      </w:r>
      <w:r w:rsidRPr="004C26DF">
        <w:tab/>
        <w:t>PRODAŠICE 4, 29404 DOLNÍ BOLESLAVI</w:t>
      </w:r>
      <w:r w:rsidR="00010F75">
        <w:t xml:space="preserve"> – pun. Danijela May i Tena Pajalić, odvj. </w:t>
      </w:r>
    </w:p>
    <w:p w:rsidRDefault="00966D3F" w:rsidP="00966D3F" w:rsidR="00966D3F" w:rsidRPr="004C26DF">
      <w:pPr>
        <w:pStyle w:val="Bezproreda"/>
        <w:jc w:val="both"/>
      </w:pPr>
      <w:r>
        <w:t xml:space="preserve">MARNIK, VL. NIKOLA MARCIUŠ, OIB: 33693878125, </w:t>
      </w:r>
      <w:r w:rsidRPr="004C26DF">
        <w:t>JELAŠIĆKA 18, 10000 ZAGREB</w:t>
      </w:r>
    </w:p>
    <w:p w:rsidRDefault="00966D3F" w:rsidP="00966D3F" w:rsidR="00966D3F" w:rsidRPr="004C26DF">
      <w:pPr>
        <w:pStyle w:val="Bezproreda"/>
        <w:jc w:val="both"/>
      </w:pPr>
      <w:r w:rsidRPr="004C26DF">
        <w:t>MEDIA RAČUN</w:t>
      </w:r>
      <w:r>
        <w:t xml:space="preserve">ALA d.o.o. za trgovinu i usluge, OIB: 34570582638, </w:t>
      </w:r>
      <w:r w:rsidRPr="004C26DF">
        <w:t>Josipa Lončara 2c, 10000 Zagreb</w:t>
      </w:r>
    </w:p>
    <w:p w:rsidRDefault="00966D3F" w:rsidP="00966D3F" w:rsidR="00966D3F" w:rsidRPr="004C26DF">
      <w:pPr>
        <w:pStyle w:val="Bezproreda"/>
        <w:jc w:val="both"/>
      </w:pPr>
      <w:r w:rsidRPr="004C26DF">
        <w:t>METRO Cash &amp; Carry društvo s ograničenom odgovornošću z</w:t>
      </w:r>
      <w:r>
        <w:t xml:space="preserve">a trgovinu, OIB: 38016445738, </w:t>
      </w:r>
      <w:r w:rsidRPr="004C26DF">
        <w:t>Jankomir 31, 10000 Zagreb</w:t>
      </w:r>
    </w:p>
    <w:p w:rsidRDefault="003B023B" w:rsidP="00966D3F" w:rsidR="00966D3F" w:rsidRPr="004C26DF">
      <w:pPr>
        <w:pStyle w:val="Bezproreda"/>
        <w:jc w:val="both"/>
      </w:pPr>
      <w:r>
        <w:t>RH-</w:t>
      </w:r>
      <w:r w:rsidR="00966D3F">
        <w:t xml:space="preserve">MINISTARSTVO FINANCIJA, OIB: 18683136487, </w:t>
      </w:r>
      <w:r w:rsidR="00966D3F" w:rsidRPr="004C26DF">
        <w:t>Katančićeva 5, 10000 ZAGREB</w:t>
      </w:r>
      <w:r w:rsidR="00ED4F7F">
        <w:t xml:space="preserve"> – Željka Vrbiček Mesic, savjetnica ŽDO-a Zagreb</w:t>
      </w:r>
    </w:p>
    <w:p w:rsidRDefault="003B023B" w:rsidP="00966D3F" w:rsidR="00966D3F" w:rsidRPr="004C26DF">
      <w:pPr>
        <w:pStyle w:val="Bezproreda"/>
        <w:jc w:val="both"/>
      </w:pPr>
      <w:r>
        <w:t>RH-</w:t>
      </w:r>
      <w:r w:rsidR="00966D3F" w:rsidRPr="004C26DF">
        <w:t>MINISTARS</w:t>
      </w:r>
      <w:r w:rsidR="00966D3F">
        <w:t xml:space="preserve">TVO FINANCIJA - CARINSKA UPRAVA, OIB: 18683136487, </w:t>
      </w:r>
      <w:r w:rsidR="00966D3F" w:rsidRPr="004C26DF">
        <w:t>A. VON HUMBOLDTA 4a, 10000 ZAGREB</w:t>
      </w:r>
      <w:r w:rsidR="00ED4F7F">
        <w:t xml:space="preserve"> - Željka Vrbiček Mesic, savjetnica ŽDO-a Zagreb</w:t>
      </w:r>
    </w:p>
    <w:p w:rsidRDefault="003B023B" w:rsidP="00966D3F" w:rsidR="00966D3F" w:rsidRPr="004C26DF">
      <w:pPr>
        <w:pStyle w:val="Bezproreda"/>
        <w:jc w:val="both"/>
      </w:pPr>
      <w:r>
        <w:t>RH-</w:t>
      </w:r>
      <w:r w:rsidR="00966D3F" w:rsidRPr="004C26DF">
        <w:t>MINISTAR</w:t>
      </w:r>
      <w:r w:rsidR="00966D3F">
        <w:t xml:space="preserve">STVO FINANCIJA - POREZNA UPRAVA, OIB: 18683136487, </w:t>
      </w:r>
      <w:r w:rsidR="00966D3F" w:rsidRPr="004C26DF">
        <w:t>Boškovićeva 5, 10000 ZAGREB</w:t>
      </w:r>
      <w:r w:rsidR="00ED4F7F">
        <w:t xml:space="preserve"> - Željka Vrbiček Mesic, savjetnica ŽDO-a Zagreb</w:t>
      </w:r>
    </w:p>
    <w:p w:rsidRDefault="00966D3F" w:rsidP="00966D3F" w:rsidR="00966D3F" w:rsidRPr="004C26DF">
      <w:pPr>
        <w:pStyle w:val="Bezproreda"/>
        <w:jc w:val="both"/>
      </w:pPr>
      <w:r w:rsidRPr="004C26DF">
        <w:t>MIT SOFTWARE d.o.o. za</w:t>
      </w:r>
      <w:r>
        <w:t xml:space="preserve"> proizvodnju, trgovinu i usluge, OIB: 51231601739, </w:t>
      </w:r>
      <w:r w:rsidRPr="004C26DF">
        <w:t>Podgradski odvojak 6, 10000 Zagreb</w:t>
      </w:r>
    </w:p>
    <w:p w:rsidRDefault="00966D3F" w:rsidP="00966D3F" w:rsidR="00966D3F" w:rsidRPr="004C26DF">
      <w:pPr>
        <w:pStyle w:val="Bezproreda"/>
        <w:jc w:val="both"/>
      </w:pPr>
      <w:r w:rsidRPr="004C26DF">
        <w:t>NUTRIFIT društvo s ograničenom odgovornošću za</w:t>
      </w:r>
      <w:r>
        <w:t xml:space="preserve"> usluge, trgovinu i proizvodnju, OIB: 07370330582, </w:t>
      </w:r>
      <w:r w:rsidRPr="004C26DF">
        <w:t>Vinkovićeva 3, 10000 Zagreb</w:t>
      </w:r>
    </w:p>
    <w:p w:rsidRDefault="00966D3F" w:rsidP="00966D3F" w:rsidR="00966D3F" w:rsidRPr="004C26DF">
      <w:pPr>
        <w:pStyle w:val="Bezproreda"/>
        <w:jc w:val="both"/>
      </w:pPr>
      <w:r w:rsidRPr="004C26DF">
        <w:t>ODVJETNIK - MA</w:t>
      </w:r>
      <w:r>
        <w:t xml:space="preserve">RIN IVANOVIĆ, OIB: 96706680112, </w:t>
      </w:r>
      <w:r w:rsidRPr="004C26DF">
        <w:t>TRNOVČICA 32, 10000 ZAGREB</w:t>
      </w:r>
    </w:p>
    <w:p w:rsidRDefault="00966D3F" w:rsidP="00966D3F" w:rsidR="00966D3F" w:rsidRPr="004C26DF">
      <w:pPr>
        <w:pStyle w:val="Bezproreda"/>
        <w:jc w:val="both"/>
      </w:pPr>
      <w:r w:rsidRPr="004C26DF">
        <w:t>OLIGO-</w:t>
      </w:r>
      <w:r>
        <w:t xml:space="preserve">LUX d.o.o. za trgovinu i usluge, OIB: 88775683499, </w:t>
      </w:r>
      <w:r w:rsidRPr="004C26DF">
        <w:t>Trgovačka 3, 10000 Zagreb</w:t>
      </w:r>
    </w:p>
    <w:p w:rsidRDefault="00966D3F" w:rsidP="00966D3F" w:rsidR="00966D3F" w:rsidRPr="004C26DF">
      <w:pPr>
        <w:pStyle w:val="Bezproreda"/>
        <w:jc w:val="both"/>
      </w:pPr>
      <w:r w:rsidRPr="004C26DF">
        <w:t>PAŠIN IZVOR društvo s ogr</w:t>
      </w:r>
      <w:r>
        <w:t xml:space="preserve">aničenom odgovornošću za usluge, OIB: 84720036823, </w:t>
      </w:r>
      <w:r w:rsidRPr="004C26DF">
        <w:t>Slavonska avenija 7, 10000 Zagreb</w:t>
      </w:r>
    </w:p>
    <w:p w:rsidRDefault="00966D3F" w:rsidP="00966D3F" w:rsidR="00966D3F" w:rsidRPr="004C26DF">
      <w:pPr>
        <w:pStyle w:val="Bezproreda"/>
        <w:jc w:val="both"/>
      </w:pPr>
      <w:r w:rsidRPr="004C26DF">
        <w:t>PBZ CARD društvo s ograničenom odgovornošću za poslovanje kreditn</w:t>
      </w:r>
      <w:r>
        <w:t xml:space="preserve">im karticama, putnička agencija, OIB: 28495895537, </w:t>
      </w:r>
      <w:r w:rsidRPr="004C26DF">
        <w:t>Radnička cesta 44, 10000 Zagreb</w:t>
      </w:r>
    </w:p>
    <w:p w:rsidRDefault="00966D3F" w:rsidP="00966D3F" w:rsidR="00966D3F" w:rsidRPr="004C26DF">
      <w:pPr>
        <w:pStyle w:val="Bezproreda"/>
        <w:jc w:val="both"/>
      </w:pPr>
      <w:r w:rsidRPr="004C26DF">
        <w:t>PGP-PUH d.o.o. za trg</w:t>
      </w:r>
      <w:r>
        <w:t xml:space="preserve">ovinu, prijevoz i graditeljstvo, OIB: 64634316085, </w:t>
      </w:r>
      <w:r w:rsidRPr="004C26DF">
        <w:t>IV. Trnjanski nasip 18, 10000 Zagreb</w:t>
      </w:r>
    </w:p>
    <w:p w:rsidRDefault="00966D3F" w:rsidP="00966D3F" w:rsidR="00966D3F" w:rsidRPr="004C26DF">
      <w:pPr>
        <w:pStyle w:val="Bezproreda"/>
        <w:jc w:val="both"/>
      </w:pPr>
      <w:r>
        <w:t xml:space="preserve">PLASMAN, VL. NEDILJKO JERKOVIĆ, OIB: </w:t>
      </w:r>
      <w:r w:rsidRPr="004C26DF">
        <w:t>8508617</w:t>
      </w:r>
      <w:r>
        <w:t xml:space="preserve">2559, </w:t>
      </w:r>
      <w:r w:rsidRPr="004C26DF">
        <w:t>ANTE STARČEVIĆA 49, 21251 ŽRNOVNICA</w:t>
      </w:r>
    </w:p>
    <w:p w:rsidRDefault="00966D3F" w:rsidP="00966D3F" w:rsidR="00966D3F" w:rsidRPr="004C26DF">
      <w:pPr>
        <w:pStyle w:val="Bezproreda"/>
        <w:jc w:val="both"/>
      </w:pPr>
      <w:r w:rsidRPr="004C26DF">
        <w:t>PLODINE dionič</w:t>
      </w:r>
      <w:r>
        <w:t xml:space="preserve">ko društvo za trgovinu i usluge, OIB: 92510683607, </w:t>
      </w:r>
      <w:r w:rsidRPr="004C26DF">
        <w:t>Ružićeva 29, 51000 Rijeka</w:t>
      </w:r>
    </w:p>
    <w:p w:rsidRDefault="00966D3F" w:rsidP="00966D3F" w:rsidR="00966D3F" w:rsidRPr="004C26DF">
      <w:pPr>
        <w:pStyle w:val="Bezproreda"/>
        <w:jc w:val="both"/>
      </w:pPr>
      <w:r w:rsidRPr="004C26DF">
        <w:t>Pozamanterija-materijali, trake, čipke, društvo s ograničenom odgov</w:t>
      </w:r>
      <w:r>
        <w:t xml:space="preserve">ornošću za proizvodnju i usluge, OIB: 70145829173, </w:t>
      </w:r>
      <w:r w:rsidRPr="004C26DF">
        <w:t>Josipa Broza 88, 40315 Mursko Središće</w:t>
      </w:r>
    </w:p>
    <w:p w:rsidRDefault="00966D3F" w:rsidP="00966D3F" w:rsidR="00966D3F" w:rsidRPr="004C26DF">
      <w:pPr>
        <w:pStyle w:val="Bezproreda"/>
        <w:jc w:val="both"/>
      </w:pPr>
      <w:r w:rsidRPr="004C26DF">
        <w:t xml:space="preserve">Proenergy d.o.o. za </w:t>
      </w:r>
      <w:r>
        <w:t xml:space="preserve">proizvodnju električne energije, OIB: 63962176928, </w:t>
      </w:r>
      <w:r w:rsidRPr="004C26DF">
        <w:t>J. Marohnića 1, 10000 Zagreb</w:t>
      </w:r>
    </w:p>
    <w:p w:rsidRDefault="00966D3F" w:rsidP="00966D3F" w:rsidR="00966D3F" w:rsidRPr="004C26DF">
      <w:pPr>
        <w:pStyle w:val="Bezproreda"/>
        <w:jc w:val="both"/>
      </w:pPr>
      <w:r w:rsidRPr="004C26DF">
        <w:t>R</w:t>
      </w:r>
      <w:r>
        <w:t xml:space="preserve">ADIN-GRAFIKA d.o.o. za trgovinu, OIB: 51934286030, </w:t>
      </w:r>
      <w:r w:rsidRPr="004C26DF">
        <w:t>Gospodarska 9, 10431 Sveta Nedelja</w:t>
      </w:r>
    </w:p>
    <w:p w:rsidRDefault="00966D3F" w:rsidP="00966D3F" w:rsidR="00966D3F" w:rsidRPr="004C26DF">
      <w:pPr>
        <w:pStyle w:val="Bezproreda"/>
        <w:jc w:val="both"/>
      </w:pPr>
      <w:r w:rsidRPr="004C26DF">
        <w:t>RADION, društvo s ograničenom odgovornošću za trgovinu, uslužnu djelatnost, ugosite</w:t>
      </w:r>
      <w:r>
        <w:t xml:space="preserve">ljstvo, turizam i export-import, OIB: 22025239366, </w:t>
      </w:r>
      <w:r w:rsidRPr="004C26DF">
        <w:t>Benkovačko selo 157, 23420 Benkovac</w:t>
      </w:r>
    </w:p>
    <w:p w:rsidRDefault="00966D3F" w:rsidP="00966D3F" w:rsidR="00966D3F" w:rsidRPr="004C26DF">
      <w:pPr>
        <w:pStyle w:val="Bezproreda"/>
        <w:jc w:val="both"/>
      </w:pPr>
      <w:r>
        <w:t xml:space="preserve">ANA RADIŠIĆ, OIB: 74458596939, </w:t>
      </w:r>
      <w:r w:rsidRPr="004C26DF">
        <w:t>ZADVORSKA 14, 10257 ZADVORSKO</w:t>
      </w:r>
      <w:r w:rsidR="003D23C9">
        <w:t xml:space="preserve"> - osobno</w:t>
      </w:r>
    </w:p>
    <w:p w:rsidRDefault="00966D3F" w:rsidP="00966D3F" w:rsidR="00966D3F" w:rsidRPr="004C26DF">
      <w:pPr>
        <w:pStyle w:val="Bezproreda"/>
        <w:jc w:val="both"/>
      </w:pPr>
      <w:r>
        <w:t xml:space="preserve">MILAN RADIŠIĆ, OIB: 19221326034, </w:t>
      </w:r>
      <w:r w:rsidRPr="004C26DF">
        <w:t>ZADVORSKA 14, 10257 ZADVORSKO</w:t>
      </w:r>
      <w:r w:rsidR="003D23C9">
        <w:t xml:space="preserve"> - osobno</w:t>
      </w:r>
    </w:p>
    <w:p w:rsidRDefault="00966D3F" w:rsidP="00966D3F" w:rsidR="00966D3F" w:rsidRPr="004C26DF">
      <w:pPr>
        <w:pStyle w:val="Bezproreda"/>
        <w:jc w:val="both"/>
      </w:pPr>
      <w:r>
        <w:t xml:space="preserve">TIHOMIR RADIŠIĆ, OIB: 47289203252, </w:t>
      </w:r>
      <w:r w:rsidRPr="004C26DF">
        <w:t>ZADVORSKA 14, 10257 ZADVORSKO</w:t>
      </w:r>
    </w:p>
    <w:p w:rsidRDefault="00966D3F" w:rsidP="00966D3F" w:rsidR="00966D3F" w:rsidRPr="004C26DF">
      <w:pPr>
        <w:pStyle w:val="Bezproreda"/>
        <w:jc w:val="both"/>
      </w:pPr>
      <w:r w:rsidRPr="004C26DF">
        <w:t>RHEA, društvo s ograničenom odgovornošću za kurirske usluge,</w:t>
      </w:r>
      <w:r>
        <w:t xml:space="preserve"> usluge otpremništva i trgovinu, OIB: 43354566311, </w:t>
      </w:r>
      <w:r w:rsidRPr="004C26DF">
        <w:t>Buzinski prilaz 36a, 10000 Zagreb</w:t>
      </w:r>
    </w:p>
    <w:p w:rsidRDefault="00966D3F" w:rsidP="00966D3F" w:rsidR="00966D3F" w:rsidRPr="004C26DF">
      <w:pPr>
        <w:pStyle w:val="Bezproreda"/>
        <w:jc w:val="both"/>
      </w:pPr>
      <w:r w:rsidRPr="004C26DF">
        <w:t>ROBIPLAST d</w:t>
      </w:r>
      <w:r>
        <w:t xml:space="preserve">.o.o. za proizvodnju i trgovinu, OIB: 97814099371, </w:t>
      </w:r>
      <w:r w:rsidRPr="004C26DF">
        <w:t>P. Preradovića 110, 31400 Đakovo</w:t>
      </w:r>
    </w:p>
    <w:p w:rsidRDefault="00966D3F" w:rsidP="00966D3F" w:rsidR="00966D3F" w:rsidRPr="004C26DF">
      <w:pPr>
        <w:pStyle w:val="Bezproreda"/>
        <w:jc w:val="both"/>
      </w:pPr>
      <w:r>
        <w:t xml:space="preserve">ROLOGRAF, VL. JOSIP ČABRAJA, OIB: </w:t>
      </w:r>
      <w:r w:rsidRPr="004C26DF">
        <w:t>94310197655</w:t>
      </w:r>
      <w:r>
        <w:t xml:space="preserve">, </w:t>
      </w:r>
      <w:r w:rsidRPr="004C26DF">
        <w:t>IVANA CANKARA 70, 35000 SLAVONSKI BROD</w:t>
      </w:r>
    </w:p>
    <w:p w:rsidRDefault="00966D3F" w:rsidP="00966D3F" w:rsidR="00966D3F" w:rsidRPr="004C26DF">
      <w:pPr>
        <w:pStyle w:val="Bezproreda"/>
        <w:jc w:val="both"/>
      </w:pPr>
      <w:r>
        <w:t xml:space="preserve">RTL Hrvatska d.o.o. za usluge, OIB: 07330149920, </w:t>
      </w:r>
      <w:r w:rsidRPr="004C26DF">
        <w:t>Krapinska 45, 10000 Zagreb</w:t>
      </w:r>
    </w:p>
    <w:p w:rsidRDefault="00966D3F" w:rsidP="00966D3F" w:rsidR="00966D3F" w:rsidRPr="004C26DF">
      <w:pPr>
        <w:pStyle w:val="Bezproreda"/>
        <w:jc w:val="both"/>
      </w:pPr>
      <w:r w:rsidRPr="004C26DF">
        <w:t>RUBER društvo s ograničenom odgovornošću za</w:t>
      </w:r>
      <w:r>
        <w:t xml:space="preserve"> proizvodnju, trgovinu i usluge, OIB: </w:t>
      </w:r>
      <w:r w:rsidRPr="004C26DF">
        <w:t>17903</w:t>
      </w:r>
      <w:r>
        <w:t xml:space="preserve">306091, </w:t>
      </w:r>
      <w:r w:rsidRPr="004C26DF">
        <w:t>Zagrebačka 1, 48260 Križevci</w:t>
      </w:r>
    </w:p>
    <w:p w:rsidRDefault="00966D3F" w:rsidP="00966D3F" w:rsidR="00966D3F" w:rsidRPr="004C26DF">
      <w:pPr>
        <w:pStyle w:val="Bezproreda"/>
        <w:jc w:val="both"/>
      </w:pPr>
      <w:r w:rsidRPr="004C26DF">
        <w:t>RWE ENERG</w:t>
      </w:r>
      <w:r>
        <w:t xml:space="preserve">IJA d.o.o. za opskrbu energijom, OIB: 81103558092, </w:t>
      </w:r>
      <w:r w:rsidRPr="004C26DF">
        <w:t>Capraška ulica 6, 10000 Zagreb</w:t>
      </w:r>
    </w:p>
    <w:p w:rsidRDefault="00966D3F" w:rsidP="00966D3F" w:rsidR="00966D3F" w:rsidRPr="004C26DF">
      <w:pPr>
        <w:pStyle w:val="Bezproreda"/>
        <w:jc w:val="both"/>
      </w:pPr>
      <w:r w:rsidRPr="004C26DF">
        <w:lastRenderedPageBreak/>
        <w:t>SALESIANER MIETTEX Lotos d.o.o.</w:t>
      </w:r>
      <w:r>
        <w:t xml:space="preserve"> praonica i kemijska čistionica, OIB: 90491206575, </w:t>
      </w:r>
      <w:r w:rsidRPr="004C26DF">
        <w:t>Radnička Cesta 169, 10000 Zagreb</w:t>
      </w:r>
      <w:r w:rsidR="006A473C">
        <w:t xml:space="preserve"> – pun. Gorjano Batelić, odvj. U Zagrebu u zz. Odvj. Vladimira Koprivnjaka</w:t>
      </w:r>
    </w:p>
    <w:p w:rsidRDefault="00966D3F" w:rsidP="00966D3F" w:rsidR="00966D3F" w:rsidRPr="004C26DF">
      <w:pPr>
        <w:pStyle w:val="Bezproreda"/>
        <w:jc w:val="both"/>
      </w:pPr>
      <w:r w:rsidRPr="004C26DF">
        <w:t>SAVAL ZG društvo s ograničenom odgovornošću za proizvod</w:t>
      </w:r>
      <w:r>
        <w:t xml:space="preserve">nju i prodaju gumiranih valjaka, OIB: 28065665817, </w:t>
      </w:r>
      <w:r w:rsidRPr="004C26DF">
        <w:t>Fallerovo šetalište 22, 10000 Zagreb</w:t>
      </w:r>
    </w:p>
    <w:p w:rsidRDefault="00966D3F" w:rsidP="00966D3F" w:rsidR="00966D3F" w:rsidRPr="004C26DF">
      <w:pPr>
        <w:pStyle w:val="Bezproreda"/>
        <w:jc w:val="both"/>
      </w:pPr>
      <w:r w:rsidRPr="004C26DF">
        <w:t>SERVIS KUĆANSK</w:t>
      </w:r>
      <w:r>
        <w:t xml:space="preserve">IH APARATA, VL. PERICA PERKOVIĆ, OIB: 56871556050, </w:t>
      </w:r>
      <w:r w:rsidRPr="004C26DF">
        <w:t>KNEZA LJUDEVITA POSAVSKOG 52, 10410 VELIKA GORICA</w:t>
      </w:r>
    </w:p>
    <w:p w:rsidRDefault="00966D3F" w:rsidP="00966D3F" w:rsidR="00966D3F" w:rsidRPr="004C26DF">
      <w:pPr>
        <w:pStyle w:val="Bezproreda"/>
        <w:jc w:val="both"/>
      </w:pPr>
      <w:r w:rsidRPr="004C26DF">
        <w:t xml:space="preserve">SID - PRVA KREDITNA ZAVAROVALNICA D.D., </w:t>
      </w:r>
      <w:r>
        <w:t xml:space="preserve">LJUBLJANA, OIB: 59248280771, </w:t>
      </w:r>
      <w:r w:rsidRPr="004C26DF">
        <w:t>DAVČNA ULICA 1, 1000 LJUBLJANA</w:t>
      </w:r>
      <w:r w:rsidR="00E362A2">
        <w:t xml:space="preserve"> – pun. Igor Habulinec, odvj. </w:t>
      </w:r>
    </w:p>
    <w:p w:rsidRDefault="00966D3F" w:rsidP="00966D3F" w:rsidR="00966D3F" w:rsidRPr="004C26DF">
      <w:pPr>
        <w:pStyle w:val="Bezproreda"/>
        <w:jc w:val="both"/>
      </w:pPr>
      <w:r>
        <w:t xml:space="preserve">SOKE HUNGARIA KFT, </w:t>
      </w:r>
      <w:r w:rsidRPr="004C26DF">
        <w:t>GYORI UT 1H, 9228 HALASZI</w:t>
      </w:r>
      <w:r w:rsidR="00010F75">
        <w:t xml:space="preserve"> - pun. Danijela May i Tena Pajalić, odvj.</w:t>
      </w:r>
    </w:p>
    <w:p w:rsidRDefault="00966D3F" w:rsidP="00966D3F" w:rsidR="00966D3F" w:rsidRPr="004C26DF">
      <w:pPr>
        <w:pStyle w:val="Bezproreda"/>
        <w:jc w:val="both"/>
      </w:pPr>
      <w:r w:rsidRPr="004C26DF">
        <w:t>SOKOL d.o.o. za</w:t>
      </w:r>
      <w:r>
        <w:t xml:space="preserve"> usluge zaštite osoba i imovine, OIB: 82812328597, </w:t>
      </w:r>
      <w:r w:rsidRPr="004C26DF">
        <w:t>Trg Republike Hrvatske 8II, 10000 Zagreb</w:t>
      </w:r>
      <w:r w:rsidR="00010F75">
        <w:t xml:space="preserve"> </w:t>
      </w:r>
    </w:p>
    <w:p w:rsidRDefault="00966D3F" w:rsidP="00966D3F" w:rsidR="00966D3F" w:rsidRPr="004C26DF">
      <w:pPr>
        <w:pStyle w:val="Bezproreda"/>
        <w:jc w:val="both"/>
      </w:pPr>
      <w:r w:rsidRPr="004C26DF">
        <w:t>SÖKE-HUNGÁRIA MŰANYAGFELDOLGOZÓ ÉS KERESKEDELMI</w:t>
      </w:r>
      <w:r>
        <w:t xml:space="preserve"> KORLÁTOLT FELELŐSSÉGŰ TÁRSASÁG, OIB: 94155668591, </w:t>
      </w:r>
      <w:r w:rsidRPr="004C26DF">
        <w:t>GYŐRI U. 1, 9228 HALÁSZI</w:t>
      </w:r>
      <w:r w:rsidR="00010F75">
        <w:t xml:space="preserve"> - pun. Danijela May i Tena Pajalić, odvj.</w:t>
      </w:r>
    </w:p>
    <w:p w:rsidRDefault="00966D3F" w:rsidP="00966D3F" w:rsidR="00966D3F" w:rsidRPr="004C26DF">
      <w:pPr>
        <w:pStyle w:val="Bezproreda"/>
        <w:jc w:val="both"/>
      </w:pPr>
      <w:r w:rsidRPr="004C26DF">
        <w:t>SPAR Hrvatska, društvo s ogran</w:t>
      </w:r>
      <w:r>
        <w:t xml:space="preserve">ičenom odgovornošću za trgovinu, OIB: 46108893754, </w:t>
      </w:r>
      <w:r w:rsidRPr="004C26DF">
        <w:t>Slavonska avenija 50, 10000 Zagreb</w:t>
      </w:r>
      <w:r w:rsidR="00C04BDA">
        <w:t xml:space="preserve"> – pun. Ivana Panić Šušteršić, odvj. </w:t>
      </w:r>
    </w:p>
    <w:p w:rsidRDefault="00966D3F" w:rsidP="00966D3F" w:rsidR="00966D3F" w:rsidRPr="004C26DF">
      <w:pPr>
        <w:pStyle w:val="Bezproreda"/>
        <w:jc w:val="both"/>
      </w:pPr>
      <w:r w:rsidRPr="004C26DF">
        <w:t>SUMAN</w:t>
      </w:r>
      <w:r>
        <w:t xml:space="preserve"> d.o.o. za proizvodnju i promet, OIB: 85053522203, </w:t>
      </w:r>
      <w:r w:rsidRPr="004C26DF">
        <w:t>Karlovačka cesta 32F, 10000 Zagreb</w:t>
      </w:r>
    </w:p>
    <w:p w:rsidRDefault="00966D3F" w:rsidP="00966D3F" w:rsidR="00966D3F" w:rsidRPr="004C26DF">
      <w:pPr>
        <w:pStyle w:val="Bezproreda"/>
        <w:jc w:val="both"/>
      </w:pPr>
      <w:r w:rsidRPr="004C26DF">
        <w:t>TEHNO-DOM  d.o.o. za</w:t>
      </w:r>
      <w:r>
        <w:t xml:space="preserve"> trgovinu, proizvodnju i usluge, OIB: 44115539420, </w:t>
      </w:r>
      <w:r w:rsidRPr="004C26DF">
        <w:t>Karlovačka Cesta 52c, 10000 Zagreb</w:t>
      </w:r>
    </w:p>
    <w:p w:rsidRDefault="00966D3F" w:rsidP="00966D3F" w:rsidR="00966D3F" w:rsidRPr="004C26DF">
      <w:pPr>
        <w:pStyle w:val="Bezproreda"/>
        <w:jc w:val="both"/>
      </w:pPr>
      <w:r w:rsidRPr="004C26DF">
        <w:t>TEHNOGUMA d.o.o. za proizvo</w:t>
      </w:r>
      <w:r>
        <w:t xml:space="preserve">dnju i promet gumenih proizvoda, OIB: 38867318377, </w:t>
      </w:r>
      <w:r w:rsidRPr="004C26DF">
        <w:t>Obrtnička 1, 10000 Zagreb</w:t>
      </w:r>
    </w:p>
    <w:p w:rsidRDefault="00966D3F" w:rsidP="00966D3F" w:rsidR="00966D3F" w:rsidRPr="004C26DF">
      <w:pPr>
        <w:pStyle w:val="Bezproreda"/>
        <w:jc w:val="both"/>
      </w:pPr>
      <w:r>
        <w:t xml:space="preserve">TISKARA GAVRAN, VL. MIJO GAVRAN, OIB: 88908037132, </w:t>
      </w:r>
      <w:r w:rsidRPr="004C26DF">
        <w:t>POSAVSKA 32, 35000 SLAVONSKI BROD</w:t>
      </w:r>
    </w:p>
    <w:p w:rsidRDefault="00966D3F" w:rsidP="00966D3F" w:rsidR="00966D3F" w:rsidRPr="004C26DF">
      <w:pPr>
        <w:pStyle w:val="Bezproreda"/>
        <w:jc w:val="both"/>
      </w:pPr>
      <w:r w:rsidRPr="004C26DF">
        <w:t>TRAST OTPREMNIŠTVO društvo s ogr</w:t>
      </w:r>
      <w:r>
        <w:t xml:space="preserve">aničenom odgovornošću za usluge, OIB: 24839920900, </w:t>
      </w:r>
      <w:r w:rsidRPr="004C26DF">
        <w:t>Vojvodići 11, 10431 Novaki</w:t>
      </w:r>
    </w:p>
    <w:p w:rsidRDefault="00966D3F" w:rsidP="00966D3F" w:rsidR="00966D3F" w:rsidRPr="004C26DF">
      <w:pPr>
        <w:pStyle w:val="Bezproreda"/>
        <w:jc w:val="both"/>
      </w:pPr>
      <w:r w:rsidRPr="004C26DF">
        <w:t>TRGO - HIT društvo s ograničenom odgovornošću za proiz</w:t>
      </w:r>
      <w:r>
        <w:t xml:space="preserve">vodnju, promet i ugostiteljstvo, OIB: 93244719368, </w:t>
      </w:r>
      <w:r w:rsidRPr="004C26DF">
        <w:t>Radnička 51, 10000 Zagreb</w:t>
      </w:r>
    </w:p>
    <w:p w:rsidRDefault="00966D3F" w:rsidP="00966D3F" w:rsidR="00966D3F" w:rsidRPr="004C26DF">
      <w:pPr>
        <w:pStyle w:val="Bezproreda"/>
        <w:jc w:val="both"/>
      </w:pPr>
      <w:r w:rsidRPr="004C26DF">
        <w:t>VELPRO - CENTAR društvo s ograničenom od</w:t>
      </w:r>
      <w:r>
        <w:t xml:space="preserve">govornošću za trgovinu i usluge, OIB: 46660800468, </w:t>
      </w:r>
      <w:r w:rsidRPr="004C26DF">
        <w:t>Marijana Čavića 1, 10000 Zagreb</w:t>
      </w:r>
    </w:p>
    <w:p w:rsidRDefault="00966D3F" w:rsidP="00966D3F" w:rsidR="00966D3F" w:rsidRPr="004C26DF">
      <w:pPr>
        <w:pStyle w:val="Bezproreda"/>
        <w:jc w:val="both"/>
      </w:pPr>
      <w:r w:rsidRPr="004C26DF">
        <w:t>Z-PROJEKT društvo s ograničenom odgovorno</w:t>
      </w:r>
      <w:r>
        <w:t xml:space="preserve">šću za projektiranje i građenje, OIB: 13177162369, </w:t>
      </w:r>
      <w:r w:rsidRPr="004C26DF">
        <w:t>Našička 6, 10000 Zagreb</w:t>
      </w:r>
    </w:p>
    <w:p w:rsidRDefault="00966D3F" w:rsidP="00966D3F" w:rsidR="00966D3F" w:rsidRPr="004C26DF">
      <w:pPr>
        <w:pStyle w:val="Bezproreda"/>
        <w:jc w:val="both"/>
      </w:pPr>
      <w:r>
        <w:t xml:space="preserve">ZAGREBAČKI HOLDING d.o.o., OIB: </w:t>
      </w:r>
      <w:r w:rsidRPr="004C26DF">
        <w:t>8558486598</w:t>
      </w:r>
      <w:r>
        <w:t xml:space="preserve">7, </w:t>
      </w:r>
      <w:r w:rsidRPr="004C26DF">
        <w:t>ULICA GRADA VUKOVARA 41, 10000 ZAGREB</w:t>
      </w:r>
      <w:r w:rsidR="00AB581E">
        <w:t>-</w:t>
      </w:r>
      <w:r w:rsidR="00AB581E" w:rsidRPr="00AB581E">
        <w:t xml:space="preserve"> </w:t>
      </w:r>
      <w:r w:rsidR="00AB581E">
        <w:t>pun. Sanja Sloviak – Su-215/18</w:t>
      </w:r>
    </w:p>
    <w:p w:rsidRDefault="00966D3F" w:rsidP="00966D3F" w:rsidR="00966D3F" w:rsidRPr="004C26DF">
      <w:pPr>
        <w:pStyle w:val="Bezproreda"/>
        <w:jc w:val="both"/>
      </w:pPr>
      <w:r w:rsidRPr="004C26DF">
        <w:t>ZAGREBAČKI HOLD</w:t>
      </w:r>
      <w:r>
        <w:t xml:space="preserve">ING d.o.o. - PODRUŽNICA ČISTOĆA, OIB: 85584865987, </w:t>
      </w:r>
      <w:r w:rsidRPr="004C26DF">
        <w:t>Radnička cesta 82, 10000 ZAGREB</w:t>
      </w:r>
      <w:r w:rsidR="00AB581E">
        <w:t>-</w:t>
      </w:r>
      <w:r w:rsidR="00AB581E" w:rsidRPr="00AB581E">
        <w:t xml:space="preserve"> </w:t>
      </w:r>
      <w:r w:rsidR="00AB581E">
        <w:t>pun. Sanja Sloviak – Su-215/18</w:t>
      </w:r>
    </w:p>
    <w:p w:rsidRDefault="00966D3F" w:rsidP="00966D3F" w:rsidR="00966D3F" w:rsidRPr="004C26DF">
      <w:pPr>
        <w:pStyle w:val="Bezproreda"/>
        <w:jc w:val="both"/>
      </w:pPr>
      <w:r w:rsidRPr="004C26DF">
        <w:t>ZAGREBAČKI HOLDING d.o.</w:t>
      </w:r>
      <w:r>
        <w:t xml:space="preserve">o. - PODRUŽNICA ROBNI TERMINALI, OIB: 85584865987, </w:t>
      </w:r>
      <w:r w:rsidRPr="004C26DF">
        <w:t>Jankomir 25, 10090 ZAGREB-SUSEDGRAD</w:t>
      </w:r>
      <w:r w:rsidR="00AB581E">
        <w:t xml:space="preserve"> -</w:t>
      </w:r>
      <w:r w:rsidR="00AB581E" w:rsidRPr="00AB581E">
        <w:t xml:space="preserve"> </w:t>
      </w:r>
      <w:r w:rsidR="00AB581E">
        <w:t>pun. Sanja Sloviak – Su-215/18</w:t>
      </w:r>
    </w:p>
    <w:p w:rsidRDefault="00966D3F" w:rsidP="00966D3F" w:rsidR="00966D3F" w:rsidRPr="004C26DF">
      <w:pPr>
        <w:pStyle w:val="Bezproreda"/>
        <w:jc w:val="both"/>
      </w:pPr>
      <w:r w:rsidRPr="004C26DF">
        <w:t>ZAGREBAČKI HOLDING d.o</w:t>
      </w:r>
      <w:r>
        <w:t xml:space="preserve">.o. - PODRUŽNICA ZAGREBPARKING, OIB: 85584865987, </w:t>
      </w:r>
      <w:r w:rsidRPr="004C26DF">
        <w:t>Šubićeva 40/III, 10000 ZAGREB</w:t>
      </w:r>
      <w:r w:rsidR="00AB581E">
        <w:t xml:space="preserve"> – pun. Sanja Sloviak – Su-215/18</w:t>
      </w:r>
    </w:p>
    <w:p w:rsidRDefault="00966D3F" w:rsidP="00966D3F" w:rsidR="00966D3F">
      <w:pPr>
        <w:pStyle w:val="Bezproreda"/>
        <w:jc w:val="both"/>
      </w:pPr>
      <w:r w:rsidRPr="004C26DF">
        <w:t>ZAPREŠIĆANKA društvo s ograničenom odgovornošću za trgov</w:t>
      </w:r>
      <w:r>
        <w:t xml:space="preserve">inu, marketing, usluge, turizam, OIB: 35851564566, </w:t>
      </w:r>
      <w:r w:rsidRPr="004C26DF">
        <w:t>Pojatno, Zagrebačka cesta 3, 10290 Zaprešić</w:t>
      </w:r>
    </w:p>
    <w:p w:rsidRDefault="00AB4875" w:rsidP="00966D3F" w:rsidR="00AB4875" w:rsidRPr="004C26DF">
      <w:pPr>
        <w:pStyle w:val="Bezproreda"/>
        <w:jc w:val="both"/>
      </w:pPr>
      <w:r>
        <w:t>HBOR – pun. Erna Jurinjak Kalajdžić</w:t>
      </w:r>
    </w:p>
    <w:p w:rsidRDefault="00966D3F" w:rsidP="00966D3F" w:rsidR="00966D3F" w:rsidRPr="00E14552">
      <w:pPr>
        <w:pStyle w:val="Tijeloteksta"/>
        <w:ind w:firstLine="708"/>
      </w:pPr>
    </w:p>
    <w:p w:rsidRDefault="00966D3F" w:rsidP="00966D3F" w:rsidR="00966D3F" w:rsidRPr="00E14552">
      <w:pPr>
        <w:pStyle w:val="Tijeloteksta"/>
        <w:ind w:firstLine="708"/>
      </w:pPr>
      <w:r w:rsidRPr="00E14552">
        <w:t xml:space="preserve">Utvrđuje se da je dana </w:t>
      </w:r>
      <w:r>
        <w:t>20. srpnja 2018</w:t>
      </w:r>
      <w:r w:rsidRPr="00E14552">
        <w:t xml:space="preserve">. dužnik </w:t>
      </w:r>
      <w:r w:rsidRPr="0084498B">
        <w:rPr>
          <w:color w:val="000000"/>
        </w:rPr>
        <w:t>ANAMIL proizvodnja, trgovina i usluge d.o.o.</w:t>
      </w:r>
      <w:r>
        <w:rPr>
          <w:color w:val="000000"/>
        </w:rPr>
        <w:t xml:space="preserve"> iz Zagreba, Josipa Lončara 2c, OIB: </w:t>
      </w:r>
      <w:r w:rsidRPr="005B2A4C">
        <w:rPr>
          <w:color w:val="000000"/>
        </w:rPr>
        <w:t>29315506757</w:t>
      </w:r>
      <w:r>
        <w:rPr>
          <w:color w:val="000000"/>
        </w:rPr>
        <w:t>,</w:t>
      </w:r>
      <w:r w:rsidRPr="00E14552">
        <w:rPr>
          <w:szCs w:val="24"/>
        </w:rPr>
        <w:t xml:space="preserve"> </w:t>
      </w:r>
      <w:r w:rsidRPr="00E14552">
        <w:t>podnio prijedlog za otvaranje predstečajnog postupka, temeljem članaka 16. i 25 SZ-a (NN 71/15 i 104/17).</w:t>
      </w:r>
    </w:p>
    <w:p w:rsidRDefault="00966D3F" w:rsidP="00966D3F" w:rsidR="00966D3F" w:rsidRPr="00E14552">
      <w:pPr>
        <w:spacing w:lineRule="auto" w:line="240" w:after="0"/>
        <w:jc w:val="both"/>
      </w:pPr>
      <w:r w:rsidRPr="00E14552">
        <w:t xml:space="preserve">           </w:t>
      </w:r>
    </w:p>
    <w:p w:rsidRDefault="00966D3F" w:rsidP="00966D3F" w:rsidR="00966D3F" w:rsidRPr="00E14552">
      <w:pPr>
        <w:pStyle w:val="Tijeloteksta"/>
      </w:pPr>
      <w:r w:rsidRPr="00E14552">
        <w:lastRenderedPageBreak/>
        <w:t xml:space="preserve">            Rješenjem ovog suda, broj gornji, od </w:t>
      </w:r>
      <w:r>
        <w:t>22. kolovoza</w:t>
      </w:r>
      <w:r w:rsidRPr="00E14552">
        <w:t xml:space="preserve"> 2018., otvoren je predstečajni postupak nad navedenim dužnikom, koje rješenje je objavljeno dana </w:t>
      </w:r>
      <w:r>
        <w:t>22. kolovoza</w:t>
      </w:r>
      <w:r w:rsidRPr="00E14552">
        <w:t xml:space="preserve"> 2018,. na mrežnoj stranici e-Oglasna ploča, sukladno članku 33. stavku 3 SZ-a.</w:t>
      </w:r>
    </w:p>
    <w:p w:rsidRDefault="00966D3F" w:rsidP="00966D3F" w:rsidR="00966D3F" w:rsidRPr="00E14552">
      <w:pPr>
        <w:spacing w:lineRule="auto" w:line="240" w:after="0"/>
        <w:ind w:firstLine="708"/>
        <w:jc w:val="both"/>
      </w:pPr>
    </w:p>
    <w:p w:rsidRDefault="00966D3F" w:rsidP="00966D3F" w:rsidR="00966D3F" w:rsidRPr="00E14552">
      <w:pPr>
        <w:spacing w:lineRule="auto" w:line="240" w:after="0"/>
        <w:ind w:firstLine="708"/>
        <w:jc w:val="both"/>
      </w:pPr>
      <w:r w:rsidRPr="00E14552">
        <w:t>Predmet današnjeg ročišta je ispitivanje tražbina vjerovnika, koje su isti prijavili Financijskoj agenciji sukladno odredbi čl. 36. Stečajnog zakona (NN 71/15, 104/17), te koje se temeljem odredbe čl. 39. SZ-a smatraju prijavljene, iako ih vjerovnici nisu prijavili FINA-i, ali ih je dužnik naveo u prijedlogu, te sukladno rješenju ovog suda kojim je otvoren predstečajni postupak i vjerovnici bili pozvani na podnošenje prijava na propisanom obrascu.</w:t>
      </w:r>
    </w:p>
    <w:p w:rsidRDefault="00966D3F" w:rsidP="00966D3F" w:rsidR="00966D3F">
      <w:pPr>
        <w:spacing w:lineRule="auto" w:line="240" w:after="0"/>
        <w:ind w:firstLine="708"/>
        <w:jc w:val="both"/>
      </w:pPr>
    </w:p>
    <w:p w:rsidRDefault="00044C59" w:rsidP="00966D3F" w:rsidR="00044C59" w:rsidRPr="00E14552">
      <w:pPr>
        <w:spacing w:lineRule="auto" w:line="240" w:after="0"/>
        <w:ind w:firstLine="708"/>
        <w:jc w:val="both"/>
      </w:pPr>
      <w:r>
        <w:t xml:space="preserve">Sud je rješenjem, broj gornji, od 11. siječnja 2019. godine odredio ročište radi ispitivanja tražbina vjerovnika za današnji dan, a to rješenje je objavljeno na e-oglasnoj ploči istog dana. </w:t>
      </w:r>
    </w:p>
    <w:p w:rsidRDefault="00966D3F" w:rsidP="00966D3F" w:rsidR="00966D3F" w:rsidRPr="00E14552">
      <w:pPr>
        <w:spacing w:lineRule="auto" w:line="240" w:after="0"/>
        <w:ind w:firstLine="708"/>
        <w:jc w:val="both"/>
      </w:pPr>
    </w:p>
    <w:p w:rsidRDefault="00966D3F" w:rsidP="00966D3F" w:rsidR="00966D3F" w:rsidRPr="00E14552">
      <w:pPr>
        <w:pStyle w:val="Uvuenotijeloteksta"/>
        <w:rPr>
          <w:b w:val="false"/>
        </w:rPr>
      </w:pPr>
      <w:r w:rsidRPr="00E14552">
        <w:rPr>
          <w:b w:val="false"/>
        </w:rPr>
        <w:t xml:space="preserve">Očitovanje povjerenika o prijavljenim tražbinama objavljeno je </w:t>
      </w:r>
      <w:r>
        <w:rPr>
          <w:b w:val="false"/>
        </w:rPr>
        <w:t>05. studenog</w:t>
      </w:r>
      <w:r w:rsidRPr="00E14552">
        <w:rPr>
          <w:b w:val="false"/>
        </w:rPr>
        <w:t xml:space="preserve"> 2018,  a očitovanje dužnika o prijavljenim tražbinama objavljeno je </w:t>
      </w:r>
      <w:r>
        <w:rPr>
          <w:b w:val="false"/>
        </w:rPr>
        <w:t>05. studenog</w:t>
      </w:r>
      <w:r w:rsidRPr="00E14552">
        <w:rPr>
          <w:b w:val="false"/>
        </w:rPr>
        <w:t xml:space="preserve"> 2018.</w:t>
      </w:r>
    </w:p>
    <w:p w:rsidRDefault="00966D3F" w:rsidP="00966D3F" w:rsidR="00966D3F" w:rsidRPr="00E14552">
      <w:pPr>
        <w:spacing w:lineRule="auto" w:line="240" w:after="0"/>
        <w:ind w:firstLine="708"/>
        <w:jc w:val="both"/>
      </w:pPr>
    </w:p>
    <w:p w:rsidRDefault="00966D3F" w:rsidP="00966D3F" w:rsidR="00966D3F" w:rsidRPr="00820DA8">
      <w:pPr>
        <w:pStyle w:val="Zaglavlje"/>
        <w:jc w:val="both"/>
      </w:pPr>
      <w:r w:rsidRPr="00820DA8">
        <w:t xml:space="preserve">             Utvrđuje se da je zadnji dan roka za prijavu tražbine bio </w:t>
      </w:r>
      <w:r>
        <w:t>20</w:t>
      </w:r>
      <w:r w:rsidRPr="00820DA8">
        <w:t xml:space="preserve">. rujna 2018., a zadnji dan roka za očitovanje po prijavljenim tražbinama </w:t>
      </w:r>
      <w:r>
        <w:t>02. studenog</w:t>
      </w:r>
      <w:r w:rsidRPr="00820DA8">
        <w:t xml:space="preserve"> 2018. godine</w:t>
      </w:r>
    </w:p>
    <w:p w:rsidRDefault="00966D3F" w:rsidP="00966D3F" w:rsidR="00966D3F" w:rsidRPr="00E14552">
      <w:pPr>
        <w:spacing w:lineRule="auto" w:line="240" w:after="0"/>
        <w:ind w:firstLine="708"/>
        <w:jc w:val="both"/>
      </w:pPr>
    </w:p>
    <w:p w:rsidRDefault="00966D3F" w:rsidP="00966D3F" w:rsidR="00966D3F" w:rsidRPr="00E14552">
      <w:pPr>
        <w:pStyle w:val="Uvuenotijeloteksta"/>
        <w:rPr>
          <w:b w:val="false"/>
        </w:rPr>
      </w:pPr>
      <w:r w:rsidRPr="00E14552">
        <w:rPr>
          <w:b w:val="false"/>
        </w:rPr>
        <w:t xml:space="preserve">FINA je objavila TABLICE PRIJAVLJENIH TRAŽBINA, </w:t>
      </w:r>
      <w:r>
        <w:rPr>
          <w:b w:val="false"/>
        </w:rPr>
        <w:t>24. rujna 201</w:t>
      </w:r>
      <w:r w:rsidRPr="00E14552">
        <w:rPr>
          <w:b w:val="false"/>
        </w:rPr>
        <w:t xml:space="preserve">8., te objavila i TABLICU OSPORENIH TRAŽBINA, </w:t>
      </w:r>
      <w:r w:rsidRPr="006A58E2">
        <w:t>03. prosinca 2018.</w:t>
      </w:r>
      <w:r w:rsidRPr="00E14552">
        <w:rPr>
          <w:b w:val="false"/>
        </w:rPr>
        <w:t xml:space="preserve"> </w:t>
      </w:r>
    </w:p>
    <w:p w:rsidRDefault="00966D3F" w:rsidP="00966D3F" w:rsidR="00966D3F" w:rsidRPr="00E14552">
      <w:pPr>
        <w:spacing w:lineRule="auto" w:line="240" w:after="0"/>
        <w:ind w:firstLine="708"/>
        <w:jc w:val="both"/>
        <w:rPr>
          <w:b/>
        </w:rPr>
      </w:pPr>
    </w:p>
    <w:p w:rsidRDefault="00966D3F" w:rsidP="00966D3F" w:rsidR="00966D3F" w:rsidRPr="00E14552">
      <w:pPr>
        <w:spacing w:lineRule="auto" w:line="240" w:after="0"/>
        <w:jc w:val="both"/>
      </w:pPr>
      <w:r w:rsidRPr="00E14552">
        <w:rPr>
          <w:b/>
        </w:rPr>
        <w:tab/>
      </w:r>
      <w:r w:rsidRPr="00E14552">
        <w:t>Sud prisutne upoznaje da se tražbine vjerovnika smatraju utvrđenim ako ih nije osporio dužnik, povjerenik ukoliko je imenovan, a niti drugi vjerovnici, sve sukladno odredbi čl. 47. SZ-a, a ukoliko je došlo do osporavanja, sud na parnicu radi utvrđenja tražbina odnosno osnovanosti osporavanja upućuje onu osobu, kako je to propisano odredbom čl. 48., 49. i 50. st. 3. SZ-a.</w:t>
      </w:r>
    </w:p>
    <w:p w:rsidRDefault="00966D3F" w:rsidP="00966D3F" w:rsidR="00966D3F" w:rsidRPr="00E14552">
      <w:pPr>
        <w:spacing w:lineRule="auto" w:line="240" w:after="0"/>
        <w:jc w:val="both"/>
        <w:rPr>
          <w:b/>
        </w:rPr>
      </w:pPr>
    </w:p>
    <w:p w:rsidRDefault="00966D3F" w:rsidP="00966D3F" w:rsidR="00966D3F">
      <w:pPr>
        <w:pStyle w:val="Tijeloteksta"/>
      </w:pPr>
      <w:r w:rsidRPr="00E14552">
        <w:tab/>
        <w:t xml:space="preserve">U ovom konkretnom slučaju prijavljene tražbine dužnikovih vjerovnika osporavali su, prema priloženoj tablici koja je sastavni dio ovog zapisnika, dužnik i povjerenik. </w:t>
      </w:r>
    </w:p>
    <w:p w:rsidRDefault="00966D3F" w:rsidP="00966D3F" w:rsidR="00966D3F">
      <w:pPr>
        <w:pStyle w:val="Tijeloteksta"/>
      </w:pPr>
    </w:p>
    <w:p w:rsidRDefault="00966D3F" w:rsidP="00966D3F" w:rsidR="00966D3F" w:rsidRPr="00E14552">
      <w:pPr>
        <w:pStyle w:val="Tijeloteksta"/>
        <w:ind w:firstLine="708"/>
      </w:pPr>
      <w:r>
        <w:t>Temeljem čl. 42. SZ-a vjerovnik može osporiti prijavljenu tražbinu drugog vjerovnika u roku za osporavanje, a ako je osporavanje tražbine podneseno nakon isteka roka za osporavanje, sud će to odbaciti rješenjem.</w:t>
      </w:r>
    </w:p>
    <w:p w:rsidRDefault="00966D3F" w:rsidP="00966D3F" w:rsidR="00966D3F" w:rsidRPr="00E14552">
      <w:pPr>
        <w:spacing w:lineRule="auto" w:line="240" w:after="0"/>
        <w:jc w:val="both"/>
        <w:rPr>
          <w:b/>
        </w:rPr>
      </w:pPr>
    </w:p>
    <w:p w:rsidRDefault="00966D3F" w:rsidP="00966D3F" w:rsidR="00966D3F" w:rsidRPr="00E14552">
      <w:pPr>
        <w:spacing w:lineRule="auto" w:line="240" w:after="0"/>
        <w:jc w:val="both"/>
      </w:pPr>
      <w:r w:rsidRPr="00E14552">
        <w:rPr>
          <w:b/>
        </w:rPr>
        <w:tab/>
      </w:r>
      <w:r w:rsidRPr="00E14552">
        <w:t>Sukladno odredbi čl. 46. st. 4., SZ-a tražbine koje je osporio dužnik moraju se posebno raspraviti, a sukladno odredbi čl. 46. SZ-a osporene se tražbine mogu naknadno i priznati (dok nije moguća obrnuta situacija, da se priznate tražbine naknadno osporavaju)</w:t>
      </w:r>
    </w:p>
    <w:p w:rsidRDefault="00966D3F" w:rsidP="00966D3F" w:rsidR="00966D3F" w:rsidRPr="00E14552">
      <w:pPr>
        <w:spacing w:lineRule="auto" w:line="240" w:after="0"/>
        <w:jc w:val="both"/>
        <w:rPr>
          <w:b/>
        </w:rPr>
      </w:pPr>
    </w:p>
    <w:p w:rsidRDefault="00966D3F" w:rsidP="00966D3F" w:rsidR="00966D3F" w:rsidRPr="00E14552">
      <w:pPr>
        <w:pStyle w:val="Tijeloteksta-uvlaka2"/>
      </w:pPr>
      <w:r w:rsidRPr="00E14552">
        <w:t>Razlučna i izlučna prava, nisu predmet ispitivanja (čl. 46. st. 3. SZ-a), a razlučni vjerovnici će biti niže navedeni, tablično. Temeljem odredbe čl. 38. SZ-a, razlučni vjerovnici su bili dužni nadležnu jedinicu FINA-e u roku za prijavu tražbine obavijestiti o svojim pravima, pravnoj osnovi razlučnog prava i dijelu imovine na koji se odnosni razlučno pravo, te dati IZJAVU ODRIČU LI SE ili NE PRAVA NA ODVOJENO NAMIRENJE, te IZJAVU O PRISTANKU ili USKRATI PRISTANKA ODGODE NAMIRENJA IZ PREDMETA NA KOJI SE ODNOSI NJIHOVO RAZLUČNO PRAVO radi provedbe plana restrukturiranja. Onim mogu opozvati svoju izjavu najkasnije do početka ročišta za glasovanje o planu restrukturiranja ako su planom njihova prava smanjena ili ostvarenje njihovog prava izmijenjeno nakon dane izjave. Obavijest i izjave podnose se na obrascu za prijave tražbina vjerovnika u predstečajnom postupku (čl. 38. SZ-a (NN 71/17 i 104/17)</w:t>
      </w:r>
    </w:p>
    <w:p w:rsidRDefault="00966D3F" w:rsidP="00966D3F" w:rsidR="00966D3F" w:rsidRPr="00E14552">
      <w:pPr>
        <w:spacing w:lineRule="auto" w:line="240" w:after="0"/>
        <w:jc w:val="both"/>
      </w:pPr>
    </w:p>
    <w:p w:rsidRDefault="00966D3F" w:rsidP="00966D3F" w:rsidR="00966D3F" w:rsidRPr="00E14552">
      <w:pPr>
        <w:pStyle w:val="Tijeloteksta"/>
      </w:pPr>
      <w:r w:rsidRPr="00E14552">
        <w:lastRenderedPageBreak/>
        <w:tab/>
        <w:t>Predstečajni sporazum ne smije zadirati u prava razlučnih vjerovnika na namirenje iz predmeta na kojima postoje prava odvojenog namirenja, osim ako tim predstečajnim sporazumom nije izrekom drugačije određeno, a ako je drugačije određeno za razlučne vjerovnike će se posebno navesti u kojem se djelu njihova prava smanjuju, na koje se vrijeme odgađa namirenje i koje druge odredbe predstečajnog sporazuma prema njima djeluju.</w:t>
      </w:r>
    </w:p>
    <w:p w:rsidRDefault="00966D3F" w:rsidP="00966D3F" w:rsidR="00966D3F" w:rsidRPr="00E14552">
      <w:pPr>
        <w:spacing w:lineRule="auto" w:line="240" w:after="0"/>
        <w:jc w:val="both"/>
      </w:pPr>
      <w:r w:rsidRPr="00E14552">
        <w:tab/>
        <w:t>Temeljem odredbe čl. 49. SZ-a, na ovom ročištu sud sastavlja TABLICU ISPITANIH TRAŽBINA u koju za svaku pojedinu tražbina unosi u kojem je iznosu utvrđena odnosno osporena odnosno uz navođenje razloga osporavanja, te TABLICU RAZLUČNIH PRAVA ako plan financijskog restrukturiranja zadire u njihova prava.</w:t>
      </w:r>
    </w:p>
    <w:p w:rsidRDefault="00C20196" w:rsidP="00C20196" w:rsidR="00833CA5" w:rsidRPr="00C20196">
      <w:pPr>
        <w:spacing w:lineRule="auto" w:line="240" w:after="0"/>
        <w:jc w:val="both"/>
        <w:rPr>
          <w:b/>
        </w:rPr>
      </w:pPr>
      <w:r>
        <w:rPr>
          <w:b/>
        </w:rPr>
        <w:tab/>
      </w:r>
    </w:p>
    <w:p w:rsidRDefault="00966D3F" w:rsidP="00966D3F" w:rsidR="00966D3F" w:rsidRPr="007C03C1">
      <w:pPr>
        <w:pStyle w:val="Tijeloteksta-uvlaka2"/>
      </w:pPr>
      <w:r w:rsidRPr="007C03C1">
        <w:t>Utvrđuje se da spisu prileži podnesak vjerovnik</w:t>
      </w:r>
      <w:r w:rsidR="00B32954">
        <w:t>a</w:t>
      </w:r>
      <w:r w:rsidRPr="007C03C1">
        <w:t xml:space="preserve"> CRO EKSPRES d.o.o., iz Zagreba, V. Rudeški ogranak 24, OIB: 81356145197 od 07. siječnja 2019., zajedno s podneskom kojim dopunjuje prijavu na način da ističe da je pravna osnova tražbine pravo na povrat plaćenih obroka po Ugovoru o poslovnoj suradnji i njegovim odredbama o kupnji i obročnoj otplati nekretnine u iznosu od 1.124.832,50 kn. Povjerenik i dužnik izjavljuju da osporavaju dopunu tražbine, odnosno izjavljuju da, ukoliko se radi o višem iznosu od prijavljenog, da se za taj  viši iznos tražbina smatra da je podnijeta izvan roka. </w:t>
      </w:r>
    </w:p>
    <w:p w:rsidRDefault="00C01A92" w:rsidP="00966D3F" w:rsidR="00966D3F">
      <w:pPr>
        <w:spacing w:lineRule="auto" w:line="240" w:after="0"/>
        <w:jc w:val="both"/>
        <w:rPr>
          <w:b/>
        </w:rPr>
      </w:pPr>
      <w:r>
        <w:rPr>
          <w:b/>
        </w:rPr>
        <w:t xml:space="preserve">  </w:t>
      </w:r>
    </w:p>
    <w:p w:rsidRDefault="00C20196" w:rsidP="00966D3F" w:rsidR="00C20196">
      <w:pPr>
        <w:spacing w:lineRule="auto" w:line="240" w:after="0"/>
        <w:jc w:val="both"/>
      </w:pPr>
      <w:r>
        <w:t xml:space="preserve">Utvrđuje se da spisu prileži podnesak vjerovnika IMPOL d.o.o. Partizanska 38, Slovenska Bistrica, Republika Slovenija od 29. siječnja 2019. godine, u kojem podnesku ispravlja </w:t>
      </w:r>
      <w:r w:rsidR="001B15F0">
        <w:t xml:space="preserve">ukupni iznos svoje tražbine i navodi da ona iznosi 309.688,52 kn. </w:t>
      </w:r>
    </w:p>
    <w:p w:rsidRDefault="001B15F0" w:rsidP="00966D3F" w:rsidR="001B15F0" w:rsidRPr="00C20196">
      <w:pPr>
        <w:spacing w:lineRule="auto" w:line="240" w:after="0"/>
        <w:jc w:val="both"/>
      </w:pPr>
    </w:p>
    <w:p w:rsidRDefault="00C01A92" w:rsidP="00966D3F" w:rsidR="00C01A92">
      <w:pPr>
        <w:spacing w:lineRule="auto" w:line="240" w:after="0"/>
        <w:jc w:val="both"/>
      </w:pPr>
      <w:r>
        <w:t xml:space="preserve">Utvrđuje se da spisu prileži podnesak predstečajnog dužnika od 30. siječnja 2019. godine koji sadrži očitovanja vjerovnika o nepostojanju tražbina, koje su povjerenik i dužnik najprije priznali, ali su isti naknadno povukli svoje prijave tražbina. </w:t>
      </w:r>
    </w:p>
    <w:p w:rsidRDefault="00DE4C84" w:rsidP="00966D3F" w:rsidR="00DE4C84">
      <w:pPr>
        <w:spacing w:lineRule="auto" w:line="240" w:after="0"/>
        <w:jc w:val="both"/>
      </w:pPr>
    </w:p>
    <w:p w:rsidRDefault="00DE4C84" w:rsidP="00966D3F" w:rsidR="00DE4C84">
      <w:pPr>
        <w:spacing w:lineRule="auto" w:line="240" w:after="0"/>
        <w:jc w:val="both"/>
      </w:pPr>
      <w:r>
        <w:t>Utvrđuje se da je vjerovnik CRO EKSPRES d.o.o. predao u spis podnesak od 8. Veljače 2019. Godine zajedno sa prijavom tražbine u kojem navodi da je iznos dospjele tražbine 1.359.760,99 kn, a razlika se odnosi na iznos za koji je izvršen prijeboj, a sve za sl</w:t>
      </w:r>
      <w:r w:rsidR="00997B8B">
        <w:t>učaju da sud utvrdi da prijeboj</w:t>
      </w:r>
      <w:r>
        <w:t xml:space="preserve"> nije dopušten. Također priloženi su dokazi iz kojih je vidljivo da je dužnik odbio dati podatke koji su vanraspravno obećani na prošlom ročištu, a t</w:t>
      </w:r>
      <w:r w:rsidR="00793054">
        <w:t>ič</w:t>
      </w:r>
      <w:r>
        <w:t xml:space="preserve">u se pozajmica kojima su sve nekretnine društva opterećene u korist članova uprave kao vjerovnika neposredno pred otvaranje predstečajnog postupka. Također dužnik nije dao očitovanje koje mu je sud naložio na prošlom ročištu radi čega ne postoje uvjeti za ispitivanje tražbina jer je dužnik potpuno izostavio očitovati se o razlozima tražbina koje je osporio. </w:t>
      </w:r>
    </w:p>
    <w:p w:rsidRDefault="00F056C8" w:rsidP="00966D3F" w:rsidR="00F056C8">
      <w:pPr>
        <w:spacing w:lineRule="auto" w:line="240" w:after="0"/>
        <w:jc w:val="both"/>
      </w:pPr>
    </w:p>
    <w:p w:rsidRDefault="00F056C8" w:rsidP="00966D3F" w:rsidR="00F056C8">
      <w:pPr>
        <w:spacing w:lineRule="auto" w:line="240" w:after="0"/>
        <w:jc w:val="both"/>
      </w:pPr>
      <w:r>
        <w:t xml:space="preserve">Predmetni podnesak daje se na uvid dužniku i povjereniku zajedno sa prijavom. </w:t>
      </w:r>
    </w:p>
    <w:p w:rsidRDefault="00C01A92" w:rsidP="00966D3F" w:rsidR="00C01A92" w:rsidRPr="00C01A92">
      <w:pPr>
        <w:spacing w:lineRule="auto" w:line="240" w:after="0"/>
        <w:jc w:val="both"/>
      </w:pPr>
    </w:p>
    <w:p w:rsidRDefault="00966D3F" w:rsidP="00966D3F" w:rsidR="00966D3F" w:rsidRPr="00E14552">
      <w:pPr>
        <w:spacing w:lineRule="auto" w:line="240" w:after="0"/>
        <w:jc w:val="both"/>
      </w:pPr>
      <w:r w:rsidRPr="00E14552">
        <w:rPr>
          <w:b/>
        </w:rPr>
        <w:t xml:space="preserve"> </w:t>
      </w:r>
      <w:r w:rsidRPr="00E14552">
        <w:t>Nakon toga čitaju se ispitane tražbine vjerovnika, u kojem su iznosu utvrđene, odnosno osporene, uz naznaku razloga osporavanja, a radi se o tražbinama koje su isti prijavili FINA-i, ili koje vjerovnici nisu prijavili FINA-i, a navedene su u dužnikovom prijedlogu te se smatraju kao takve prijavljene, sve sukladno odredbi čl. 49. St. 1. i 2. SZ-a, prema priloženim tablicama.</w:t>
      </w:r>
    </w:p>
    <w:p w:rsidRDefault="00966D3F" w:rsidP="00966D3F" w:rsidR="00966D3F">
      <w:pPr>
        <w:spacing w:lineRule="auto" w:line="240" w:after="0"/>
      </w:pPr>
    </w:p>
    <w:p w:rsidRDefault="00966D3F" w:rsidP="00966D3F" w:rsidR="00966D3F">
      <w:pPr>
        <w:spacing w:lineRule="auto" w:line="240" w:after="0"/>
      </w:pPr>
    </w:p>
    <w:tbl>
      <w:tblPr>
        <w:tblStyle w:val="GridTable6Colorful"/>
        <w:tblW w:type="auto" w:w="0"/>
        <w:tblLayout w:type="fixed"/>
        <w:tblCellMar>
          <w:left w:type="dxa" w:w="85"/>
          <w:right w:type="dxa" w:w="85"/>
        </w:tblCellMar>
        <w:tblLook w:val="0420" w:noVBand="1" w:noHBand="0" w:lastColumn="0" w:firstColumn="0" w:lastRow="0" w:firstRow="1"/>
      </w:tblPr>
      <w:tblGrid>
        <w:gridCol w:w="458"/>
        <w:gridCol w:w="3158"/>
        <w:gridCol w:w="1422"/>
        <w:gridCol w:w="523"/>
        <w:gridCol w:w="1045"/>
        <w:gridCol w:w="3201"/>
      </w:tblGrid>
      <w:tr w:rsidTr="008F5BB7" w:rsidR="00F365A8" w:rsidRPr="00F365A8">
        <w:trPr>
          <w:cnfStyle w:val="100000000000"/>
          <w:trHeight w:val="1870"/>
        </w:trPr>
        <w:tc>
          <w:tcPr>
            <w:tcW w:type="dxa" w:w="458"/>
            <w:vAlign w:val="center"/>
            <w:hideMark/>
          </w:tcPr>
          <w:p w:rsidRDefault="00F365A8" w:rsidP="00F365A8" w:rsidR="00F365A8" w:rsidRPr="00F365A8">
            <w:pPr>
              <w:jc w:val="center"/>
              <w:rPr>
                <w:rFonts w:cs="Times New Roman" w:eastAsia="Times New Roman"/>
                <w:bCs w:val="false"/>
                <w:sz w:val="16"/>
                <w:szCs w:val="16"/>
                <w:lang w:eastAsia="hr-HR"/>
              </w:rPr>
            </w:pPr>
            <w:r w:rsidRPr="00F365A8">
              <w:rPr>
                <w:rFonts w:cs="Times New Roman" w:eastAsia="Times New Roman"/>
                <w:bCs w:val="false"/>
                <w:sz w:val="16"/>
                <w:szCs w:val="16"/>
                <w:lang w:eastAsia="hr-HR"/>
              </w:rPr>
              <w:t>Redni broj prijavljene tražbine</w:t>
            </w:r>
          </w:p>
        </w:tc>
        <w:tc>
          <w:tcPr>
            <w:tcW w:type="dxa" w:w="3158"/>
            <w:vAlign w:val="center"/>
            <w:hideMark/>
          </w:tcPr>
          <w:p w:rsidRDefault="00F365A8" w:rsidP="00F365A8" w:rsidR="00F365A8" w:rsidRPr="00F365A8">
            <w:pPr>
              <w:jc w:val="center"/>
              <w:rPr>
                <w:rFonts w:cs="Times New Roman" w:eastAsia="Times New Roman"/>
                <w:b w:val="false"/>
                <w:sz w:val="16"/>
                <w:szCs w:val="16"/>
                <w:lang w:eastAsia="hr-HR"/>
              </w:rPr>
            </w:pPr>
            <w:r w:rsidRPr="00F365A8">
              <w:rPr>
                <w:rFonts w:cs="Times New Roman" w:eastAsia="Times New Roman"/>
                <w:bCs w:val="false"/>
                <w:sz w:val="16"/>
                <w:szCs w:val="16"/>
                <w:lang w:eastAsia="hr-HR"/>
              </w:rPr>
              <w:t>Ime i prezime / Naziv vjerovnika</w:t>
            </w:r>
          </w:p>
          <w:p w:rsidRDefault="00F365A8" w:rsidP="00F365A8" w:rsidR="00F365A8" w:rsidRPr="00F365A8">
            <w:pPr>
              <w:jc w:val="center"/>
              <w:rPr>
                <w:rFonts w:cs="Times New Roman" w:eastAsia="Times New Roman"/>
                <w:b w:val="false"/>
                <w:sz w:val="16"/>
                <w:szCs w:val="16"/>
                <w:lang w:eastAsia="hr-HR"/>
              </w:rPr>
            </w:pPr>
            <w:r w:rsidRPr="00F365A8">
              <w:rPr>
                <w:rFonts w:cs="Times New Roman" w:eastAsia="Times New Roman"/>
                <w:bCs w:val="false"/>
                <w:sz w:val="16"/>
                <w:szCs w:val="16"/>
                <w:lang w:eastAsia="hr-HR"/>
              </w:rPr>
              <w:t>OIB vjerovnika</w:t>
            </w:r>
          </w:p>
          <w:p w:rsidRDefault="00F365A8" w:rsidP="00F365A8" w:rsidR="00F365A8" w:rsidRPr="00F365A8">
            <w:pPr>
              <w:jc w:val="center"/>
              <w:rPr>
                <w:rFonts w:cs="Times New Roman" w:eastAsia="Times New Roman"/>
                <w:bCs w:val="false"/>
                <w:sz w:val="16"/>
                <w:szCs w:val="16"/>
                <w:lang w:eastAsia="hr-HR"/>
              </w:rPr>
            </w:pPr>
            <w:r w:rsidRPr="00F365A8">
              <w:rPr>
                <w:rFonts w:cs="Times New Roman" w:eastAsia="Times New Roman"/>
                <w:bCs w:val="false"/>
                <w:sz w:val="16"/>
                <w:szCs w:val="16"/>
                <w:lang w:eastAsia="hr-HR"/>
              </w:rPr>
              <w:t>Adresa vjerovnika</w:t>
            </w:r>
          </w:p>
        </w:tc>
        <w:tc>
          <w:tcPr>
            <w:tcW w:type="dxa" w:w="1422"/>
            <w:vAlign w:val="center"/>
            <w:hideMark/>
          </w:tcPr>
          <w:p w:rsidRDefault="00F365A8" w:rsidP="00F365A8" w:rsidR="00F365A8" w:rsidRPr="00F365A8">
            <w:pPr>
              <w:jc w:val="center"/>
              <w:rPr>
                <w:rFonts w:cs="Times New Roman" w:eastAsia="Times New Roman"/>
                <w:bCs w:val="false"/>
                <w:sz w:val="16"/>
                <w:szCs w:val="16"/>
                <w:lang w:eastAsia="hr-HR"/>
              </w:rPr>
            </w:pPr>
            <w:r w:rsidRPr="00F365A8">
              <w:rPr>
                <w:rFonts w:cs="Times New Roman" w:eastAsia="Times New Roman"/>
                <w:bCs w:val="false"/>
                <w:sz w:val="16"/>
                <w:szCs w:val="16"/>
                <w:lang w:eastAsia="hr-HR"/>
              </w:rPr>
              <w:t>Prijavljeni iznos tražbine (po prijedlogu / po prijavi vjerovnika)</w:t>
            </w:r>
          </w:p>
        </w:tc>
        <w:tc>
          <w:tcPr>
            <w:tcW w:type="dxa" w:w="523"/>
            <w:vAlign w:val="center"/>
          </w:tcPr>
          <w:p w:rsidRDefault="00F365A8" w:rsidP="00F365A8" w:rsidR="00F365A8" w:rsidRPr="00F365A8">
            <w:pPr>
              <w:jc w:val="center"/>
              <w:rPr>
                <w:rFonts w:cs="Times New Roman" w:eastAsia="Times New Roman"/>
                <w:bCs w:val="false"/>
                <w:sz w:val="16"/>
                <w:szCs w:val="16"/>
                <w:lang w:eastAsia="hr-HR"/>
              </w:rPr>
            </w:pPr>
            <w:r w:rsidRPr="00F365A8">
              <w:rPr>
                <w:rFonts w:cs="Times New Roman" w:eastAsia="Times New Roman"/>
                <w:bCs w:val="false"/>
                <w:sz w:val="16"/>
                <w:szCs w:val="16"/>
                <w:lang w:eastAsia="hr-HR"/>
              </w:rPr>
              <w:t>Utvrđeno</w:t>
            </w:r>
          </w:p>
        </w:tc>
        <w:tc>
          <w:tcPr>
            <w:tcW w:type="dxa" w:w="1045"/>
            <w:vAlign w:val="center"/>
          </w:tcPr>
          <w:p w:rsidRDefault="00F365A8" w:rsidP="00F365A8" w:rsidR="00F365A8" w:rsidRPr="00F365A8">
            <w:pPr>
              <w:jc w:val="center"/>
              <w:rPr>
                <w:rFonts w:cs="Times New Roman" w:eastAsia="Times New Roman"/>
                <w:b w:val="false"/>
                <w:sz w:val="16"/>
                <w:szCs w:val="16"/>
                <w:lang w:eastAsia="hr-HR"/>
              </w:rPr>
            </w:pPr>
            <w:r w:rsidRPr="00F365A8">
              <w:rPr>
                <w:rFonts w:cs="Times New Roman" w:eastAsia="Times New Roman"/>
                <w:bCs w:val="false"/>
                <w:sz w:val="16"/>
                <w:szCs w:val="16"/>
                <w:lang w:eastAsia="hr-HR"/>
              </w:rPr>
              <w:t>Osporeno</w:t>
            </w:r>
          </w:p>
          <w:p w:rsidRDefault="00F365A8" w:rsidP="00F365A8" w:rsidR="00F365A8" w:rsidRPr="00F365A8">
            <w:pPr>
              <w:jc w:val="center"/>
              <w:rPr>
                <w:rFonts w:cs="Times New Roman" w:eastAsia="Times New Roman"/>
                <w:bCs w:val="false"/>
                <w:sz w:val="16"/>
                <w:szCs w:val="16"/>
                <w:lang w:eastAsia="hr-HR"/>
              </w:rPr>
            </w:pPr>
            <w:r w:rsidRPr="00F365A8">
              <w:rPr>
                <w:rFonts w:cs="Times New Roman" w:eastAsia="Times New Roman"/>
                <w:bCs w:val="false"/>
                <w:sz w:val="16"/>
                <w:szCs w:val="16"/>
                <w:lang w:eastAsia="hr-HR"/>
              </w:rPr>
              <w:t>(dužnik / povjerenik / vjerovnik)</w:t>
            </w:r>
          </w:p>
        </w:tc>
        <w:tc>
          <w:tcPr>
            <w:tcW w:type="dxa" w:w="3201"/>
            <w:vAlign w:val="center"/>
            <w:hideMark/>
          </w:tcPr>
          <w:p w:rsidRDefault="00F365A8" w:rsidP="00F365A8" w:rsidR="00F365A8" w:rsidRPr="00F365A8">
            <w:pPr>
              <w:jc w:val="center"/>
              <w:rPr>
                <w:rFonts w:cs="Times New Roman" w:eastAsia="Times New Roman"/>
                <w:b w:val="false"/>
                <w:sz w:val="16"/>
                <w:szCs w:val="16"/>
                <w:lang w:eastAsia="hr-HR"/>
              </w:rPr>
            </w:pPr>
            <w:r w:rsidRPr="00F365A8">
              <w:rPr>
                <w:rFonts w:cs="Times New Roman" w:eastAsia="Times New Roman"/>
                <w:bCs w:val="false"/>
                <w:sz w:val="16"/>
                <w:szCs w:val="16"/>
                <w:lang w:eastAsia="hr-HR"/>
              </w:rPr>
              <w:t>Razlog osporavanja</w:t>
            </w:r>
          </w:p>
          <w:p w:rsidRDefault="00F365A8" w:rsidP="00F365A8" w:rsidR="00F365A8" w:rsidRPr="00F365A8">
            <w:pPr>
              <w:jc w:val="center"/>
              <w:rPr>
                <w:rFonts w:cs="Times New Roman" w:eastAsia="Times New Roman"/>
                <w:bCs w:val="false"/>
                <w:sz w:val="16"/>
                <w:szCs w:val="16"/>
                <w:lang w:eastAsia="hr-HR"/>
              </w:rPr>
            </w:pPr>
            <w:r w:rsidRPr="00F365A8">
              <w:rPr>
                <w:rFonts w:cs="Times New Roman" w:eastAsia="Times New Roman"/>
                <w:bCs w:val="false"/>
                <w:sz w:val="16"/>
                <w:szCs w:val="16"/>
                <w:lang w:eastAsia="hr-HR"/>
              </w:rPr>
              <w:t>(dužnik / povjerenik / vjerovnik)</w:t>
            </w:r>
          </w:p>
        </w:tc>
      </w:tr>
      <w:tr w:rsidTr="008F5BB7" w:rsidR="00F365A8" w:rsidRPr="00F365A8">
        <w:trPr>
          <w:cnfStyle w:val="000000100000"/>
          <w:trHeight w:val="944"/>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lastRenderedPageBreak/>
              <w:t>1</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A.Merati &amp; C. Cartiera di Laveno Spa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 xml:space="preserve">           </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VIA SILVIO PELLICO 5, 21014 LAVENO MOMBELLO</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1.553.405,53</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2.370.647,19</w:t>
            </w:r>
          </w:p>
        </w:tc>
        <w:tc>
          <w:tcPr>
            <w:tcW w:type="dxa" w:w="523"/>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1.945.536,01</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425.111,18</w:t>
            </w:r>
          </w:p>
          <w:p w:rsidRDefault="00F365A8" w:rsidP="00F365A8" w:rsidR="00F365A8" w:rsidRPr="00F365A8">
            <w:pPr>
              <w:jc w:val="right"/>
              <w:rPr>
                <w:rFonts w:cs="Times New Roman"/>
                <w:color w:val="auto"/>
                <w:sz w:val="16"/>
                <w:szCs w:val="16"/>
              </w:rPr>
            </w:pPr>
            <w:r w:rsidRPr="00F365A8">
              <w:rPr>
                <w:rFonts w:cs="Times New Roman"/>
                <w:color w:val="auto"/>
                <w:sz w:val="16"/>
                <w:szCs w:val="16"/>
              </w:rPr>
              <w:t>Povjerenik: 425.111,18</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Nepravilan obračun kamata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Povjerenik: Nepravilan obračun kamata</w:t>
            </w: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ADMIRAL TISAK društvo s ograničenom odgovornošću za tiskanje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13125981371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Tomislavova 67, 32272 Cerna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2.073,73</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2.073,73</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ALLIANZ ZAGREB dioničko društvo za osiguranje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23759810849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Heinzelova 70,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bookmarkStart w:name="OLE_LINK1" w:id="1"/>
            <w:bookmarkStart w:name="OLE_LINK2" w:id="2"/>
            <w:r w:rsidRPr="00F365A8">
              <w:rPr>
                <w:rFonts w:cs="Times New Roman" w:eastAsia="Times New Roman"/>
                <w:sz w:val="16"/>
                <w:szCs w:val="16"/>
                <w:lang w:eastAsia="hr-HR"/>
              </w:rPr>
              <w:t xml:space="preserve">Prijedlog: </w:t>
            </w:r>
            <w:bookmarkEnd w:id="1"/>
            <w:bookmarkEnd w:id="2"/>
            <w:r w:rsidRPr="00F365A8">
              <w:rPr>
                <w:rFonts w:cs="Times New Roman" w:eastAsia="Times New Roman"/>
                <w:sz w:val="16"/>
                <w:szCs w:val="16"/>
                <w:lang w:eastAsia="hr-HR"/>
              </w:rPr>
              <w:t>65.634,41</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color w:val="auto"/>
                <w:sz w:val="16"/>
                <w:szCs w:val="16"/>
              </w:rPr>
              <w:t>93.762,42</w:t>
            </w:r>
          </w:p>
        </w:tc>
        <w:tc>
          <w:tcPr>
            <w:tcW w:type="dxa" w:w="523"/>
            <w:vAlign w:val="center"/>
          </w:tcPr>
          <w:p w:rsidRDefault="00F365A8" w:rsidP="00F365A8" w:rsidR="00F365A8" w:rsidRPr="00F365A8">
            <w:pPr>
              <w:jc w:val="right"/>
              <w:rPr>
                <w:rFonts w:cs="Times New Roman"/>
                <w:color w:val="auto"/>
                <w:sz w:val="16"/>
                <w:szCs w:val="16"/>
              </w:rPr>
            </w:pPr>
            <w:bookmarkStart w:name="OLE_LINK3" w:id="3"/>
            <w:r w:rsidRPr="00F365A8">
              <w:rPr>
                <w:rFonts w:cs="Times New Roman"/>
                <w:color w:val="auto"/>
                <w:sz w:val="16"/>
                <w:szCs w:val="16"/>
              </w:rPr>
              <w:t>93.762,42</w:t>
            </w:r>
            <w:bookmarkEnd w:id="3"/>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ALU PACK PLASTIC društvo s ograničenom odgovornošću za proizvodnju,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95975992825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Slavonska avenija 24 a,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869.440,75</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869.440,75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ANTARES REVIZIJA d.o.o. za reviziju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52011850372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Heinzelova 62 a,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37.500,00</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37.500,00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780"/>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w:t>
            </w:r>
          </w:p>
        </w:tc>
        <w:tc>
          <w:tcPr>
            <w:tcW w:type="dxa" w:w="3158"/>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ARBUROŽA društvo s ograničenom odgovornošću za upravljanje i održavanje javnih i zelenih površina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65785118677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Čiponjac jug 6, 53291 Novalja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bookmarkStart w:name="OLE_LINK4" w:id="4"/>
            <w:bookmarkStart w:name="OLE_LINK5" w:id="5"/>
            <w:bookmarkStart w:name="OLE_LINK6" w:id="6"/>
            <w:r w:rsidRPr="00F365A8">
              <w:rPr>
                <w:rFonts w:cs="Times New Roman" w:eastAsia="Times New Roman"/>
                <w:sz w:val="16"/>
                <w:szCs w:val="16"/>
                <w:lang w:eastAsia="hr-HR"/>
              </w:rPr>
              <w:t xml:space="preserve">Prijedlog: </w:t>
            </w:r>
            <w:bookmarkEnd w:id="4"/>
            <w:bookmarkEnd w:id="5"/>
            <w:bookmarkEnd w:id="6"/>
            <w:r w:rsidRPr="00F365A8">
              <w:rPr>
                <w:rFonts w:cs="Times New Roman" w:eastAsia="Times New Roman"/>
                <w:sz w:val="16"/>
                <w:szCs w:val="16"/>
                <w:lang w:eastAsia="hr-HR"/>
              </w:rPr>
              <w:t>274,59</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274,59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ASTARTA d.o.o. za grafičku pripremu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73493082524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Doverska 1, 21000 Split</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8.071,95</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8.071,95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AUTO EXCLUSIVE društvo s ograničenom odgovornošću za održavanje i trgovinu motornih vozila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16676796187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Broz Mate 5, 10360 Sesvete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4.014,74</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4.014,74</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AUTO GRIFON društvo s ograničenom odgovornošću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36117467723</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Koledovčina 8,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485,39</w:t>
            </w:r>
          </w:p>
          <w:p w:rsidRDefault="00F365A8" w:rsidP="00F365A8" w:rsidR="00F365A8" w:rsidRPr="00F365A8">
            <w:pPr>
              <w:jc w:val="right"/>
              <w:rPr>
                <w:rFonts w:cs="Times New Roman" w:eastAsia="Times New Roman"/>
                <w:sz w:val="16"/>
                <w:szCs w:val="16"/>
                <w:lang w:eastAsia="hr-HR"/>
              </w:rPr>
            </w:pPr>
            <w:bookmarkStart w:name="OLE_LINK7" w:id="7"/>
            <w:bookmarkStart w:name="OLE_LINK8" w:id="8"/>
            <w:r w:rsidRPr="00F365A8">
              <w:rPr>
                <w:rFonts w:cs="Times New Roman" w:eastAsia="Times New Roman"/>
                <w:sz w:val="16"/>
                <w:szCs w:val="16"/>
                <w:lang w:eastAsia="hr-HR"/>
              </w:rPr>
              <w:t>Prijava:</w:t>
            </w:r>
            <w:bookmarkEnd w:id="7"/>
            <w:bookmarkEnd w:id="8"/>
            <w:r w:rsidRPr="00F365A8">
              <w:rPr>
                <w:rFonts w:cs="Times New Roman" w:eastAsia="Times New Roman"/>
                <w:sz w:val="16"/>
                <w:szCs w:val="16"/>
                <w:lang w:eastAsia="hr-HR"/>
              </w:rPr>
              <w:t xml:space="preserve"> 485,39</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485,39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AUTOPRAONICA SZABO d.o.o.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72083773219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Avenija Dubrovnik 9,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Prijedlog: </w:t>
            </w:r>
            <w:bookmarkStart w:name="OLE_LINK9" w:id="9"/>
            <w:bookmarkStart w:name="OLE_LINK10" w:id="10"/>
            <w:r w:rsidRPr="00F365A8">
              <w:rPr>
                <w:rFonts w:cs="Times New Roman" w:eastAsia="Times New Roman"/>
                <w:sz w:val="16"/>
                <w:szCs w:val="16"/>
                <w:lang w:eastAsia="hr-HR"/>
              </w:rPr>
              <w:t>694,25</w:t>
            </w:r>
            <w:bookmarkEnd w:id="9"/>
            <w:bookmarkEnd w:id="10"/>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eastAsia="Times New Roman"/>
                <w:sz w:val="16"/>
                <w:szCs w:val="16"/>
                <w:lang w:eastAsia="hr-HR"/>
              </w:rPr>
              <w:t>694,25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BANKO TRANSPORT, prijevoz, usluge i turistička agencija, društvo s ograničenom odgovornošću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78169601466</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Banki 28, 52444 Tinjan</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7.732,04</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7.732,04</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BAŽDAR društvo s ograničenom odgovornošću za instalacijske i završne radove u graditeljstvu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39895661215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Ujevića Tina 5, 31551 Belišće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3.100,00</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3.100,00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747"/>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15</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Bisaće d.o.o. turistička agencija za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15349293077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Francesca Tenchinija 2 a,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742.132,74</w:t>
            </w:r>
          </w:p>
        </w:tc>
        <w:tc>
          <w:tcPr>
            <w:tcW w:type="dxa" w:w="523"/>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eastAsia="Times New Roman"/>
                <w:sz w:val="16"/>
                <w:szCs w:val="16"/>
                <w:lang w:eastAsia="hr-HR"/>
              </w:rPr>
              <w:t>0,00</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Dužnik: </w:t>
            </w:r>
            <w:r w:rsidRPr="00F365A8">
              <w:rPr>
                <w:rFonts w:cs="Times New Roman" w:eastAsia="Times New Roman"/>
                <w:sz w:val="16"/>
                <w:szCs w:val="16"/>
                <w:lang w:eastAsia="hr-HR"/>
              </w:rPr>
              <w:t>742.132,74</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Nema evidentiranog dugovanja</w:t>
            </w: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16</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BIGRAF, d.o.o. za trgovinu i proizvodnju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17981771148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Macanovićeva 1,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Prijedlog: </w:t>
            </w:r>
            <w:bookmarkStart w:name="OLE_LINK11" w:id="11"/>
            <w:r w:rsidRPr="00F365A8">
              <w:rPr>
                <w:rFonts w:cs="Times New Roman" w:eastAsia="Times New Roman"/>
                <w:sz w:val="16"/>
                <w:szCs w:val="16"/>
                <w:lang w:eastAsia="hr-HR"/>
              </w:rPr>
              <w:t>99.581,79</w:t>
            </w:r>
            <w:bookmarkEnd w:id="11"/>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99.581,79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BILIĆ-ERIĆ d.o.o. za privatnu zaštitu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68580128211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Ljudevita Posavskog 3, Trgovački centar Millennijum, 10360 Sesvete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1.730,63</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1.730,63</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BIZ-PLIMA d.o.o. za trgovinu, uvoz-izvoz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88755741866</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Baranjska 10,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1.326,75</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1.326,75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BOA PROMOCIJA d.o.o.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22002669291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Heinzelova 34,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204,75</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204,75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1232"/>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lastRenderedPageBreak/>
              <w:t>20</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BRUNNEA d.o.o. za usluge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13823464045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Savski gaj VII put 2a,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117.000,00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131.760,00</w:t>
            </w:r>
          </w:p>
        </w:tc>
        <w:tc>
          <w:tcPr>
            <w:tcW w:type="dxa" w:w="523"/>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117.000,00</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14.760,00</w:t>
            </w:r>
          </w:p>
          <w:p w:rsidRDefault="00F365A8" w:rsidP="00F365A8" w:rsidR="00F365A8" w:rsidRPr="00F365A8">
            <w:pPr>
              <w:jc w:val="right"/>
              <w:rPr>
                <w:rFonts w:cs="Times New Roman"/>
                <w:color w:val="auto"/>
                <w:sz w:val="16"/>
                <w:szCs w:val="16"/>
              </w:rPr>
            </w:pPr>
            <w:r w:rsidRPr="00F365A8">
              <w:rPr>
                <w:rFonts w:cs="Times New Roman"/>
                <w:color w:val="auto"/>
                <w:sz w:val="16"/>
                <w:szCs w:val="16"/>
              </w:rPr>
              <w:t>Povjerenik: 14.760,00</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Osporeni iznos je plaćen, a vjerovnik ga nije obračunao u prijavi</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Povjerenik: Za osporeni iznos nema dokaza o ispunjenju protuobveze vjerovnika, pa je priznat iznos koji između dužnika i vjerovnika nije sporan</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21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Büsscher Hoffmann - hidroizolacijski sistemi d.o.o.</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01633868005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Draganići 16a,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38.956,24</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38.956,24</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22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CARTIERA DI FERRARA S.P.A.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 xml:space="preserve">           </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VIA MARCONI 69, 44122 FERRARA</w:t>
            </w:r>
          </w:p>
        </w:tc>
        <w:tc>
          <w:tcPr>
            <w:tcW w:type="dxa" w:w="1422"/>
            <w:noWrap/>
            <w:vAlign w:val="center"/>
            <w:hideMark/>
          </w:tcPr>
          <w:p w:rsidRDefault="008E517E" w:rsidP="00F365A8" w:rsidR="00F365A8" w:rsidRPr="00F365A8">
            <w:pPr>
              <w:jc w:val="right"/>
              <w:rPr>
                <w:rFonts w:cs="Times New Roman" w:eastAsia="Times New Roman"/>
                <w:sz w:val="16"/>
                <w:szCs w:val="16"/>
                <w:lang w:eastAsia="hr-HR"/>
              </w:rPr>
            </w:pPr>
            <w:r>
              <w:rPr>
                <w:rFonts w:cs="Times New Roman" w:eastAsia="Times New Roman"/>
                <w:sz w:val="16"/>
                <w:szCs w:val="16"/>
                <w:lang w:eastAsia="hr-HR"/>
              </w:rPr>
              <w:t xml:space="preserve">Prijedlog: </w:t>
            </w:r>
            <w:r w:rsidR="00F365A8" w:rsidRPr="00F365A8">
              <w:rPr>
                <w:rFonts w:cs="Times New Roman" w:eastAsia="Times New Roman"/>
                <w:sz w:val="16"/>
                <w:szCs w:val="16"/>
                <w:lang w:eastAsia="hr-HR"/>
              </w:rPr>
              <w:t>2.198,31</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2.198,31</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23</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CARTIERA FORNACI S.P.A.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49555591298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VIA FORNACI 16, 5721054 FAGNANO OLONA</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1.682.312,78</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1.999.566,47</w:t>
            </w:r>
          </w:p>
        </w:tc>
        <w:tc>
          <w:tcPr>
            <w:tcW w:type="dxa" w:w="523"/>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eastAsia="Times New Roman"/>
                <w:sz w:val="16"/>
                <w:szCs w:val="16"/>
                <w:lang w:eastAsia="hr-HR"/>
              </w:rPr>
              <w:t>1.772.659,67</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226.906,8</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Osporeni iznos plaćen je nakon sudske nagodbe</w:t>
            </w:r>
          </w:p>
        </w:tc>
      </w:tr>
      <w:tr w:rsidTr="008F5BB7" w:rsidR="00F365A8" w:rsidRPr="00F365A8">
        <w:trPr>
          <w:trHeight w:val="1131"/>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28</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CRO EKSPRES d.o.o. za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81356145197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 Rudeški ogranak 24,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64.099,17</w:t>
            </w:r>
          </w:p>
          <w:p w:rsidRDefault="002E7393" w:rsidP="00F365A8" w:rsidR="00F365A8" w:rsidRPr="00F365A8">
            <w:pPr>
              <w:jc w:val="right"/>
              <w:rPr>
                <w:rFonts w:cs="Times New Roman" w:eastAsia="Times New Roman"/>
                <w:sz w:val="16"/>
                <w:szCs w:val="16"/>
                <w:lang w:eastAsia="hr-HR"/>
              </w:rPr>
            </w:pPr>
            <w:r>
              <w:rPr>
                <w:rFonts w:cs="Times New Roman" w:eastAsia="Times New Roman"/>
                <w:sz w:val="16"/>
                <w:szCs w:val="16"/>
                <w:lang w:eastAsia="hr-HR"/>
              </w:rPr>
              <w:t>Prijava: 1.124.832,50</w:t>
            </w:r>
          </w:p>
        </w:tc>
        <w:tc>
          <w:tcPr>
            <w:tcW w:type="dxa" w:w="523"/>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eastAsia="Times New Roman"/>
                <w:sz w:val="16"/>
                <w:szCs w:val="16"/>
                <w:lang w:eastAsia="hr-HR"/>
              </w:rPr>
              <w:t>64.099,17</w:t>
            </w:r>
          </w:p>
        </w:tc>
        <w:tc>
          <w:tcPr>
            <w:tcW w:type="dxa" w:w="1045"/>
            <w:shd w:fill="FFC000" w:color="auto" w:val="clear"/>
            <w:vAlign w:val="center"/>
          </w:tcPr>
          <w:p w:rsidRDefault="00840F50" w:rsidP="00F365A8" w:rsidR="00F365A8" w:rsidRPr="00F365A8">
            <w:pPr>
              <w:jc w:val="right"/>
              <w:rPr>
                <w:rFonts w:cs="Times New Roman"/>
                <w:color w:val="auto"/>
                <w:sz w:val="16"/>
                <w:szCs w:val="16"/>
              </w:rPr>
            </w:pPr>
            <w:r>
              <w:rPr>
                <w:rFonts w:cs="Times New Roman"/>
                <w:color w:val="auto"/>
                <w:sz w:val="16"/>
                <w:szCs w:val="16"/>
              </w:rPr>
              <w:t>Dužnik: 1.060.733,33</w:t>
            </w:r>
          </w:p>
          <w:p w:rsidRDefault="00840F50" w:rsidP="00F365A8" w:rsidR="00F365A8" w:rsidRPr="00F365A8">
            <w:pPr>
              <w:jc w:val="right"/>
              <w:rPr>
                <w:rFonts w:cs="Times New Roman"/>
                <w:color w:val="auto"/>
                <w:sz w:val="16"/>
                <w:szCs w:val="16"/>
              </w:rPr>
            </w:pPr>
            <w:r>
              <w:rPr>
                <w:rFonts w:cs="Times New Roman"/>
                <w:color w:val="auto"/>
                <w:sz w:val="16"/>
                <w:szCs w:val="16"/>
              </w:rPr>
              <w:t>Povjerenik: 1.060.733,33</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dugovanje ne postoji u poslovnim knjigama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Povjerenik: prijava vjerovnika ne sadrži dokaze o ispunjenju protutražbine vjerovnika</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29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CROATIA osiguranje d.d.</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26187994862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Vatroslava Jagića 33,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2.272,48</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9.320,79</w:t>
            </w:r>
          </w:p>
        </w:tc>
        <w:tc>
          <w:tcPr>
            <w:tcW w:type="dxa" w:w="523"/>
            <w:vAlign w:val="center"/>
          </w:tcPr>
          <w:p w:rsidRDefault="00F365A8" w:rsidP="00F365A8" w:rsidR="00F365A8" w:rsidRPr="00F365A8">
            <w:pPr>
              <w:jc w:val="right"/>
              <w:rPr>
                <w:rFonts w:cs="Times New Roman"/>
                <w:color w:val="auto"/>
                <w:sz w:val="16"/>
                <w:szCs w:val="16"/>
              </w:rPr>
            </w:pPr>
            <w:r w:rsidRPr="00F365A8">
              <w:rPr>
                <w:rFonts w:cs="Times New Roman" w:eastAsia="Times New Roman"/>
                <w:sz w:val="16"/>
                <w:szCs w:val="16"/>
                <w:lang w:eastAsia="hr-HR"/>
              </w:rPr>
              <w:t>9.320,79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RAJKO ČULJAK</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53091835347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IVANA ZAJCA 12, 35000 SLAVONSKI BROD</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141,95</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141,95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DIZMAR d.o.o.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42645058618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Majstorska 5, 10000 Zagreb</w:t>
            </w:r>
          </w:p>
        </w:tc>
        <w:tc>
          <w:tcPr>
            <w:tcW w:type="dxa" w:w="1422"/>
            <w:noWrap/>
            <w:vAlign w:val="center"/>
            <w:hideMark/>
          </w:tcPr>
          <w:p w:rsidRDefault="00B4647A" w:rsidP="00F365A8" w:rsidR="00F365A8" w:rsidRPr="00F365A8">
            <w:pPr>
              <w:jc w:val="right"/>
              <w:rPr>
                <w:rFonts w:cs="Times New Roman" w:eastAsia="Times New Roman"/>
                <w:sz w:val="16"/>
                <w:szCs w:val="16"/>
                <w:lang w:eastAsia="hr-HR"/>
              </w:rPr>
            </w:pPr>
            <w:r>
              <w:rPr>
                <w:rFonts w:cs="Times New Roman" w:eastAsia="Times New Roman"/>
                <w:sz w:val="16"/>
                <w:szCs w:val="16"/>
                <w:lang w:eastAsia="hr-HR"/>
              </w:rPr>
              <w:t xml:space="preserve">Prijedlog: </w:t>
            </w:r>
            <w:r w:rsidR="00F365A8" w:rsidRPr="00F365A8">
              <w:rPr>
                <w:rFonts w:cs="Times New Roman" w:eastAsia="Times New Roman"/>
                <w:sz w:val="16"/>
                <w:szCs w:val="16"/>
                <w:lang w:eastAsia="hr-HR"/>
              </w:rPr>
              <w:t>2.139,74</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2.139,74</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600"/>
        </w:trPr>
        <w:tc>
          <w:tcPr>
            <w:tcW w:type="dxa" w:w="458"/>
            <w:shd w:fill="auto"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34</w:t>
            </w:r>
          </w:p>
        </w:tc>
        <w:tc>
          <w:tcPr>
            <w:tcW w:type="dxa" w:w="3158"/>
            <w:shd w:fill="auto"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DRENIK društvo s ograničenom odgovornošću za trgovinu, proizvodnju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52793468200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Slavonska avenija 24a, 10000 Zagreb</w:t>
            </w:r>
          </w:p>
        </w:tc>
        <w:tc>
          <w:tcPr>
            <w:tcW w:type="dxa" w:w="1422"/>
            <w:shd w:fill="auto"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1.831.197,97</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sz w:val="16"/>
                <w:szCs w:val="16"/>
              </w:rPr>
              <w:t>1.685.757,34</w:t>
            </w:r>
          </w:p>
        </w:tc>
        <w:tc>
          <w:tcPr>
            <w:tcW w:type="dxa" w:w="523"/>
            <w:shd w:fill="auto" w:color="auto" w:val="clear"/>
            <w:vAlign w:val="center"/>
          </w:tcPr>
          <w:p w:rsidRDefault="00F365A8" w:rsidP="00F365A8" w:rsidR="00F365A8" w:rsidRPr="00F365A8">
            <w:pPr>
              <w:jc w:val="right"/>
              <w:rPr>
                <w:rFonts w:cs="Times New Roman"/>
                <w:sz w:val="16"/>
                <w:szCs w:val="16"/>
              </w:rPr>
            </w:pPr>
            <w:bookmarkStart w:name="OLE_LINK12" w:id="12"/>
            <w:bookmarkStart w:name="OLE_LINK13" w:id="13"/>
            <w:r w:rsidRPr="00F365A8">
              <w:rPr>
                <w:rFonts w:cs="Times New Roman"/>
                <w:sz w:val="16"/>
                <w:szCs w:val="16"/>
              </w:rPr>
              <w:t>1.685.757,34</w:t>
            </w:r>
            <w:bookmarkEnd w:id="12"/>
            <w:bookmarkEnd w:id="13"/>
          </w:p>
        </w:tc>
        <w:tc>
          <w:tcPr>
            <w:tcW w:type="dxa" w:w="1045"/>
            <w:shd w:fill="auto" w:color="auto" w:val="clear"/>
            <w:vAlign w:val="center"/>
          </w:tcPr>
          <w:p w:rsidRDefault="00F365A8" w:rsidP="00F365A8" w:rsidR="00F365A8" w:rsidRPr="00F365A8">
            <w:pPr>
              <w:jc w:val="right"/>
              <w:rPr>
                <w:rFonts w:cs="Times New Roman"/>
                <w:color w:val="auto"/>
                <w:sz w:val="16"/>
                <w:szCs w:val="16"/>
              </w:rPr>
            </w:pPr>
          </w:p>
        </w:tc>
        <w:tc>
          <w:tcPr>
            <w:tcW w:type="dxa" w:w="3201"/>
            <w:shd w:fill="auto" w:color="auto" w:val="clear"/>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DREZGA društvo s ograničenom odgovornošću za unutarnju i vanjsku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46535283602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Obrtnička 2, 10431 Rakitje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sz w:val="16"/>
                <w:szCs w:val="16"/>
              </w:rPr>
              <w:t xml:space="preserve">Prijedlog: </w:t>
            </w:r>
            <w:r w:rsidRPr="00F365A8">
              <w:rPr>
                <w:rFonts w:cs="Times New Roman" w:eastAsia="Times New Roman"/>
                <w:sz w:val="16"/>
                <w:szCs w:val="16"/>
                <w:lang w:eastAsia="hr-HR"/>
              </w:rPr>
              <w:t>580,00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580,00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660"/>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36</w:t>
            </w:r>
          </w:p>
        </w:tc>
        <w:tc>
          <w:tcPr>
            <w:tcW w:type="dxa" w:w="3158"/>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DS Smith Belišće Croatia društvo s ograničenom odgovornošću za proizvodnju papira i kartonske ambalaže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67131617872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Vijenac Salamona Heinricha Gutmanna 30, 31551 Belišće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36.309,47</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36.309,47</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EDIN-KOM d.o.o. za promet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24478211698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Križna cesta 7,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1.000,00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1.000,00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38</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EKO-EKSPRES d.o.o. za proizvodnju, usluge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10543181635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Bartula Kašića 4,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549,88</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549,88</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39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EKO-FLOR PLUS d.o.o. za komunalne usluge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50730247993</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Mokrice 180C, 49243 Oroslavje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6.042,36</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4.835,99</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4.835,99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40</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Englmayer Zagreb d.o.o. za međunarodno otpremništvo</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66346732180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Slavonska avenija 24 a,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134.966,54</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131.779,05</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131.779,05</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41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ENERGOATEST ZAŠTITA d.o.o. za ispitivanja, osposobljavanja, procjene i sanacije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67546770608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Potočnjakova 4,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11.025,00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11.025,00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43</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ERSTE CARD CLUB društvo s ograničenom odgovornošću za financijsko posredovanje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85941596441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Ulica Frana Folnegovića 6,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9.279,71</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Povjerenik: 15.891,23</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15.891,23</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lastRenderedPageBreak/>
              <w:t>45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EURO DAUS dioničko društvo za trgovinu i servis vozila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19212513210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Put Mostina 1, 21000 Split</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13.125,00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13.125,00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47</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Financijska agencija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85821130368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Ulica grada Vukovara 70,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165,00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2.450,05</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2.450,05</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48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Fond za zaštitu okoliša i energetsku učinkovitost</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85828625994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cesta 80,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39.184,47</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39.184,47</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49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FOTON PROMET društvo s ograničenom odgovoronšću za uvoz-izvoz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99825614646</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Vugrovec, A.Šenoe 25, 10360 Sesvete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4.500,00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4.500,00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50</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GABREK-GT društvo s ograničenom odgovornošću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14774782478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Stanka Vraza 6, 10434 Strmec</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8.906,33</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8.906,33</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51</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GRAD BELIŠĆE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70663673307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Vijenac dr. Franje Tuđmana 1, 31551 Belišće</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63.038,16</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93.525,76</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93.525,76</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GRAD ĐAKOVO</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23632093169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Trg dr. Franje Tuđmana 4, 31400 Đakovo</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bookmarkStart w:name="OLE_LINK16" w:id="14"/>
            <w:bookmarkStart w:name="OLE_LINK17" w:id="15"/>
            <w:r w:rsidRPr="00F365A8">
              <w:rPr>
                <w:rFonts w:cs="Times New Roman" w:eastAsia="Times New Roman"/>
                <w:sz w:val="16"/>
                <w:szCs w:val="16"/>
                <w:lang w:eastAsia="hr-HR"/>
              </w:rPr>
              <w:t xml:space="preserve">Prijedlog: </w:t>
            </w:r>
            <w:bookmarkEnd w:id="14"/>
            <w:bookmarkEnd w:id="15"/>
            <w:r w:rsidRPr="00F365A8">
              <w:rPr>
                <w:rFonts w:cs="Times New Roman" w:eastAsia="Times New Roman"/>
                <w:sz w:val="16"/>
                <w:szCs w:val="16"/>
                <w:lang w:eastAsia="hr-HR"/>
              </w:rPr>
              <w:t>669,38</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669,38</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GRAD NOVALJA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85290822507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Trg dr. Franje Tuđmana 1, 53291 Novalja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11.943,90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11.943,90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GRAD ZAGREB</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61817894937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Trg Stjepana Radića 1,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100.092,98</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sz w:val="16"/>
                <w:szCs w:val="16"/>
              </w:rPr>
              <w:t>106.234,69</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106.234,69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675"/>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GRADSKA PLINARA ZAGREB-OPSKRBA društvo s ograničenom odgovornošću za opskrbu plinom</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74364571096</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cesta 1,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20.233,61</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20.233,61</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1232"/>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56</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GRAFOPAK, VL. MARTIN OMRČEN</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63144984624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SARAJEVSKA 23, 21000 SPLIT</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1.540.836,84</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Dužnik: </w:t>
            </w:r>
            <w:r w:rsidRPr="00F365A8">
              <w:rPr>
                <w:rFonts w:cs="Times New Roman" w:eastAsia="Times New Roman"/>
                <w:sz w:val="16"/>
                <w:szCs w:val="16"/>
                <w:lang w:eastAsia="hr-HR"/>
              </w:rPr>
              <w:t>1.540.836,84</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Dug ne postoji, tražbina je neutemeljena i u tijeku je parnični postupak</w:t>
            </w:r>
            <w:r w:rsidR="00B73709">
              <w:rPr>
                <w:rFonts w:cs="Times New Roman" w:eastAsia="Times New Roman"/>
                <w:sz w:val="16"/>
                <w:szCs w:val="16"/>
                <w:lang w:eastAsia="hr-HR"/>
              </w:rPr>
              <w:t xml:space="preserve"> (postoji zadužnica-ovršna isprava)</w:t>
            </w: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58</w:t>
            </w:r>
          </w:p>
        </w:tc>
        <w:tc>
          <w:tcPr>
            <w:tcW w:type="dxa" w:w="3158"/>
            <w:noWrap/>
            <w:vAlign w:val="center"/>
            <w:hideMark/>
          </w:tcPr>
          <w:p w:rsidRDefault="00F365A8" w:rsidP="00F365A8" w:rsidR="00F365A8" w:rsidRPr="00F365A8">
            <w:pPr>
              <w:rPr>
                <w:rFonts w:cs="Times New Roman" w:eastAsia="Times New Roman"/>
                <w:sz w:val="16"/>
                <w:szCs w:val="16"/>
                <w:lang w:eastAsia="hr-HR" w:val="en-US"/>
              </w:rPr>
            </w:pPr>
            <w:r w:rsidRPr="00F365A8">
              <w:rPr>
                <w:rFonts w:cs="Times New Roman" w:eastAsia="Times New Roman"/>
                <w:sz w:val="16"/>
                <w:szCs w:val="16"/>
                <w:lang w:eastAsia="hr-HR"/>
              </w:rPr>
              <w:t>GURU TECH jednostavno društvo s ograničenom odgovornošću za proizvodnju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97985674803</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Gajevo 82 A, 10413 Kravarsko</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6.000,00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6.000,00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59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HELIOS HRVATSKA društvo s ograničenom odgovornošću za trgovinu boja i lakova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51925436571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cesta 173d,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177.146,72</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219.655,51</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185.073,51</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34.582,00</w:t>
            </w:r>
          </w:p>
        </w:tc>
        <w:tc>
          <w:tcPr>
            <w:tcW w:type="dxa" w:w="3201"/>
            <w:noWrap/>
            <w:vAlign w:val="center"/>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 vjerovnikovoj prijavi netočan obračun plaćenog, umjesto 80.000,00 vjerovnik priznao da je plaćeno 50.000,00 kn</w:t>
            </w: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60 i 61</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HEP ELEKTRA d.o.o. za opskrbu električnom energijom</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43965974818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Ulica grada Vukovara 37,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15.150,95 Prijava: 14.050,22 + 6.480,74</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15.150,95</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5.380,01</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Netočan obračun</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Hidrobel društvo s ograničenom odgovornošću za vodne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90047074492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1B, 31551 Belišće</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1.300,59</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1.300,59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HP - Hrvatska pošta d.d.</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87311810356</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Jurišićeva 13,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1.726,39</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1.762,39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Hrvatska radiotelevizija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68419124305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Prisavlje 3,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480,00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sz w:val="16"/>
                <w:szCs w:val="16"/>
              </w:rPr>
              <w:t>969,21</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969,21</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Hrvatske vode, pravna osoba za upravljanje vodama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28921383001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Grada Vukovara 220,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sz w:val="16"/>
                <w:szCs w:val="16"/>
              </w:rPr>
              <w:t>25.177,36</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25.177,36</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66</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Hrvatske vode, pravna osoba za upravljanje vodama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28921383001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Grada Vukovara 220,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sz w:val="16"/>
                <w:szCs w:val="16"/>
              </w:rPr>
              <w:t>13.290,10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13.290,10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lastRenderedPageBreak/>
              <w:t>67</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Hrvatski Telekom d.d.</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81793146560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Roberta Frangeša Mihanovića 9,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17.249,29</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sz w:val="16"/>
                <w:szCs w:val="16"/>
              </w:rPr>
              <w:t>10.472,37</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10.472,37</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6.776,92</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obračun prema kartici vjerovnika</w:t>
            </w:r>
          </w:p>
          <w:p w:rsidRDefault="00F365A8" w:rsidP="00F365A8" w:rsidR="00F365A8" w:rsidRPr="00F365A8">
            <w:pPr>
              <w:rPr>
                <w:rFonts w:cs="Times New Roman" w:eastAsia="Times New Roman"/>
                <w:sz w:val="16"/>
                <w:szCs w:val="16"/>
                <w:lang w:eastAsia="hr-HR"/>
              </w:rPr>
            </w:pPr>
            <w:r w:rsidRPr="00F365A8">
              <w:rPr>
                <w:rFonts w:cs="Times New Roman"/>
                <w:color w:val="auto"/>
                <w:sz w:val="16"/>
                <w:szCs w:val="16"/>
              </w:rPr>
              <w:t>Povjerenik</w:t>
            </w:r>
            <w:r w:rsidRPr="00F365A8">
              <w:rPr>
                <w:rFonts w:cs="Times New Roman" w:eastAsia="Times New Roman"/>
                <w:sz w:val="16"/>
                <w:szCs w:val="16"/>
                <w:lang w:eastAsia="hr-HR"/>
              </w:rPr>
              <w:t>: obračun prema kartici vjerovnika</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68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HRVATSKA AGENCIJA ZA MALO GOSPODARSTVO, INOVACIJE I INVESTICIJE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25609559342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Ksaver 208,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r w:rsidRPr="00F365A8">
              <w:rPr>
                <w:rFonts w:cs="Times New Roman"/>
                <w:sz w:val="16"/>
                <w:szCs w:val="16"/>
              </w:rPr>
              <w:t>7.497.100,00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7.497.100,00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HRVATSKI ZAVOD ZA ZAPOŠLJAVANJE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91547293790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Cesta 1,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34.990,21</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34.990,21</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HUNOR društvo s ograničenom odgovornošću za automatizaciju, popravak strojeva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70897833190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Remetinec 42,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24.394,44</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24.394,44</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HUP-ZAGREB dioničko društvo hotelijerstvo, ugostiteljstvo i turizam</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66859264899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Trg Krešimira Ćosića 9,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18.840,76</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18.840,76</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Dug ne postoji, podmiren je</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iSERVICE d.o.o. za promidžbu, prodaju i promociju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39737937925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Ulica grada Vukovara 20,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960,18</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960,18</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IMPOL 2000 D.D.</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 xml:space="preserve">           </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Partizanska ulica 3, 82310 Slovenska Bistrica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277.429,04</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vAlign w:val="center"/>
          </w:tcPr>
          <w:p w:rsidRDefault="00F365A8" w:rsidP="00F365A8" w:rsidR="00F365A8" w:rsidRPr="00F365A8">
            <w:pPr>
              <w:jc w:val="center"/>
              <w:rPr>
                <w:rFonts w:cs="Times New Roman"/>
                <w:color w:val="auto"/>
                <w:sz w:val="16"/>
                <w:szCs w:val="16"/>
              </w:rPr>
            </w:pPr>
            <w:r w:rsidRPr="00F365A8">
              <w:rPr>
                <w:rFonts w:cs="Times New Roman"/>
                <w:color w:val="auto"/>
                <w:sz w:val="16"/>
                <w:szCs w:val="16"/>
              </w:rPr>
              <w:t xml:space="preserve">Povjerenik: </w:t>
            </w:r>
            <w:r w:rsidRPr="00F365A8">
              <w:rPr>
                <w:rFonts w:cs="Times New Roman" w:eastAsia="Times New Roman"/>
                <w:sz w:val="16"/>
                <w:szCs w:val="16"/>
                <w:lang w:eastAsia="hr-HR"/>
              </w:rPr>
              <w:t>277.429,04</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Pogrešno zaveden vjerovnik, očito se radi o vjerovniku IMPOL d.o.o. (tražbina 76)</w:t>
            </w:r>
          </w:p>
        </w:tc>
      </w:tr>
      <w:tr w:rsidTr="008F5BB7" w:rsidR="00F365A8" w:rsidRPr="00F365A8">
        <w:trPr>
          <w:cnfStyle w:val="000000100000"/>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76</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IMPOL industrija metalnih polizdelkov, d.o.o.</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60960213404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Partizanska ulica 38, 2310 Slovenska Bistrica</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sz w:val="16"/>
                <w:szCs w:val="16"/>
              </w:rPr>
              <w:t>Prijava: 309.688,52</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309.688,52</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IN TIME d.o.o. za prijevozničke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18458216879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Velika cesta 78,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729,00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729,00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79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IPSE AGO d.o.o. za proizvodnju, usluge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22724783460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Netretićka 10,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14.329,25</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14.329,25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80</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IVETA društvo s ograničenom odgovornošću za vanjsku i unutarnju trgovinu, proizvodnju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87037331535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Ludbreška 3a, 42202 Trnovec</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7.601,33</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7.601,33</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1980"/>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81</w:t>
            </w:r>
          </w:p>
        </w:tc>
        <w:tc>
          <w:tcPr>
            <w:tcW w:type="dxa" w:w="3158"/>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IZLUČNO PRAVO - Erste &amp; Steiermärkische S-Leasing društvo s ograničenom odgovornošću za leasing vozila i strojeva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46550671661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Zelinska 3,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545.726,08</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545.726,08</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82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IZLUČNO PRAVO - SB Leasing d.o.o. u likvidaciji</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08745792574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Ulica grada Vukovara 284,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305.378,23</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316.678,05</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316.678,05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86</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JAVNI BILJEŽNIK - BRANKO JAKIĆ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08564858401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KOPERNIKOVA 34,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4.427,50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4.517,61</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4.517,61</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w:t>
            </w: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87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JAVNI BILJEŽNIK - SANJA BARBARIĆ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92033920274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BRUNE BUŠIĆA 8,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3.429,00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3.429,00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88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JAVNI BILJEŽNIK - ŽELJKA MAROSLAVAC</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57579819162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MARIJANA HABERLEA 4,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1.180,50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1.180,50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90</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JURANKO S.M. d.o.o. za proizvodnju,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24626850319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Strmec Samoborski,I.G.Kovačića 10, 10431 Sveta Nedelja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4.995,00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4.995,00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lastRenderedPageBreak/>
              <w:t>91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KARLO PROMET d.o.o.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33071454371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Don Radovana Jerkovića 15, 20350 Metković</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3.125,00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3.125,00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93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KLIŠE KOP, VL. TOMISLAV MAGLIĆ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33385763194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OBRTNIČKA 19, 10434 STRMEC</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31.658,03</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31.658,03</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94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KOMUNALIJE društvo s ograničenom odgovornošću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76954479056</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Čiponjac jug 6, 53291 Novalja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988,37</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988,37</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96</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KOWLACONSULTING j.d.o.o. za usluge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76788138700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Heinzelova 62 A,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450.382,31</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shd w:fill="FFC000" w:color="auto" w:val="clear"/>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Dužnik: 450.382,31</w:t>
            </w:r>
          </w:p>
          <w:p w:rsidRDefault="00F365A8" w:rsidP="00F365A8" w:rsidR="00F365A8" w:rsidRPr="00F365A8">
            <w:pPr>
              <w:jc w:val="right"/>
              <w:rPr>
                <w:rFonts w:cs="Times New Roman"/>
                <w:color w:val="auto"/>
                <w:sz w:val="16"/>
                <w:szCs w:val="16"/>
              </w:rPr>
            </w:pPr>
            <w:r w:rsidRPr="00F365A8">
              <w:rPr>
                <w:rFonts w:cs="Times New Roman" w:eastAsia="Times New Roman"/>
                <w:sz w:val="16"/>
                <w:szCs w:val="16"/>
                <w:lang w:eastAsia="hr-HR"/>
              </w:rPr>
              <w:t xml:space="preserve">Povjerenik: 450.382,31 </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nema dokaza o ispunjenju protu tražbine vjerovnika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Povjerenik: Dužnik: nema dokaza o ispunjenju protu tražbine vjerovnika</w:t>
            </w:r>
          </w:p>
        </w:tc>
      </w:tr>
      <w:tr w:rsidTr="008F5BB7" w:rsidR="00F365A8" w:rsidRPr="00F365A8">
        <w:trPr>
          <w:cnfStyle w:val="000000100000"/>
          <w:trHeight w:val="810"/>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97</w:t>
            </w:r>
          </w:p>
        </w:tc>
        <w:tc>
          <w:tcPr>
            <w:tcW w:type="dxa" w:w="3158"/>
            <w:shd w:fill="FFC000" w:color="auto" w:val="clear"/>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KREŠIMIR-FUTURA trgovačko društvo za trgovinu, usluge i turizam, društvo s ograničenom odgovornošću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99386047584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Ivanečko Naselje 1D, 42240 Ivanečko Naselje</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944,50</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944,50</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1132"/>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98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LAMERO 2015 d.o.o.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22463154914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Ratarska 12,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 xml:space="preserve">Prijava: </w:t>
            </w:r>
            <w:bookmarkStart w:name="OLE_LINK18" w:id="16"/>
            <w:bookmarkStart w:name="OLE_LINK19" w:id="17"/>
            <w:r w:rsidRPr="00F365A8">
              <w:rPr>
                <w:rFonts w:cs="Times New Roman" w:eastAsia="Times New Roman"/>
                <w:sz w:val="16"/>
                <w:szCs w:val="16"/>
                <w:lang w:eastAsia="hr-HR"/>
              </w:rPr>
              <w:t>3.279.964,57</w:t>
            </w:r>
            <w:bookmarkEnd w:id="16"/>
            <w:bookmarkEnd w:id="17"/>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Dužnik: </w:t>
            </w:r>
            <w:r w:rsidRPr="00F365A8">
              <w:rPr>
                <w:rFonts w:cs="Times New Roman" w:eastAsia="Times New Roman"/>
                <w:sz w:val="16"/>
                <w:szCs w:val="16"/>
                <w:lang w:eastAsia="hr-HR"/>
              </w:rPr>
              <w:t>3.279.964,57</w:t>
            </w:r>
          </w:p>
          <w:p w:rsidRDefault="00F365A8" w:rsidP="00F365A8" w:rsidR="00F365A8" w:rsidRPr="00F365A8">
            <w:pPr>
              <w:jc w:val="right"/>
              <w:rPr>
                <w:rFonts w:cs="Times New Roman"/>
                <w:color w:val="auto"/>
                <w:sz w:val="16"/>
                <w:szCs w:val="16"/>
              </w:rPr>
            </w:pPr>
            <w:r w:rsidRPr="00F365A8">
              <w:rPr>
                <w:rFonts w:cs="Times New Roman"/>
                <w:color w:val="auto"/>
                <w:sz w:val="16"/>
                <w:szCs w:val="16"/>
              </w:rPr>
              <w:t>Povjerenik: 175.731,56</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Dug ne postoji</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Povjerenik. nisu priznati računi koji se odnose na usluge naplate potraživanja</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99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LIDER EXPRESS d.o.o. za poštanske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11419453690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Supilova 7a,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1.445,65</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1.445,65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100</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MAPA SPONTEX CE S.R.O.</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55765114525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PRODAŠICE 4, 29404 DOLNÍ BOLESLAVI</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1.290.775,09</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0,00 kn</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Dužnik: </w:t>
            </w:r>
            <w:r w:rsidRPr="00F365A8">
              <w:rPr>
                <w:rFonts w:cs="Times New Roman" w:eastAsia="Times New Roman"/>
                <w:sz w:val="16"/>
                <w:szCs w:val="16"/>
                <w:lang w:eastAsia="hr-HR"/>
              </w:rPr>
              <w:t>1.290.775,09</w:t>
            </w:r>
          </w:p>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Povjerenik: </w:t>
            </w:r>
            <w:r w:rsidRPr="00F365A8">
              <w:rPr>
                <w:rFonts w:cs="Times New Roman" w:eastAsia="Times New Roman"/>
                <w:sz w:val="16"/>
                <w:szCs w:val="16"/>
                <w:lang w:eastAsia="hr-HR"/>
              </w:rPr>
              <w:t>1.290.775,09</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Dug ne postoji</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Povjerenik. nisu priznati računi koji se odnose na usluge naplate potraživanja</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MARNIK, VL. NIKOLA MARCIUŠ</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33693878125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JELAŠIĆKA 18,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bookmarkStart w:name="OLE_LINK20" w:id="18"/>
            <w:bookmarkStart w:name="OLE_LINK21" w:id="19"/>
            <w:r w:rsidRPr="00F365A8">
              <w:rPr>
                <w:rFonts w:cs="Times New Roman" w:eastAsia="Times New Roman"/>
                <w:sz w:val="16"/>
                <w:szCs w:val="16"/>
                <w:lang w:eastAsia="hr-HR"/>
              </w:rPr>
              <w:t xml:space="preserve">Prijedlog: </w:t>
            </w:r>
            <w:bookmarkEnd w:id="18"/>
            <w:bookmarkEnd w:id="19"/>
            <w:r w:rsidRPr="00F365A8">
              <w:rPr>
                <w:rFonts w:cs="Times New Roman" w:eastAsia="Times New Roman"/>
                <w:sz w:val="16"/>
                <w:szCs w:val="16"/>
                <w:lang w:eastAsia="hr-HR"/>
              </w:rPr>
              <w:t>31.349,88</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31.349,88</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METRO Cash &amp; Carry društvo s ograničenom odgovornošću za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38016445738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Jankomir 31,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1.173,78</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1.173,78</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104 i 106</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MINISTARSTVO FINANCIJA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18683136487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Katančićeva 5,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1.443.475,60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1.612.857,75</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1.612.857,75</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105</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MINISTARSTVO FINANCIJA - CARINSKA UPRAVA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18683136487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 VON HUMBOLDTA 4a,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120.500,01</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120.500,00</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MIT SOFTWARE d.o.o. za proizvodnju,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51231601739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Podgradski odvojak 6,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9.653,42</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9.653,42</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NUTRIFIT društvo s ograničenom odgovornošću za usluge, trgovinu i proizvodnju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07370330582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Vinkovićeva 3,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118.000,00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125.664,92</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125.664,92</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109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ODVJETNIK - MARIN IVANOVIĆ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96706680112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TRNOVČICA 32,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31.875,00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31.875,00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110</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OLIGO-LUX d.o.o.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88775683499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Trgovačka 3,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38.441,77</w:t>
            </w:r>
          </w:p>
        </w:tc>
        <w:tc>
          <w:tcPr>
            <w:tcW w:type="dxa" w:w="523"/>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38.441,77</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111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PAŠIN IZVOR društvo s ograničenom odgovornošću za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84720036823</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Slavonska avenija 7,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1.442,99</w:t>
            </w:r>
          </w:p>
        </w:tc>
        <w:tc>
          <w:tcPr>
            <w:tcW w:type="dxa" w:w="523"/>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1.442,99</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1230"/>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112</w:t>
            </w:r>
          </w:p>
        </w:tc>
        <w:tc>
          <w:tcPr>
            <w:tcW w:type="dxa" w:w="3158"/>
            <w:shd w:fill="FFC000" w:color="auto" w:val="clear"/>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PBZ CARD društvo s ograničenom odgovornošću za poslovanje kreditnim karticama, putnička agencija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28495895537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cesta 44,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4.939,19</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Dužnik: </w:t>
            </w:r>
            <w:r w:rsidRPr="00F365A8">
              <w:rPr>
                <w:rFonts w:cs="Times New Roman"/>
                <w:sz w:val="16"/>
                <w:szCs w:val="16"/>
              </w:rPr>
              <w:t>4.939,19</w:t>
            </w: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dug nije evidentiran u poslovnim knjigama</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lastRenderedPageBreak/>
              <w:t>113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PGP-PUH d.o.o. za trgovinu, prijevoz i graditeljstvo</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64634316085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IV. Trnjanski nasip 18,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4.306,50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4.306,50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600"/>
        </w:trPr>
        <w:tc>
          <w:tcPr>
            <w:tcW w:type="dxa" w:w="458"/>
            <w:shd w:fill="00B0F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115</w:t>
            </w:r>
          </w:p>
        </w:tc>
        <w:tc>
          <w:tcPr>
            <w:tcW w:type="dxa" w:w="3158"/>
            <w:shd w:fill="00B0F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PLODINE dioničko društvo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92510683607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Ružićeva 29, 51000 Rijeka</w:t>
            </w:r>
          </w:p>
        </w:tc>
        <w:tc>
          <w:tcPr>
            <w:tcW w:type="dxa" w:w="1422"/>
            <w:shd w:fill="00B0F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20.488,03</w:t>
            </w:r>
          </w:p>
        </w:tc>
        <w:tc>
          <w:tcPr>
            <w:tcW w:type="dxa" w:w="523"/>
            <w:shd w:fill="00B0F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shd w:fill="00B0F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Dužnik: </w:t>
            </w:r>
            <w:r w:rsidRPr="00F365A8">
              <w:rPr>
                <w:rFonts w:cs="Times New Roman" w:eastAsia="Times New Roman"/>
                <w:sz w:val="16"/>
                <w:szCs w:val="16"/>
                <w:lang w:eastAsia="hr-HR"/>
              </w:rPr>
              <w:t>20.488,03</w:t>
            </w:r>
          </w:p>
        </w:tc>
        <w:tc>
          <w:tcPr>
            <w:tcW w:type="dxa" w:w="3201"/>
            <w:shd w:fill="00B0F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Nema evidentiranog dugovanja</w:t>
            </w:r>
          </w:p>
        </w:tc>
      </w:tr>
      <w:tr w:rsidTr="008F5BB7" w:rsidR="00F365A8" w:rsidRPr="00F365A8">
        <w:trPr>
          <w:cnfStyle w:val="000000100000"/>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117</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Proenergy d.o.o. za proizvodnju električne energije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63962176928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 Marohnića 1,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443.252,79</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color w:val="auto"/>
                <w:sz w:val="16"/>
                <w:szCs w:val="16"/>
              </w:rPr>
              <w:t>356.487,71</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86.765,08</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pogrešan obračun kamata</w:t>
            </w: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120</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ANA RADIŠIĆ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74458596939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ZADVORSKA 14, 10257 ZADVORSKO</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13.941.695,73</w:t>
            </w:r>
          </w:p>
        </w:tc>
        <w:tc>
          <w:tcPr>
            <w:tcW w:type="dxa" w:w="523"/>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13.941.695,73</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121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MILAN RADIŠIĆ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19221326034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ZADVORSKA 14, 10257 ZADVORSKO</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4.174.043,30</w:t>
            </w:r>
          </w:p>
        </w:tc>
        <w:tc>
          <w:tcPr>
            <w:tcW w:type="dxa" w:w="523"/>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4.174.043,30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122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TIHOMIR RADIŠIĆ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47289203252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ZADVORSKA 14, 10257 ZADVORSKO</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2.428,60</w:t>
            </w:r>
          </w:p>
        </w:tc>
        <w:tc>
          <w:tcPr>
            <w:tcW w:type="dxa" w:w="523"/>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2.428,60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shd w:fill="FFC000" w:color="auto" w:val="clear"/>
            <w:noWrap/>
            <w:vAlign w:val="center"/>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126</w:t>
            </w:r>
          </w:p>
        </w:tc>
        <w:tc>
          <w:tcPr>
            <w:tcW w:type="dxa" w:w="3158"/>
            <w:shd w:fill="FFC000" w:color="auto" w:val="clear"/>
            <w:noWrap/>
            <w:vAlign w:val="center"/>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HRVATSKA BANKA ZA OBNOVU I RAZVITAK</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26702280390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STROSSMAYEROV TRG 9, 10000 ZAGREB</w:t>
            </w:r>
          </w:p>
        </w:tc>
        <w:tc>
          <w:tcPr>
            <w:tcW w:type="dxa" w:w="1422"/>
            <w:shd w:fill="FFC000" w:color="auto" w:val="clear"/>
            <w:noWrap/>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34.674.252,22</w:t>
            </w:r>
          </w:p>
          <w:p w:rsidRDefault="00D74971" w:rsidP="00F365A8" w:rsidR="00F365A8" w:rsidRPr="00F365A8">
            <w:pPr>
              <w:jc w:val="right"/>
              <w:rPr>
                <w:rFonts w:cs="Times New Roman" w:eastAsia="Times New Roman"/>
                <w:sz w:val="16"/>
                <w:szCs w:val="16"/>
                <w:lang w:eastAsia="hr-HR"/>
              </w:rPr>
            </w:pPr>
            <w:r>
              <w:rPr>
                <w:rFonts w:cs="Times New Roman" w:eastAsia="Times New Roman"/>
                <w:sz w:val="16"/>
                <w:szCs w:val="16"/>
                <w:lang w:eastAsia="hr-HR"/>
              </w:rPr>
              <w:t>Prijava: 34.870.010,04</w:t>
            </w:r>
          </w:p>
        </w:tc>
        <w:tc>
          <w:tcPr>
            <w:tcW w:type="dxa" w:w="523"/>
            <w:shd w:fill="FFC000" w:color="auto" w:val="clear"/>
            <w:vAlign w:val="center"/>
          </w:tcPr>
          <w:p w:rsidRDefault="00D74971" w:rsidP="00D74971" w:rsidR="00F365A8" w:rsidRPr="00F365A8">
            <w:pPr>
              <w:jc w:val="right"/>
              <w:rPr>
                <w:rFonts w:cs="Times New Roman" w:eastAsia="Times New Roman"/>
                <w:sz w:val="16"/>
                <w:szCs w:val="16"/>
                <w:lang w:eastAsia="hr-HR"/>
              </w:rPr>
            </w:pPr>
            <w:r>
              <w:rPr>
                <w:rFonts w:cs="Times New Roman" w:eastAsia="Times New Roman"/>
                <w:sz w:val="16"/>
                <w:szCs w:val="16"/>
                <w:lang w:eastAsia="hr-HR"/>
              </w:rPr>
              <w:t>34.870.010,04</w:t>
            </w:r>
          </w:p>
        </w:tc>
        <w:tc>
          <w:tcPr>
            <w:tcW w:type="dxa" w:w="1045"/>
            <w:shd w:fill="FFC000" w:color="auto" w:val="clear"/>
            <w:vAlign w:val="center"/>
          </w:tcPr>
          <w:p w:rsidRDefault="00F365A8" w:rsidP="00F365A8" w:rsidR="00F365A8" w:rsidRPr="00F365A8">
            <w:pPr>
              <w:jc w:val="right"/>
              <w:rPr>
                <w:rFonts w:cs="Times New Roman"/>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128</w:t>
            </w:r>
          </w:p>
        </w:tc>
        <w:tc>
          <w:tcPr>
            <w:tcW w:type="dxa" w:w="3158"/>
            <w:shd w:fill="FFC000" w:color="auto" w:val="clear"/>
            <w:noWrap/>
            <w:vAlign w:val="center"/>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Raiffeisenbank Austria d.d.</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OIB:53056966535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Magazinska cesta 69, 10000 Zagreb</w:t>
            </w:r>
          </w:p>
        </w:tc>
        <w:tc>
          <w:tcPr>
            <w:tcW w:type="dxa" w:w="1422"/>
            <w:shd w:fill="FFC000" w:color="auto" w:val="clear"/>
            <w:noWrap/>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6.298.948,34</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6.298.948,34</w:t>
            </w:r>
          </w:p>
        </w:tc>
        <w:tc>
          <w:tcPr>
            <w:tcW w:type="dxa" w:w="523"/>
            <w:shd w:fill="FFC000" w:color="auto" w:val="clear"/>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6.298.948,34</w:t>
            </w:r>
          </w:p>
        </w:tc>
        <w:tc>
          <w:tcPr>
            <w:tcW w:type="dxa" w:w="1045"/>
            <w:shd w:fill="FFC000" w:color="auto" w:val="clear"/>
            <w:vAlign w:val="center"/>
          </w:tcPr>
          <w:p w:rsidRDefault="00F365A8" w:rsidP="00F365A8" w:rsidR="00F365A8" w:rsidRPr="00F365A8">
            <w:pPr>
              <w:jc w:val="right"/>
              <w:rPr>
                <w:rFonts w:cs="Times New Roman"/>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130</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RHEA, društvo s ograničenom odgovornošću za kurirske usluge, usluge otpremništva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43354566311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Buzinski prilaz 36a,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532,71</w:t>
            </w:r>
          </w:p>
        </w:tc>
        <w:tc>
          <w:tcPr>
            <w:tcW w:type="dxa" w:w="523"/>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532,71</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ROBIPLAST d.o.o. za proizvodnju i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97814099371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 Preradovića 110, 31400 Đakovo</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631.420,56</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631.420,56</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RTL Hrvatska d.o.o. za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07330149920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Krapinska 45,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100.000,00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100.000,00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RWE ENERGIJA d.o.o. za opskrbu energijom</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81103558092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Capraška ulica 6,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11.359,90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15.266,51</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15.266,51</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136</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SALESIANER MIETTEX Lotos d.o.o. praonica i kemijska čistionica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90491206575</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Cesta 169,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46.800,97</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62.960,96</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46.800,97</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16.159,99</w:t>
            </w:r>
          </w:p>
          <w:p w:rsidRDefault="00F365A8" w:rsidP="00F365A8" w:rsidR="00F365A8" w:rsidRPr="00F365A8">
            <w:pPr>
              <w:jc w:val="right"/>
              <w:rPr>
                <w:rFonts w:cs="Times New Roman"/>
                <w:color w:val="auto"/>
                <w:sz w:val="16"/>
                <w:szCs w:val="16"/>
              </w:rPr>
            </w:pPr>
            <w:r w:rsidRPr="00F365A8">
              <w:rPr>
                <w:rFonts w:cs="Times New Roman"/>
                <w:color w:val="auto"/>
                <w:sz w:val="16"/>
                <w:szCs w:val="16"/>
              </w:rPr>
              <w:t>Povjerenik: 16.159,99</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nema dokaza o tražbini</w:t>
            </w:r>
          </w:p>
          <w:p w:rsidRDefault="00F365A8" w:rsidP="00F365A8" w:rsidR="00F365A8" w:rsidRPr="00F365A8">
            <w:pPr>
              <w:rPr>
                <w:rFonts w:cs="Times New Roman" w:eastAsia="Times New Roman"/>
                <w:sz w:val="16"/>
                <w:szCs w:val="16"/>
                <w:lang w:eastAsia="hr-HR"/>
              </w:rPr>
            </w:pPr>
            <w:r w:rsidRPr="00F365A8">
              <w:rPr>
                <w:rFonts w:cs="Times New Roman"/>
                <w:color w:val="auto"/>
                <w:sz w:val="16"/>
                <w:szCs w:val="16"/>
              </w:rPr>
              <w:t>Povjerenik</w:t>
            </w:r>
            <w:r w:rsidRPr="00F365A8">
              <w:rPr>
                <w:rFonts w:cs="Times New Roman" w:eastAsia="Times New Roman"/>
                <w:sz w:val="16"/>
                <w:szCs w:val="16"/>
                <w:lang w:eastAsia="hr-HR"/>
              </w:rPr>
              <w:t>: nema dokaza o tražbini</w:t>
            </w: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SAVAL ZG društvo s ograničenom odgovornošću za proizvodnju i prodaju gumiranih valjaka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28065665817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Fallerovo šetalište 22,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6.771,25</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6.771,25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val="en-US"/>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SERVIS KUĆANSKIH APARATA, VL. PERICA PERKOVIĆ</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56871556050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KNEZA LJUDEVITA POSAVSKOG 52, 10410 VELIKA GORICA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2.260,00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2.260,00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139</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SID - PRVA KREDITNA ZAVAROVALNICA D.D., LJUBLJANA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59248280771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DAVČNA ULICA 1, 1000 LJUBLJANA</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93.442,85</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93.442,85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140 i 142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SÖKE-HUNGÁRIA MŰANYAGFELDOLGOZÓ ÉS KERESKEDELMI KORLÁTOLT FELELŐSSÉGŰ TÁRSASÁG</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94155668591</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GYORI UT 1H, 9228 HALASZI</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869.547,96</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1.289.851,12</w:t>
            </w:r>
          </w:p>
        </w:tc>
        <w:tc>
          <w:tcPr>
            <w:tcW w:type="dxa" w:w="523"/>
            <w:vAlign w:val="center"/>
          </w:tcPr>
          <w:p w:rsidRDefault="00920FB2" w:rsidP="00F365A8" w:rsidR="00F365A8" w:rsidRPr="00F365A8">
            <w:pPr>
              <w:jc w:val="right"/>
              <w:rPr>
                <w:rFonts w:cs="Times New Roman"/>
                <w:sz w:val="16"/>
                <w:szCs w:val="16"/>
              </w:rPr>
            </w:pPr>
            <w:r>
              <w:rPr>
                <w:rFonts w:cs="Times New Roman" w:eastAsia="Times New Roman"/>
                <w:sz w:val="16"/>
                <w:szCs w:val="16"/>
                <w:lang w:eastAsia="hr-HR"/>
              </w:rPr>
              <w:t>869.547,96</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420.303,16</w:t>
            </w:r>
          </w:p>
          <w:p w:rsidRDefault="00F365A8" w:rsidP="00920FB2" w:rsidR="00F365A8" w:rsidRPr="00F365A8">
            <w:pPr>
              <w:jc w:val="right"/>
              <w:rPr>
                <w:rFonts w:cs="Times New Roman"/>
                <w:color w:val="auto"/>
                <w:sz w:val="16"/>
                <w:szCs w:val="16"/>
              </w:rPr>
            </w:pPr>
            <w:r w:rsidRPr="00F365A8">
              <w:rPr>
                <w:rFonts w:cs="Times New Roman"/>
                <w:color w:val="auto"/>
                <w:sz w:val="16"/>
                <w:szCs w:val="16"/>
              </w:rPr>
              <w:t xml:space="preserve">Povjerenik: </w:t>
            </w:r>
            <w:r w:rsidR="00920FB2">
              <w:rPr>
                <w:rFonts w:cs="Times New Roman"/>
                <w:color w:val="auto"/>
                <w:sz w:val="16"/>
                <w:szCs w:val="16"/>
              </w:rPr>
              <w:t>26.291,49</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Za osporeni iznos ne postoje dokazi o tražbini</w:t>
            </w:r>
          </w:p>
          <w:p w:rsidRDefault="00F365A8" w:rsidP="00F365A8" w:rsidR="00F365A8" w:rsidRPr="00F365A8">
            <w:pPr>
              <w:rPr>
                <w:rFonts w:cs="Times New Roman" w:eastAsia="Times New Roman"/>
                <w:sz w:val="16"/>
                <w:szCs w:val="16"/>
                <w:lang w:eastAsia="hr-HR"/>
              </w:rPr>
            </w:pPr>
            <w:r w:rsidRPr="00F365A8">
              <w:rPr>
                <w:rFonts w:cs="Times New Roman"/>
                <w:color w:val="auto"/>
                <w:sz w:val="16"/>
                <w:szCs w:val="16"/>
              </w:rPr>
              <w:t>Povjerenik</w:t>
            </w:r>
            <w:r w:rsidRPr="00F365A8">
              <w:rPr>
                <w:rFonts w:cs="Times New Roman" w:eastAsia="Times New Roman"/>
                <w:sz w:val="16"/>
                <w:szCs w:val="16"/>
                <w:lang w:eastAsia="hr-HR"/>
              </w:rPr>
              <w:t>: Za osporeni iznos ne postoje dokazi o tražbini</w:t>
            </w: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141</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SOKOL d.o.o. za usluge zaštite osoba i imovine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82812328597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Trg Republike Hrvatske 8II,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1.050,00</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3.115,42</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3.115,42</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lastRenderedPageBreak/>
              <w:t>143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SPAR Hrvatska, društvo s ograničenom odgovornošću za trgovinu</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46108893754</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Slavonska avenija 50,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191.067,09</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0,00</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191.067,09</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Nema evidentiranog dugovanja</w:t>
            </w: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144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SUMAN d.o.o. za proizvodnju i promet</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85053522203</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Karlovačka cesta 32F,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3.026,16</w:t>
            </w:r>
          </w:p>
        </w:tc>
        <w:tc>
          <w:tcPr>
            <w:tcW w:type="dxa" w:w="523"/>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3.026,16</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145</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TEHNO-DOM  d.o.o. za trgovinu, proizvodnju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44115539420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Karlovačka Cesta 52c,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11.956,25</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11.956,25</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147</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TISKARA GAVRAN, VL. MIJO GAVRAN</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88908037132</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POSAVSKA 32, 35000 SLAVONSKI BROD</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452,07</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452,07</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148</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TRAST OTPREMNIŠTVO društvo s ograničenom odgovornošću za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24839920900</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Vojvodići 11, 10431 Novaki</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1.875,00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1.875,00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shd w:fill="FFC000" w:color="auto" w:val="clear"/>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150</w:t>
            </w:r>
          </w:p>
        </w:tc>
        <w:tc>
          <w:tcPr>
            <w:tcW w:type="dxa" w:w="3158"/>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VELPRO - CENTAR društvo s ograničenom odgovornošću za trgovinu i usluge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46660800468</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Marijana Čavića 1, 10000 Zagreb</w:t>
            </w:r>
          </w:p>
        </w:tc>
        <w:tc>
          <w:tcPr>
            <w:tcW w:type="dxa" w:w="1422"/>
            <w:shd w:fill="FFC000" w:color="auto" w:val="clear"/>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38.312,15</w:t>
            </w:r>
          </w:p>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Prijava: 46.423,19</w:t>
            </w:r>
          </w:p>
        </w:tc>
        <w:tc>
          <w:tcPr>
            <w:tcW w:type="dxa" w:w="523"/>
            <w:shd w:fill="FFC000" w:color="auto" w:val="clear"/>
            <w:vAlign w:val="center"/>
          </w:tcPr>
          <w:p w:rsidRDefault="00F365A8" w:rsidP="00F365A8" w:rsidR="00F365A8" w:rsidRPr="00F365A8">
            <w:pPr>
              <w:jc w:val="right"/>
              <w:rPr>
                <w:rFonts w:cs="Times New Roman"/>
                <w:sz w:val="16"/>
                <w:szCs w:val="16"/>
              </w:rPr>
            </w:pPr>
            <w:r w:rsidRPr="00F365A8">
              <w:rPr>
                <w:rFonts w:cs="Times New Roman"/>
                <w:sz w:val="16"/>
                <w:szCs w:val="16"/>
              </w:rPr>
              <w:t>46.423,19</w:t>
            </w:r>
          </w:p>
        </w:tc>
        <w:tc>
          <w:tcPr>
            <w:tcW w:type="dxa" w:w="1045"/>
            <w:shd w:fill="FFC000" w:color="auto" w:val="clear"/>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Dužnik: 8.111,04</w:t>
            </w:r>
          </w:p>
        </w:tc>
        <w:tc>
          <w:tcPr>
            <w:tcW w:type="dxa" w:w="3201"/>
            <w:shd w:fill="FFC000" w:color="auto" w:val="clear"/>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Pogrešan obračun duga u prijavi vjerovnika</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151</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Z-PROJEKT društvo s ograničenom odgovornošću za projektiranje i građenje</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13177162369</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Našička 6,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750,00</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750,00</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152</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ZAGREBAČKI HOLDING d.o.o.</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85584865987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ULICA GRADA VUKOVARA 41,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13.586,61</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vAlign w:val="center"/>
          </w:tcPr>
          <w:p w:rsidRDefault="00F365A8" w:rsidP="00F365A8" w:rsidR="00F365A8" w:rsidRPr="00F365A8">
            <w:pPr>
              <w:jc w:val="right"/>
              <w:rPr>
                <w:rFonts w:cs="Times New Roman"/>
                <w:color w:val="auto"/>
                <w:sz w:val="16"/>
                <w:szCs w:val="16"/>
              </w:rPr>
            </w:pPr>
            <w:r w:rsidRPr="00F365A8">
              <w:rPr>
                <w:rFonts w:cs="Times New Roman"/>
                <w:color w:val="auto"/>
                <w:sz w:val="16"/>
                <w:szCs w:val="16"/>
              </w:rPr>
              <w:t xml:space="preserve">Dužnik: </w:t>
            </w:r>
            <w:r w:rsidRPr="00F365A8">
              <w:rPr>
                <w:rFonts w:cs="Times New Roman" w:eastAsia="Times New Roman"/>
                <w:sz w:val="16"/>
                <w:szCs w:val="16"/>
                <w:lang w:eastAsia="hr-HR"/>
              </w:rPr>
              <w:t>13.586,61</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 xml:space="preserve">Dužnik smatra da je riječ o istoj tražbini kao što je ona pod brojem 66 </w:t>
            </w: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153</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ZAGREBAČKI HOLDING d.o.o. - PODRUŽNICA ČISTOĆA</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85584865987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Radnička cesta 82,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573,61</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573,61</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154</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ZAGREBAČKI HOLDING d.o.o. - PODRUŽNICA ROBNI TERMINALI</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85584865987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Jankomir 25, 10090 ZAGREB-SUSEDGRAD</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633.258,15</w:t>
            </w:r>
          </w:p>
        </w:tc>
        <w:tc>
          <w:tcPr>
            <w:tcW w:type="dxa" w:w="523"/>
            <w:vAlign w:val="center"/>
          </w:tcPr>
          <w:p w:rsidRDefault="00F365A8" w:rsidP="00F365A8" w:rsidR="00F365A8" w:rsidRPr="00F365A8">
            <w:pPr>
              <w:jc w:val="right"/>
              <w:rPr>
                <w:rFonts w:cs="Times New Roman"/>
                <w:sz w:val="16"/>
                <w:szCs w:val="16"/>
              </w:rPr>
            </w:pPr>
            <w:r w:rsidRPr="00F365A8">
              <w:rPr>
                <w:rFonts w:cs="Times New Roman" w:eastAsia="Times New Roman"/>
                <w:sz w:val="16"/>
                <w:szCs w:val="16"/>
                <w:lang w:eastAsia="hr-HR"/>
              </w:rPr>
              <w:t>633.258,15</w:t>
            </w:r>
          </w:p>
        </w:tc>
        <w:tc>
          <w:tcPr>
            <w:tcW w:type="dxa" w:w="1045"/>
            <w:vAlign w:val="center"/>
          </w:tcPr>
          <w:p w:rsidRDefault="00F365A8" w:rsidP="00F365A8" w:rsidR="00F365A8" w:rsidRPr="00F365A8">
            <w:pPr>
              <w:jc w:val="right"/>
              <w:rPr>
                <w:rFonts w:cs="Times New Roman"/>
                <w:color w:val="auto"/>
                <w:sz w:val="16"/>
                <w:szCs w:val="16"/>
              </w:rPr>
            </w:pPr>
          </w:p>
        </w:tc>
        <w:tc>
          <w:tcPr>
            <w:tcW w:type="dxa" w:w="3201"/>
            <w:noWrap/>
            <w:vAlign w:val="center"/>
            <w:hideMark/>
          </w:tcPr>
          <w:p w:rsidRDefault="00F365A8" w:rsidP="00F365A8" w:rsidR="00F365A8" w:rsidRPr="00F365A8">
            <w:pPr>
              <w:rPr>
                <w:rFonts w:cs="Times New Roman" w:eastAsia="Times New Roman"/>
                <w:sz w:val="16"/>
                <w:szCs w:val="16"/>
                <w:lang w:eastAsia="hr-HR"/>
              </w:rPr>
            </w:pPr>
          </w:p>
        </w:tc>
      </w:tr>
      <w:tr w:rsidTr="008F5BB7" w:rsidR="00F365A8" w:rsidRPr="00F365A8">
        <w:trPr>
          <w:cnfStyle w:val="000000100000"/>
          <w:trHeight w:val="499"/>
        </w:trPr>
        <w:tc>
          <w:tcPr>
            <w:tcW w:type="dxa" w:w="458"/>
            <w:noWrap/>
            <w:vAlign w:val="center"/>
            <w:hideMark/>
          </w:tcPr>
          <w:p w:rsidRDefault="00F365A8" w:rsidP="00F365A8" w:rsidR="00F365A8" w:rsidRPr="00F365A8">
            <w:pPr>
              <w:jc w:val="center"/>
              <w:rPr>
                <w:rFonts w:cs="Times New Roman" w:eastAsia="Times New Roman"/>
                <w:sz w:val="16"/>
                <w:szCs w:val="16"/>
                <w:lang w:eastAsia="hr-HR"/>
              </w:rPr>
            </w:pPr>
            <w:r w:rsidRPr="00F365A8">
              <w:rPr>
                <w:rFonts w:cs="Times New Roman" w:eastAsia="Times New Roman"/>
                <w:sz w:val="16"/>
                <w:szCs w:val="16"/>
                <w:lang w:eastAsia="hr-HR"/>
              </w:rPr>
              <w:t>155</w:t>
            </w:r>
          </w:p>
        </w:tc>
        <w:tc>
          <w:tcPr>
            <w:tcW w:type="dxa" w:w="3158"/>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ZAGREBAČKI HOLDING d.o.o. - PODRUŽNICA ZAGREBPARKING</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85584865987</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Šubićeva 40/III, 10000 ZAGREB</w:t>
            </w:r>
          </w:p>
        </w:tc>
        <w:tc>
          <w:tcPr>
            <w:tcW w:type="dxa" w:w="1422"/>
            <w:noWrap/>
            <w:vAlign w:val="center"/>
            <w:hideMark/>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Prijedlog: 1.437,45</w:t>
            </w:r>
          </w:p>
        </w:tc>
        <w:tc>
          <w:tcPr>
            <w:tcW w:type="dxa" w:w="523"/>
            <w:vAlign w:val="center"/>
          </w:tcPr>
          <w:p w:rsidRDefault="00F365A8" w:rsidP="00F365A8" w:rsidR="00F365A8" w:rsidRPr="00F365A8">
            <w:pPr>
              <w:jc w:val="right"/>
              <w:rPr>
                <w:rFonts w:cs="Times New Roman"/>
                <w:sz w:val="16"/>
                <w:szCs w:val="16"/>
              </w:rPr>
            </w:pPr>
            <w:r w:rsidRPr="00F365A8">
              <w:rPr>
                <w:rFonts w:cs="Times New Roman"/>
                <w:sz w:val="16"/>
                <w:szCs w:val="16"/>
              </w:rPr>
              <w:t>0,00</w:t>
            </w:r>
          </w:p>
        </w:tc>
        <w:tc>
          <w:tcPr>
            <w:tcW w:type="dxa" w:w="1045"/>
            <w:vAlign w:val="center"/>
          </w:tcPr>
          <w:p w:rsidRDefault="00F365A8" w:rsidP="00F365A8" w:rsidR="00F365A8" w:rsidRPr="00F365A8">
            <w:pPr>
              <w:jc w:val="right"/>
              <w:rPr>
                <w:rFonts w:cs="Times New Roman" w:eastAsia="Times New Roman"/>
                <w:sz w:val="16"/>
                <w:szCs w:val="16"/>
                <w:lang w:eastAsia="hr-HR"/>
              </w:rPr>
            </w:pPr>
            <w:r w:rsidRPr="00F365A8">
              <w:rPr>
                <w:rFonts w:cs="Times New Roman" w:eastAsia="Times New Roman"/>
                <w:sz w:val="16"/>
                <w:szCs w:val="16"/>
                <w:lang w:eastAsia="hr-HR"/>
              </w:rPr>
              <w:t>Dužnik: 1.437,50</w:t>
            </w:r>
          </w:p>
          <w:p w:rsidRDefault="00F365A8" w:rsidP="00F365A8" w:rsidR="00F365A8" w:rsidRPr="00F365A8">
            <w:pPr>
              <w:jc w:val="right"/>
              <w:rPr>
                <w:rFonts w:cs="Times New Roman"/>
                <w:color w:val="auto"/>
                <w:sz w:val="16"/>
                <w:szCs w:val="16"/>
              </w:rPr>
            </w:pPr>
            <w:r w:rsidRPr="00F365A8">
              <w:rPr>
                <w:rFonts w:cs="Times New Roman" w:eastAsia="Times New Roman"/>
                <w:sz w:val="16"/>
                <w:szCs w:val="16"/>
                <w:lang w:eastAsia="hr-HR"/>
              </w:rPr>
              <w:t>Povjerenik: 1.437,50</w:t>
            </w:r>
          </w:p>
        </w:tc>
        <w:tc>
          <w:tcPr>
            <w:tcW w:type="dxa" w:w="3201"/>
            <w:noWrap/>
            <w:vAlign w:val="center"/>
            <w:hideMark/>
          </w:tcPr>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Dužnik: nema dokaza o izvršenoj tražbini</w:t>
            </w:r>
          </w:p>
          <w:p w:rsidRDefault="00F365A8" w:rsidP="00F365A8" w:rsidR="00F365A8" w:rsidRPr="00F365A8">
            <w:pPr>
              <w:rPr>
                <w:rFonts w:cs="Times New Roman" w:eastAsia="Times New Roman"/>
                <w:sz w:val="16"/>
                <w:szCs w:val="16"/>
                <w:lang w:eastAsia="hr-HR"/>
              </w:rPr>
            </w:pPr>
            <w:r w:rsidRPr="00F365A8">
              <w:rPr>
                <w:rFonts w:cs="Times New Roman" w:eastAsia="Times New Roman"/>
                <w:sz w:val="16"/>
                <w:szCs w:val="16"/>
                <w:lang w:eastAsia="hr-HR"/>
              </w:rPr>
              <w:t>Povjerenik: nema dokaza o izvršenoj tražbini</w:t>
            </w:r>
          </w:p>
        </w:tc>
      </w:tr>
    </w:tbl>
    <w:p w:rsidRDefault="00082E64" w:rsidP="00966D3F" w:rsidR="00082E64">
      <w:pPr>
        <w:spacing w:lineRule="auto" w:line="240" w:after="0"/>
        <w:sectPr w:rsidSect="00A4567A" w:rsidR="00082E64">
          <w:headerReference w:type="default" r:id="rId9"/>
          <w:headerReference w:type="first" r:id="rId10"/>
          <w:pgSz w:h="16838" w:w="11906"/>
          <w:pgMar w:gutter="0" w:footer="709" w:header="709" w:left="1418" w:bottom="1276" w:right="851" w:top="709"/>
          <w:cols w:space="708"/>
          <w:titlePg/>
          <w:docGrid w:linePitch="360"/>
        </w:sectPr>
      </w:pPr>
    </w:p>
    <w:p w:rsidRDefault="003429BC" w:rsidP="00216922" w:rsidR="003429BC">
      <w:pPr>
        <w:pStyle w:val="Tijeloteksta-uvlaka2"/>
      </w:pPr>
    </w:p>
    <w:p w:rsidRDefault="003429BC" w:rsidP="00216922" w:rsidR="003429BC">
      <w:pPr>
        <w:pStyle w:val="Tijeloteksta-uvlaka2"/>
      </w:pPr>
      <w:r>
        <w:t xml:space="preserve">Vjerovnici CRO EKSPRES d.o.o. i CARTIERA FORNACI SpA osporavaju tražbinu vjerovnika kao razlučnog vjerovnika pod rednim brojem 123 iz tablice prijavljenih tražbina Ana Radišić i Milan Radišić u iznosu od 23.736.804,67 kn. </w:t>
      </w:r>
    </w:p>
    <w:p w:rsidRDefault="003429BC" w:rsidP="00216922" w:rsidR="003429BC">
      <w:pPr>
        <w:pStyle w:val="Tijeloteksta-uvlaka2"/>
      </w:pPr>
    </w:p>
    <w:p w:rsidRDefault="00F94362" w:rsidP="00216922" w:rsidR="00CD4CD0">
      <w:pPr>
        <w:pStyle w:val="Tijeloteksta-uvlaka2"/>
      </w:pPr>
      <w:r>
        <w:t xml:space="preserve">Utvrđuje se da </w:t>
      </w:r>
      <w:r w:rsidR="00CD4CD0">
        <w:t>povjerenik i dužnik</w:t>
      </w:r>
      <w:r>
        <w:t xml:space="preserve"> nisu</w:t>
      </w:r>
      <w:r w:rsidR="00CD4CD0">
        <w:t xml:space="preserve"> </w:t>
      </w:r>
      <w:r>
        <w:t xml:space="preserve">osporili </w:t>
      </w:r>
      <w:r w:rsidR="00CD4CD0">
        <w:t>tražbinu jamca koji nije podmirio vjerovnikovu tražbinu, pa se u konretnom slučaju radi o uv</w:t>
      </w:r>
      <w:r>
        <w:t>jetnoj tražbini, koju je trebala</w:t>
      </w:r>
      <w:r w:rsidR="00CD4CD0">
        <w:t xml:space="preserve"> osporiti ovlaštena osoba u zak</w:t>
      </w:r>
      <w:r w:rsidR="00877F62">
        <w:t>o</w:t>
      </w:r>
      <w:r w:rsidR="00CD4CD0">
        <w:t>nskom roku</w:t>
      </w:r>
      <w:r w:rsidR="00877F62">
        <w:t>. Sud će u tom slučaju postupiti primjenom odredbe čl. 59 st. 3 SZ-a, a u svezi s odredbama ZOO-a, koje vrijede za jamstvo</w:t>
      </w:r>
      <w:r w:rsidR="00473A86">
        <w:t xml:space="preserve">, te sukladno odredbama ZPP-a. </w:t>
      </w:r>
    </w:p>
    <w:p w:rsidRDefault="00CD4CD0" w:rsidP="00216922" w:rsidR="00CD4CD0">
      <w:pPr>
        <w:pStyle w:val="Tijeloteksta-uvlaka2"/>
      </w:pPr>
    </w:p>
    <w:p w:rsidRDefault="00966D3F" w:rsidP="00216922" w:rsidR="00966D3F" w:rsidRPr="00E14552">
      <w:pPr>
        <w:pStyle w:val="Tijeloteksta-uvlaka2"/>
      </w:pPr>
      <w:r w:rsidRPr="00E14552">
        <w:t>Vezano za osporene tražbine, temeljem odredbi čl. 48. i 50. SZ-a, propisano je tko se upućuje i u koju parnicu.</w:t>
      </w:r>
    </w:p>
    <w:p w:rsidRDefault="00966D3F" w:rsidP="00966D3F" w:rsidR="00966D3F" w:rsidRPr="00E14552">
      <w:pPr>
        <w:pStyle w:val="Tijeloteksta-uvlaka2"/>
      </w:pPr>
    </w:p>
    <w:p w:rsidRDefault="00966D3F" w:rsidP="00966D3F" w:rsidR="00966D3F" w:rsidRPr="00E14552">
      <w:pPr>
        <w:pStyle w:val="Tijeloteksta-uvlaka2"/>
      </w:pPr>
      <w:r w:rsidRPr="00E14552">
        <w:t>Osporene su sljedeće tražbine vjerovnika</w:t>
      </w:r>
      <w:r>
        <w:t xml:space="preserve"> kao u tablici sadržanoj u zapisniku.</w:t>
      </w:r>
    </w:p>
    <w:p w:rsidRDefault="00966D3F" w:rsidP="00966D3F" w:rsidR="00966D3F">
      <w:pPr>
        <w:spacing w:lineRule="auto" w:line="240" w:after="0"/>
        <w:jc w:val="both"/>
      </w:pPr>
    </w:p>
    <w:p w:rsidRDefault="00966D3F" w:rsidP="00966D3F" w:rsidR="00966D3F">
      <w:pPr>
        <w:spacing w:lineRule="auto" w:line="240" w:after="0"/>
        <w:ind w:firstLine="708"/>
        <w:jc w:val="both"/>
      </w:pPr>
      <w:r w:rsidRPr="00E14552">
        <w:t xml:space="preserve">Na upit suda da li za osporene tražbine postoji ovršna isprava, povjerenik izjavljuje da </w:t>
      </w:r>
      <w:r>
        <w:t xml:space="preserve">što se njegovog očitovanja o prijavljenim tražbinama tiče istih nema, ali napominje da je dužnik osporio tražbine za koje postoje ovršne isprave i to je navedeno u tablici. </w:t>
      </w:r>
    </w:p>
    <w:p w:rsidRDefault="00966D3F" w:rsidP="00966D3F" w:rsidR="00966D3F">
      <w:pPr>
        <w:spacing w:lineRule="auto" w:line="240" w:after="0"/>
        <w:jc w:val="both"/>
      </w:pPr>
    </w:p>
    <w:p w:rsidRDefault="00966D3F" w:rsidP="00966D3F" w:rsidR="00966D3F">
      <w:pPr>
        <w:spacing w:lineRule="auto" w:line="240" w:after="0"/>
        <w:ind w:firstLine="708"/>
        <w:jc w:val="both"/>
      </w:pPr>
      <w:r>
        <w:t xml:space="preserve">Vezano za razlučne i izlučne vjerovnike, sukladno čl. 46. st. 6. SZ-a izlučna i razlučna prava nisu predmet ispitivanja na ovom ročištu, ali su razlučni i izlučni vjerovnici bili dužni obavijestiti nadležnu jedincu FINA-e u roku za prijavu tražbina o postojanju svog razlučnog odnosno izlučnog prava i dati izjavu u pristanku ili uskrati pristanka odgode namirenja iz predmeta na koji se odnosi njihovo pravo. Oni mogu opozvati svoju izjavu najkasnije do početka ročišta za glasovanje o planu restrukturiranja, ako su tim planom njihova prava smanjena ili je ostvarenje tog prava izmijenjeno nakon dane izjave, na propisanom obrascu (čl. 38. SZ-a) </w:t>
      </w:r>
    </w:p>
    <w:p w:rsidRDefault="00966D3F" w:rsidP="00966D3F" w:rsidR="00966D3F">
      <w:pPr>
        <w:spacing w:lineRule="auto" w:line="240" w:after="0"/>
        <w:jc w:val="both"/>
      </w:pPr>
    </w:p>
    <w:p w:rsidRDefault="00966D3F" w:rsidP="00966D3F" w:rsidR="00966D3F">
      <w:pPr>
        <w:spacing w:lineRule="auto" w:line="240" w:after="0"/>
        <w:jc w:val="both"/>
      </w:pPr>
      <w:r>
        <w:t>Na temelju čl. 49. st. 3. SZ-a sud sastavlja i tablicu razlučnih prava kako slijedi:</w:t>
      </w:r>
    </w:p>
    <w:p w:rsidRDefault="00966D3F" w:rsidP="00966D3F" w:rsidR="00966D3F">
      <w:pPr>
        <w:spacing w:lineRule="auto" w:line="240" w:after="0"/>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86"/>
        <w:gridCol w:w="2098"/>
        <w:gridCol w:w="1210"/>
        <w:gridCol w:w="1002"/>
        <w:gridCol w:w="1862"/>
        <w:gridCol w:w="3295"/>
      </w:tblGrid>
      <w:tr w:rsidTr="007768F7" w:rsidR="007768F7" w:rsidRPr="00FA56C4">
        <w:tc>
          <w:tcPr>
            <w:tcW w:type="auto" w:w="0"/>
            <w:gridSpan w:val="6"/>
          </w:tcPr>
          <w:p w:rsidRDefault="007768F7" w:rsidP="00D74555" w:rsidR="007768F7" w:rsidRPr="00FA56C4">
            <w:pPr>
              <w:jc w:val="center"/>
              <w:rPr>
                <w:rFonts w:cs="Times New Roman" w:eastAsia="Times New Roman"/>
                <w:bCs/>
                <w:color w:val="000000"/>
                <w:sz w:val="16"/>
                <w:szCs w:val="16"/>
                <w:lang w:eastAsia="hr-HR"/>
              </w:rPr>
            </w:pPr>
            <w:r>
              <w:rPr>
                <w:rFonts w:cs="Times New Roman" w:eastAsia="Times New Roman"/>
                <w:bCs/>
                <w:color w:val="000000"/>
                <w:sz w:val="16"/>
                <w:szCs w:val="16"/>
                <w:lang w:eastAsia="hr-HR"/>
              </w:rPr>
              <w:t>TABLICA RAZLUČNIH PRAVA (čl. 49/3)</w:t>
            </w:r>
          </w:p>
        </w:tc>
      </w:tr>
      <w:tr w:rsidTr="007768F7" w:rsidR="007768F7" w:rsidRPr="00FA56C4">
        <w:tc>
          <w:tcPr>
            <w:tcW w:type="auto" w:w="0"/>
          </w:tcPr>
          <w:p w:rsidRDefault="007768F7" w:rsidP="00D74555" w:rsidR="007768F7">
            <w:pPr>
              <w:jc w:val="center"/>
              <w:rPr>
                <w:rFonts w:cs="Times New Roman" w:eastAsia="Times New Roman"/>
                <w:bCs/>
                <w:color w:val="000000"/>
                <w:sz w:val="16"/>
                <w:szCs w:val="16"/>
                <w:lang w:eastAsia="hr-HR"/>
              </w:rPr>
            </w:pPr>
            <w:r>
              <w:rPr>
                <w:rFonts w:cs="Times New Roman" w:eastAsia="Times New Roman"/>
                <w:bCs/>
                <w:color w:val="000000"/>
                <w:sz w:val="16"/>
                <w:szCs w:val="16"/>
                <w:lang w:eastAsia="hr-HR"/>
              </w:rPr>
              <w:t>R. B.</w:t>
            </w:r>
          </w:p>
        </w:tc>
        <w:tc>
          <w:tcPr>
            <w:tcW w:type="auto" w:w="0"/>
            <w:vAlign w:val="center"/>
            <w:hideMark/>
          </w:tcPr>
          <w:p w:rsidRDefault="007768F7" w:rsidP="00D74555" w:rsidR="007768F7" w:rsidRPr="00FA56C4">
            <w:pPr>
              <w:jc w:val="center"/>
              <w:rPr>
                <w:rFonts w:cs="Times New Roman" w:eastAsia="Times New Roman"/>
                <w:bCs/>
                <w:sz w:val="16"/>
                <w:szCs w:val="16"/>
                <w:lang w:eastAsia="hr-HR"/>
              </w:rPr>
            </w:pPr>
            <w:r w:rsidRPr="00FA56C4">
              <w:rPr>
                <w:rFonts w:cs="Times New Roman" w:eastAsia="Times New Roman"/>
                <w:bCs/>
                <w:sz w:val="16"/>
                <w:szCs w:val="16"/>
                <w:lang w:eastAsia="hr-HR"/>
              </w:rPr>
              <w:t>Ime i prezime / Naziv vjerovnika</w:t>
            </w:r>
          </w:p>
          <w:p w:rsidRDefault="007768F7" w:rsidP="00D74555" w:rsidR="007768F7" w:rsidRPr="00FA56C4">
            <w:pPr>
              <w:jc w:val="center"/>
              <w:rPr>
                <w:rFonts w:cs="Times New Roman" w:eastAsia="Times New Roman"/>
                <w:bCs/>
                <w:sz w:val="16"/>
                <w:szCs w:val="16"/>
                <w:lang w:eastAsia="hr-HR"/>
              </w:rPr>
            </w:pPr>
            <w:r w:rsidRPr="00FA56C4">
              <w:rPr>
                <w:rFonts w:cs="Times New Roman" w:eastAsia="Times New Roman"/>
                <w:bCs/>
                <w:sz w:val="16"/>
                <w:szCs w:val="16"/>
                <w:lang w:eastAsia="hr-HR"/>
              </w:rPr>
              <w:t>OIB vjerovnika</w:t>
            </w:r>
          </w:p>
          <w:p w:rsidRDefault="007768F7" w:rsidP="00D74555" w:rsidR="007768F7" w:rsidRPr="00FA56C4">
            <w:pPr>
              <w:jc w:val="center"/>
              <w:rPr>
                <w:rFonts w:cs="Times New Roman" w:eastAsia="Times New Roman"/>
                <w:bCs/>
                <w:sz w:val="16"/>
                <w:szCs w:val="16"/>
                <w:lang w:eastAsia="hr-HR"/>
              </w:rPr>
            </w:pPr>
            <w:r w:rsidRPr="00FA56C4">
              <w:rPr>
                <w:rFonts w:cs="Times New Roman" w:eastAsia="Times New Roman"/>
                <w:bCs/>
                <w:sz w:val="16"/>
                <w:szCs w:val="16"/>
                <w:lang w:eastAsia="hr-HR"/>
              </w:rPr>
              <w:t>Adresa vjerovnika</w:t>
            </w:r>
          </w:p>
        </w:tc>
        <w:tc>
          <w:tcPr>
            <w:tcW w:type="auto" w:w="0"/>
            <w:vAlign w:val="center"/>
            <w:hideMark/>
          </w:tcPr>
          <w:p w:rsidRDefault="007768F7" w:rsidP="00D74555" w:rsidR="007768F7" w:rsidRPr="00FA56C4">
            <w:pPr>
              <w:jc w:val="center"/>
              <w:rPr>
                <w:rFonts w:cs="Times New Roman" w:eastAsia="Times New Roman"/>
                <w:bCs/>
                <w:sz w:val="16"/>
                <w:szCs w:val="16"/>
                <w:lang w:eastAsia="hr-HR"/>
              </w:rPr>
            </w:pPr>
            <w:r>
              <w:rPr>
                <w:rFonts w:cs="Times New Roman" w:eastAsia="Times New Roman"/>
                <w:bCs/>
                <w:sz w:val="16"/>
                <w:szCs w:val="16"/>
                <w:lang w:eastAsia="hr-HR"/>
              </w:rPr>
              <w:t>Iznos tražbine</w:t>
            </w:r>
          </w:p>
        </w:tc>
        <w:tc>
          <w:tcPr>
            <w:tcW w:type="auto" w:w="0"/>
            <w:vAlign w:val="center"/>
            <w:hideMark/>
          </w:tcPr>
          <w:p w:rsidRDefault="007768F7" w:rsidP="00D74555" w:rsidR="007768F7" w:rsidRPr="00FA56C4">
            <w:pPr>
              <w:jc w:val="center"/>
              <w:rPr>
                <w:rFonts w:cs="Times New Roman" w:eastAsia="Times New Roman"/>
                <w:bCs/>
                <w:color w:val="000000"/>
                <w:sz w:val="16"/>
                <w:szCs w:val="16"/>
                <w:lang w:eastAsia="hr-HR"/>
              </w:rPr>
            </w:pPr>
            <w:r w:rsidRPr="00FA56C4">
              <w:rPr>
                <w:rFonts w:cs="Times New Roman" w:eastAsia="Times New Roman"/>
                <w:bCs/>
                <w:color w:val="000000"/>
                <w:sz w:val="16"/>
                <w:szCs w:val="16"/>
                <w:lang w:eastAsia="hr-HR"/>
              </w:rPr>
              <w:t>Odvojeno namirenje (da/ne)</w:t>
            </w:r>
          </w:p>
        </w:tc>
        <w:tc>
          <w:tcPr>
            <w:tcW w:type="auto" w:w="0"/>
          </w:tcPr>
          <w:p w:rsidRDefault="007768F7" w:rsidP="00D74555" w:rsidR="007768F7" w:rsidRPr="00FA56C4">
            <w:pPr>
              <w:jc w:val="center"/>
              <w:rPr>
                <w:rFonts w:cs="Times New Roman" w:eastAsia="Times New Roman"/>
                <w:bCs/>
                <w:color w:val="000000"/>
                <w:sz w:val="16"/>
                <w:szCs w:val="16"/>
                <w:lang w:eastAsia="hr-HR"/>
              </w:rPr>
            </w:pPr>
            <w:r>
              <w:rPr>
                <w:rFonts w:cs="Times New Roman" w:eastAsia="Times New Roman"/>
                <w:bCs/>
                <w:color w:val="000000"/>
                <w:sz w:val="16"/>
                <w:szCs w:val="16"/>
                <w:lang w:eastAsia="hr-HR"/>
              </w:rPr>
              <w:t>Pravna osnova</w:t>
            </w:r>
          </w:p>
        </w:tc>
        <w:tc>
          <w:tcPr>
            <w:tcW w:type="auto" w:w="0"/>
            <w:vAlign w:val="center"/>
            <w:hideMark/>
          </w:tcPr>
          <w:p w:rsidRDefault="007768F7" w:rsidP="00D74555" w:rsidR="007768F7" w:rsidRPr="00FA56C4">
            <w:pPr>
              <w:jc w:val="center"/>
              <w:rPr>
                <w:rFonts w:cs="Times New Roman" w:eastAsia="Times New Roman"/>
                <w:bCs/>
                <w:color w:val="000000"/>
                <w:sz w:val="16"/>
                <w:szCs w:val="16"/>
                <w:lang w:eastAsia="hr-HR"/>
              </w:rPr>
            </w:pPr>
            <w:r w:rsidRPr="00FA56C4">
              <w:rPr>
                <w:rFonts w:cs="Times New Roman" w:eastAsia="Times New Roman"/>
                <w:bCs/>
                <w:color w:val="000000"/>
                <w:sz w:val="16"/>
                <w:szCs w:val="16"/>
                <w:lang w:eastAsia="hr-HR"/>
              </w:rPr>
              <w:t>Predmet razlučnog prava</w:t>
            </w:r>
          </w:p>
        </w:tc>
      </w:tr>
      <w:tr w:rsidTr="007768F7" w:rsidR="007768F7" w:rsidRPr="00FA56C4">
        <w:tc>
          <w:tcPr>
            <w:tcW w:type="auto" w:w="0"/>
            <w:vAlign w:val="center"/>
          </w:tcPr>
          <w:p w:rsidRDefault="007768F7" w:rsidP="00D74555" w:rsidR="007768F7" w:rsidRPr="00FA56C4">
            <w:pPr>
              <w:jc w:val="center"/>
              <w:rPr>
                <w:sz w:val="16"/>
                <w:szCs w:val="16"/>
              </w:rPr>
            </w:pPr>
            <w:r>
              <w:rPr>
                <w:sz w:val="16"/>
                <w:szCs w:val="16"/>
              </w:rPr>
              <w:t>1</w:t>
            </w:r>
          </w:p>
        </w:tc>
        <w:tc>
          <w:tcPr>
            <w:tcW w:type="auto" w:w="0"/>
            <w:vAlign w:val="center"/>
          </w:tcPr>
          <w:p w:rsidRDefault="007768F7" w:rsidP="00D74555" w:rsidR="007768F7" w:rsidRPr="00FA56C4">
            <w:pPr>
              <w:rPr>
                <w:sz w:val="16"/>
                <w:szCs w:val="16"/>
              </w:rPr>
            </w:pPr>
            <w:r w:rsidRPr="00FA56C4">
              <w:rPr>
                <w:sz w:val="16"/>
                <w:szCs w:val="16"/>
              </w:rPr>
              <w:t xml:space="preserve">RAZLUČNO PRAVO - ANA RADIŠIĆ I MILAN RADIŠIĆ </w:t>
            </w:r>
            <w:r>
              <w:rPr>
                <w:sz w:val="16"/>
                <w:szCs w:val="16"/>
              </w:rPr>
              <w:t>OIB</w:t>
            </w:r>
            <w:r w:rsidRPr="00FA56C4">
              <w:rPr>
                <w:sz w:val="16"/>
                <w:szCs w:val="16"/>
              </w:rPr>
              <w:t>: 19221326034)</w:t>
            </w:r>
          </w:p>
          <w:p w:rsidRDefault="007768F7" w:rsidP="00D74555" w:rsidR="007768F7" w:rsidRPr="00FA56C4">
            <w:pPr>
              <w:rPr>
                <w:sz w:val="16"/>
                <w:szCs w:val="16"/>
              </w:rPr>
            </w:pPr>
            <w:r>
              <w:rPr>
                <w:sz w:val="16"/>
                <w:szCs w:val="16"/>
              </w:rPr>
              <w:t xml:space="preserve">OIB: </w:t>
            </w:r>
            <w:r w:rsidRPr="00FA56C4">
              <w:rPr>
                <w:sz w:val="16"/>
                <w:szCs w:val="16"/>
              </w:rPr>
              <w:t>74458596939</w:t>
            </w:r>
          </w:p>
          <w:p w:rsidRDefault="007768F7" w:rsidP="00D74555" w:rsidR="007768F7" w:rsidRPr="00FA56C4">
            <w:pPr>
              <w:rPr>
                <w:sz w:val="16"/>
                <w:szCs w:val="16"/>
              </w:rPr>
            </w:pPr>
            <w:r w:rsidRPr="00FA56C4">
              <w:rPr>
                <w:sz w:val="16"/>
                <w:szCs w:val="16"/>
              </w:rPr>
              <w:t>ZADVORSKA 14, 10000 BREZOVICA</w:t>
            </w:r>
          </w:p>
        </w:tc>
        <w:tc>
          <w:tcPr>
            <w:tcW w:type="auto" w:w="0"/>
            <w:vAlign w:val="center"/>
          </w:tcPr>
          <w:p w:rsidRDefault="007768F7" w:rsidP="00D74555" w:rsidR="007768F7" w:rsidRPr="00FA56C4">
            <w:pPr>
              <w:jc w:val="center"/>
              <w:rPr>
                <w:sz w:val="16"/>
                <w:szCs w:val="16"/>
              </w:rPr>
            </w:pPr>
            <w:r w:rsidRPr="00FA56C4">
              <w:rPr>
                <w:sz w:val="16"/>
                <w:szCs w:val="16"/>
              </w:rPr>
              <w:t>23.736.804,67</w:t>
            </w:r>
          </w:p>
        </w:tc>
        <w:tc>
          <w:tcPr>
            <w:tcW w:type="auto" w:w="0"/>
            <w:vAlign w:val="center"/>
          </w:tcPr>
          <w:p w:rsidRDefault="007768F7" w:rsidP="00D74555" w:rsidR="007768F7" w:rsidRPr="00FA56C4">
            <w:pPr>
              <w:jc w:val="center"/>
              <w:rPr>
                <w:sz w:val="16"/>
                <w:szCs w:val="16"/>
              </w:rPr>
            </w:pPr>
            <w:r>
              <w:rPr>
                <w:sz w:val="16"/>
                <w:szCs w:val="16"/>
              </w:rPr>
              <w:t>da</w:t>
            </w:r>
          </w:p>
        </w:tc>
        <w:tc>
          <w:tcPr>
            <w:tcW w:type="auto" w:w="0"/>
          </w:tcPr>
          <w:p w:rsidRDefault="007768F7" w:rsidP="00D74555" w:rsidR="007768F7" w:rsidRPr="00FA56C4">
            <w:pPr>
              <w:jc w:val="center"/>
              <w:rPr>
                <w:sz w:val="16"/>
                <w:szCs w:val="16"/>
              </w:rPr>
            </w:pPr>
            <w:r>
              <w:rPr>
                <w:sz w:val="16"/>
                <w:szCs w:val="16"/>
              </w:rPr>
              <w:t>Sporazum radi osiguranja novčane tražbine zasnivanjem založnog prava</w:t>
            </w:r>
          </w:p>
        </w:tc>
        <w:tc>
          <w:tcPr>
            <w:tcW w:type="auto" w:w="0"/>
            <w:vAlign w:val="center"/>
          </w:tcPr>
          <w:p w:rsidRDefault="007768F7" w:rsidP="00D74555" w:rsidR="007768F7" w:rsidRPr="00FA56C4">
            <w:pPr>
              <w:jc w:val="center"/>
              <w:rPr>
                <w:sz w:val="16"/>
                <w:szCs w:val="16"/>
              </w:rPr>
            </w:pPr>
            <w:r>
              <w:rPr>
                <w:sz w:val="16"/>
                <w:szCs w:val="16"/>
              </w:rPr>
              <w:t>Zk. ul. br. 1122, Jankomir, 30065 Grad Zagreb, 30234 Grad Zagerb, 6051 Novalja, 6052 Novalja, 1991 Belišće, 573 antunovac</w:t>
            </w:r>
          </w:p>
        </w:tc>
      </w:tr>
      <w:tr w:rsidTr="007768F7" w:rsidR="007768F7" w:rsidRPr="00FA56C4">
        <w:tc>
          <w:tcPr>
            <w:tcW w:type="auto" w:w="0"/>
            <w:vAlign w:val="center"/>
          </w:tcPr>
          <w:p w:rsidRDefault="007768F7" w:rsidP="00D74555" w:rsidR="007768F7" w:rsidRPr="00FA56C4">
            <w:pPr>
              <w:jc w:val="center"/>
              <w:rPr>
                <w:sz w:val="16"/>
                <w:szCs w:val="16"/>
              </w:rPr>
            </w:pPr>
            <w:r>
              <w:rPr>
                <w:sz w:val="16"/>
                <w:szCs w:val="16"/>
              </w:rPr>
              <w:t>2</w:t>
            </w:r>
          </w:p>
        </w:tc>
        <w:tc>
          <w:tcPr>
            <w:tcW w:type="auto" w:w="0"/>
            <w:vAlign w:val="center"/>
          </w:tcPr>
          <w:p w:rsidRDefault="007768F7" w:rsidP="00D74555" w:rsidR="007768F7" w:rsidRPr="00FA56C4">
            <w:pPr>
              <w:rPr>
                <w:sz w:val="16"/>
                <w:szCs w:val="16"/>
              </w:rPr>
            </w:pPr>
            <w:r w:rsidRPr="00FA56C4">
              <w:rPr>
                <w:sz w:val="16"/>
                <w:szCs w:val="16"/>
              </w:rPr>
              <w:t>RAZLUČNO PRAVO - BKS Bank, dioničko društvo</w:t>
            </w:r>
          </w:p>
          <w:p w:rsidRDefault="007768F7" w:rsidP="00D74555" w:rsidR="007768F7" w:rsidRPr="00FA56C4">
            <w:pPr>
              <w:rPr>
                <w:sz w:val="16"/>
                <w:szCs w:val="16"/>
              </w:rPr>
            </w:pPr>
            <w:r w:rsidRPr="00FA56C4">
              <w:rPr>
                <w:sz w:val="16"/>
                <w:szCs w:val="16"/>
              </w:rPr>
              <w:t>61436608168</w:t>
            </w:r>
          </w:p>
          <w:p w:rsidRDefault="007768F7" w:rsidP="00D74555" w:rsidR="007768F7" w:rsidRPr="00FA56C4">
            <w:pPr>
              <w:rPr>
                <w:sz w:val="16"/>
                <w:szCs w:val="16"/>
              </w:rPr>
            </w:pPr>
            <w:r w:rsidRPr="00FA56C4">
              <w:rPr>
                <w:sz w:val="16"/>
                <w:szCs w:val="16"/>
              </w:rPr>
              <w:t>Mljekarski Trg 3, 51000 Rijeka</w:t>
            </w:r>
          </w:p>
        </w:tc>
        <w:tc>
          <w:tcPr>
            <w:tcW w:type="auto" w:w="0"/>
            <w:vAlign w:val="center"/>
          </w:tcPr>
          <w:p w:rsidRDefault="007768F7" w:rsidP="00D74555" w:rsidR="007768F7" w:rsidRPr="00FA56C4">
            <w:pPr>
              <w:jc w:val="center"/>
              <w:rPr>
                <w:sz w:val="16"/>
                <w:szCs w:val="16"/>
              </w:rPr>
            </w:pPr>
            <w:r w:rsidRPr="00FA56C4">
              <w:rPr>
                <w:sz w:val="16"/>
                <w:szCs w:val="16"/>
              </w:rPr>
              <w:t>2.709.886,81</w:t>
            </w:r>
          </w:p>
        </w:tc>
        <w:tc>
          <w:tcPr>
            <w:tcW w:type="auto" w:w="0"/>
            <w:vAlign w:val="center"/>
          </w:tcPr>
          <w:p w:rsidRDefault="007768F7" w:rsidP="00D74555" w:rsidR="007768F7" w:rsidRPr="00FA56C4">
            <w:pPr>
              <w:jc w:val="center"/>
              <w:rPr>
                <w:sz w:val="16"/>
                <w:szCs w:val="16"/>
              </w:rPr>
            </w:pPr>
            <w:r>
              <w:rPr>
                <w:sz w:val="16"/>
                <w:szCs w:val="16"/>
              </w:rPr>
              <w:t>da</w:t>
            </w:r>
          </w:p>
        </w:tc>
        <w:tc>
          <w:tcPr>
            <w:tcW w:type="auto" w:w="0"/>
          </w:tcPr>
          <w:p w:rsidRDefault="007768F7" w:rsidP="00D74555" w:rsidR="007768F7">
            <w:pPr>
              <w:jc w:val="center"/>
              <w:rPr>
                <w:sz w:val="16"/>
                <w:szCs w:val="16"/>
              </w:rPr>
            </w:pPr>
            <w:r>
              <w:rPr>
                <w:sz w:val="16"/>
                <w:szCs w:val="16"/>
              </w:rPr>
              <w:t xml:space="preserve">Ugovor o dugoročnom kreditu broj 030-51001907 i Ugovor o okvirnom iznosu zaduženja 030-59000316 </w:t>
            </w:r>
          </w:p>
        </w:tc>
        <w:tc>
          <w:tcPr>
            <w:tcW w:type="auto" w:w="0"/>
            <w:vAlign w:val="center"/>
          </w:tcPr>
          <w:p w:rsidRDefault="007768F7" w:rsidP="00D74555" w:rsidR="007768F7">
            <w:pPr>
              <w:jc w:val="center"/>
              <w:rPr>
                <w:sz w:val="16"/>
                <w:szCs w:val="16"/>
              </w:rPr>
            </w:pPr>
            <w:r>
              <w:rPr>
                <w:sz w:val="16"/>
                <w:szCs w:val="16"/>
              </w:rPr>
              <w:t>k. č. br. 2756/4, zk. ul. 6051 k. o. Novalja, Stambena zgrada i dvorište, kunić, Put Žanjeve Drage 4A od 448 m2, E-1, E-2, E-3</w:t>
            </w:r>
          </w:p>
          <w:p w:rsidRDefault="007768F7" w:rsidP="00D74555" w:rsidR="007768F7">
            <w:pPr>
              <w:jc w:val="center"/>
              <w:rPr>
                <w:sz w:val="16"/>
                <w:szCs w:val="16"/>
              </w:rPr>
            </w:pPr>
            <w:r>
              <w:rPr>
                <w:sz w:val="16"/>
                <w:szCs w:val="16"/>
              </w:rPr>
              <w:t>k. č. br. 2756/8, zk. ul. 6052 k. o. Novalja, Stambena zgrada i dvorište, kunić, Put Žanjeve Drage 4A od 448 m2, E-1, E-2, E-3</w:t>
            </w:r>
          </w:p>
          <w:p w:rsidRDefault="007768F7" w:rsidP="00D74555" w:rsidR="007768F7" w:rsidRPr="00FA56C4">
            <w:pPr>
              <w:jc w:val="center"/>
              <w:rPr>
                <w:sz w:val="16"/>
                <w:szCs w:val="16"/>
              </w:rPr>
            </w:pPr>
          </w:p>
        </w:tc>
      </w:tr>
      <w:tr w:rsidTr="007768F7" w:rsidR="007768F7" w:rsidRPr="00FA56C4">
        <w:tc>
          <w:tcPr>
            <w:tcW w:type="auto" w:w="0"/>
            <w:vAlign w:val="center"/>
          </w:tcPr>
          <w:p w:rsidRDefault="007768F7" w:rsidP="00D74555" w:rsidR="007768F7" w:rsidRPr="00FA56C4">
            <w:pPr>
              <w:jc w:val="center"/>
              <w:rPr>
                <w:sz w:val="16"/>
                <w:szCs w:val="16"/>
              </w:rPr>
            </w:pPr>
            <w:r>
              <w:rPr>
                <w:sz w:val="16"/>
                <w:szCs w:val="16"/>
              </w:rPr>
              <w:t>3</w:t>
            </w:r>
          </w:p>
        </w:tc>
        <w:tc>
          <w:tcPr>
            <w:tcW w:type="auto" w:w="0"/>
            <w:vAlign w:val="center"/>
          </w:tcPr>
          <w:p w:rsidRDefault="007768F7" w:rsidP="00D74555" w:rsidR="007768F7" w:rsidRPr="00FA56C4">
            <w:pPr>
              <w:rPr>
                <w:sz w:val="16"/>
                <w:szCs w:val="16"/>
              </w:rPr>
            </w:pPr>
            <w:r w:rsidRPr="00FA56C4">
              <w:rPr>
                <w:sz w:val="16"/>
                <w:szCs w:val="16"/>
              </w:rPr>
              <w:t>RAZLUČNO PRAVO - HRVATSKA BANKA ZA OBNOVU I RAZVITAK</w:t>
            </w:r>
          </w:p>
          <w:p w:rsidRDefault="007768F7" w:rsidP="00D74555" w:rsidR="007768F7" w:rsidRPr="00FA56C4">
            <w:pPr>
              <w:rPr>
                <w:sz w:val="16"/>
                <w:szCs w:val="16"/>
              </w:rPr>
            </w:pPr>
            <w:r w:rsidRPr="00FA56C4">
              <w:rPr>
                <w:sz w:val="16"/>
                <w:szCs w:val="16"/>
              </w:rPr>
              <w:lastRenderedPageBreak/>
              <w:t>26702280390</w:t>
            </w:r>
          </w:p>
          <w:p w:rsidRDefault="007768F7" w:rsidP="00D74555" w:rsidR="007768F7" w:rsidRPr="00FA56C4">
            <w:pPr>
              <w:rPr>
                <w:sz w:val="16"/>
                <w:szCs w:val="16"/>
              </w:rPr>
            </w:pPr>
            <w:r w:rsidRPr="00FA56C4">
              <w:rPr>
                <w:sz w:val="16"/>
                <w:szCs w:val="16"/>
              </w:rPr>
              <w:t>STROSSMAYEROV TRG 9, 10000 ZAGREB</w:t>
            </w:r>
          </w:p>
        </w:tc>
        <w:tc>
          <w:tcPr>
            <w:tcW w:type="auto" w:w="0"/>
            <w:vAlign w:val="center"/>
          </w:tcPr>
          <w:p w:rsidRDefault="007768F7" w:rsidP="00D74555" w:rsidR="007768F7" w:rsidRPr="00FA56C4">
            <w:pPr>
              <w:jc w:val="center"/>
              <w:rPr>
                <w:sz w:val="16"/>
                <w:szCs w:val="16"/>
              </w:rPr>
            </w:pPr>
            <w:r w:rsidRPr="00FA56C4">
              <w:rPr>
                <w:sz w:val="16"/>
                <w:szCs w:val="16"/>
              </w:rPr>
              <w:lastRenderedPageBreak/>
              <w:t>34.674.252,22</w:t>
            </w:r>
          </w:p>
        </w:tc>
        <w:tc>
          <w:tcPr>
            <w:tcW w:type="auto" w:w="0"/>
            <w:vAlign w:val="center"/>
          </w:tcPr>
          <w:p w:rsidRDefault="007768F7" w:rsidP="00D74555" w:rsidR="007768F7" w:rsidRPr="00FA56C4">
            <w:pPr>
              <w:jc w:val="center"/>
              <w:rPr>
                <w:sz w:val="16"/>
                <w:szCs w:val="16"/>
              </w:rPr>
            </w:pPr>
            <w:r w:rsidRPr="00FA56C4">
              <w:rPr>
                <w:sz w:val="16"/>
                <w:szCs w:val="16"/>
              </w:rPr>
              <w:t>da</w:t>
            </w:r>
          </w:p>
        </w:tc>
        <w:tc>
          <w:tcPr>
            <w:tcW w:type="auto" w:w="0"/>
          </w:tcPr>
          <w:p w:rsidRDefault="007768F7" w:rsidP="00D74555" w:rsidR="007768F7" w:rsidRPr="00FA56C4">
            <w:pPr>
              <w:rPr>
                <w:sz w:val="16"/>
                <w:szCs w:val="16"/>
              </w:rPr>
            </w:pPr>
            <w:r>
              <w:rPr>
                <w:sz w:val="16"/>
                <w:szCs w:val="16"/>
              </w:rPr>
              <w:t>Ugovor o kreditu G-62/12</w:t>
            </w:r>
          </w:p>
        </w:tc>
        <w:tc>
          <w:tcPr>
            <w:tcW w:type="auto" w:w="0"/>
            <w:vAlign w:val="center"/>
          </w:tcPr>
          <w:p w:rsidRDefault="007768F7" w:rsidP="00D74555" w:rsidR="007768F7" w:rsidRPr="00FA56C4">
            <w:pPr>
              <w:rPr>
                <w:sz w:val="16"/>
                <w:szCs w:val="16"/>
              </w:rPr>
            </w:pPr>
            <w:r w:rsidRPr="00FA56C4">
              <w:rPr>
                <w:sz w:val="16"/>
                <w:szCs w:val="16"/>
              </w:rPr>
              <w:t>Nekretnine:</w:t>
            </w:r>
          </w:p>
          <w:p w:rsidRDefault="007768F7" w:rsidP="00D74555" w:rsidR="007768F7" w:rsidRPr="00FA56C4">
            <w:pPr>
              <w:rPr>
                <w:sz w:val="16"/>
                <w:szCs w:val="16"/>
              </w:rPr>
            </w:pPr>
            <w:r w:rsidRPr="00FA56C4">
              <w:rPr>
                <w:sz w:val="16"/>
                <w:szCs w:val="16"/>
              </w:rPr>
              <w:t>zk. ul. br. 30234 k. o. Grad Zagreb, k. č. br. 7088/50 i 7088/74</w:t>
            </w:r>
          </w:p>
          <w:p w:rsidRDefault="007768F7" w:rsidP="00D74555" w:rsidR="007768F7" w:rsidRPr="00FA56C4">
            <w:pPr>
              <w:rPr>
                <w:sz w:val="16"/>
                <w:szCs w:val="16"/>
              </w:rPr>
            </w:pPr>
            <w:r w:rsidRPr="00FA56C4">
              <w:rPr>
                <w:sz w:val="16"/>
                <w:szCs w:val="16"/>
              </w:rPr>
              <w:lastRenderedPageBreak/>
              <w:t xml:space="preserve">Pokretnine: </w:t>
            </w:r>
          </w:p>
          <w:p w:rsidRDefault="007768F7" w:rsidP="00D74555" w:rsidR="007768F7" w:rsidRPr="00FA56C4">
            <w:pPr>
              <w:rPr>
                <w:sz w:val="16"/>
                <w:szCs w:val="16"/>
              </w:rPr>
            </w:pPr>
            <w:r w:rsidRPr="00FA56C4">
              <w:rPr>
                <w:sz w:val="16"/>
                <w:szCs w:val="16"/>
              </w:rPr>
              <w:t>-Automatska FLOW PACK linija za pakiranje s transportnim sistemom, serijski broj proizvođača 19909, marke Sigma Micropack 2000PC, inventarni broj 281,</w:t>
            </w:r>
          </w:p>
          <w:p w:rsidRDefault="007768F7" w:rsidP="00D74555" w:rsidR="007768F7" w:rsidRPr="00FA56C4">
            <w:pPr>
              <w:rPr>
                <w:sz w:val="16"/>
                <w:szCs w:val="16"/>
              </w:rPr>
            </w:pPr>
            <w:r w:rsidRPr="00FA56C4">
              <w:rPr>
                <w:sz w:val="16"/>
                <w:szCs w:val="16"/>
              </w:rPr>
              <w:t>• Stroj za automatsko premotavanje (Automatic film and foil rewinder) LUDWIG BRUECHER, serijski broj proizvođača 2033, marka VKW-500, inventarni broj 164,</w:t>
            </w:r>
          </w:p>
          <w:p w:rsidRDefault="007768F7" w:rsidP="00D74555" w:rsidR="007768F7" w:rsidRPr="00FA56C4">
            <w:pPr>
              <w:rPr>
                <w:sz w:val="16"/>
                <w:szCs w:val="16"/>
              </w:rPr>
            </w:pPr>
            <w:r w:rsidRPr="00FA56C4">
              <w:rPr>
                <w:sz w:val="16"/>
                <w:szCs w:val="16"/>
              </w:rPr>
              <w:t>-</w:t>
            </w:r>
            <w:r w:rsidRPr="00FA56C4">
              <w:rPr>
                <w:sz w:val="16"/>
                <w:szCs w:val="16"/>
              </w:rPr>
              <w:tab/>
              <w:t>Linija za pakiranje kartona (Film shrinking machine), serijski broj proizvođača 7901101, marka RP 400, inventarni broj 124,</w:t>
            </w:r>
          </w:p>
          <w:p w:rsidRDefault="007768F7" w:rsidP="00D74555" w:rsidR="007768F7" w:rsidRPr="00FA56C4">
            <w:pPr>
              <w:rPr>
                <w:sz w:val="16"/>
                <w:szCs w:val="16"/>
              </w:rPr>
            </w:pPr>
            <w:r w:rsidRPr="00FA56C4">
              <w:rPr>
                <w:sz w:val="16"/>
                <w:szCs w:val="16"/>
              </w:rPr>
              <w:t>-</w:t>
            </w:r>
            <w:r w:rsidRPr="00FA56C4">
              <w:rPr>
                <w:sz w:val="16"/>
                <w:szCs w:val="16"/>
              </w:rPr>
              <w:tab/>
              <w:t>Linija za papirne trake i kutnike (Packing line for flat cartons), serijski broj proizvođača EP 736, marka VNM, inventarni broj 210,</w:t>
            </w:r>
          </w:p>
          <w:p w:rsidRDefault="007768F7" w:rsidP="00D74555" w:rsidR="007768F7" w:rsidRPr="00FA56C4">
            <w:pPr>
              <w:rPr>
                <w:sz w:val="16"/>
                <w:szCs w:val="16"/>
              </w:rPr>
            </w:pPr>
            <w:r w:rsidRPr="00FA56C4">
              <w:rPr>
                <w:sz w:val="16"/>
                <w:szCs w:val="16"/>
              </w:rPr>
              <w:t>-</w:t>
            </w:r>
            <w:r w:rsidRPr="00FA56C4">
              <w:rPr>
                <w:sz w:val="16"/>
                <w:szCs w:val="16"/>
              </w:rPr>
              <w:tab/>
              <w:t>Poluatomatski stroj za izradu gastro folija (Semi automatic film and foil rewinder and catering) - dodatni dio stroja za konfekciju gastro programa s dodavačem za transportnu liniju, inventarni broj 274 i</w:t>
            </w:r>
          </w:p>
          <w:p w:rsidRDefault="007768F7" w:rsidP="00D74555" w:rsidR="007768F7" w:rsidRPr="00FA56C4">
            <w:pPr>
              <w:rPr>
                <w:sz w:val="16"/>
                <w:szCs w:val="16"/>
              </w:rPr>
            </w:pPr>
            <w:r w:rsidRPr="00FA56C4">
              <w:rPr>
                <w:sz w:val="16"/>
                <w:szCs w:val="16"/>
              </w:rPr>
              <w:t>-</w:t>
            </w:r>
            <w:r w:rsidRPr="00FA56C4">
              <w:rPr>
                <w:sz w:val="16"/>
                <w:szCs w:val="16"/>
              </w:rPr>
              <w:tab/>
              <w:t>Transportni sustav (Conveyer sistem) za dobavu proizvoda u pakimu liniju, inventarni broj 285;</w:t>
            </w:r>
          </w:p>
        </w:tc>
      </w:tr>
      <w:tr w:rsidTr="007768F7" w:rsidR="007768F7" w:rsidRPr="00FA56C4">
        <w:tc>
          <w:tcPr>
            <w:tcW w:type="auto" w:w="0"/>
            <w:vAlign w:val="center"/>
          </w:tcPr>
          <w:p w:rsidRDefault="007768F7" w:rsidP="00D74555" w:rsidR="007768F7" w:rsidRPr="00FA56C4">
            <w:pPr>
              <w:jc w:val="center"/>
              <w:rPr>
                <w:sz w:val="16"/>
                <w:szCs w:val="16"/>
              </w:rPr>
            </w:pPr>
            <w:r>
              <w:rPr>
                <w:sz w:val="16"/>
                <w:szCs w:val="16"/>
              </w:rPr>
              <w:lastRenderedPageBreak/>
              <w:t>4</w:t>
            </w:r>
          </w:p>
        </w:tc>
        <w:tc>
          <w:tcPr>
            <w:tcW w:type="auto" w:w="0"/>
            <w:vAlign w:val="center"/>
          </w:tcPr>
          <w:p w:rsidRDefault="007768F7" w:rsidP="00D74555" w:rsidR="007768F7" w:rsidRPr="00FA56C4">
            <w:pPr>
              <w:rPr>
                <w:sz w:val="16"/>
                <w:szCs w:val="16"/>
              </w:rPr>
            </w:pPr>
            <w:r w:rsidRPr="00FA56C4">
              <w:rPr>
                <w:sz w:val="16"/>
                <w:szCs w:val="16"/>
              </w:rPr>
              <w:t>RAZLUČNO PRAVO - Raiffeisenbank Austria d.d.</w:t>
            </w:r>
          </w:p>
          <w:p w:rsidRDefault="007768F7" w:rsidP="00D74555" w:rsidR="007768F7" w:rsidRPr="00FA56C4">
            <w:pPr>
              <w:rPr>
                <w:sz w:val="16"/>
                <w:szCs w:val="16"/>
              </w:rPr>
            </w:pPr>
            <w:r w:rsidRPr="00FA56C4">
              <w:rPr>
                <w:sz w:val="16"/>
                <w:szCs w:val="16"/>
              </w:rPr>
              <w:t>53056966535</w:t>
            </w:r>
          </w:p>
          <w:p w:rsidRDefault="007768F7" w:rsidP="00D74555" w:rsidR="007768F7" w:rsidRPr="00FA56C4">
            <w:pPr>
              <w:rPr>
                <w:sz w:val="16"/>
                <w:szCs w:val="16"/>
              </w:rPr>
            </w:pPr>
            <w:r w:rsidRPr="00FA56C4">
              <w:rPr>
                <w:sz w:val="16"/>
                <w:szCs w:val="16"/>
              </w:rPr>
              <w:t>Magazinska cesta 69, 10000 Zagreb</w:t>
            </w:r>
          </w:p>
        </w:tc>
        <w:tc>
          <w:tcPr>
            <w:tcW w:type="auto" w:w="0"/>
            <w:vAlign w:val="center"/>
          </w:tcPr>
          <w:p w:rsidRDefault="007768F7" w:rsidP="00D74555" w:rsidR="007768F7">
            <w:pPr>
              <w:jc w:val="center"/>
              <w:rPr>
                <w:sz w:val="16"/>
                <w:szCs w:val="16"/>
              </w:rPr>
            </w:pPr>
            <w:r>
              <w:rPr>
                <w:sz w:val="16"/>
                <w:szCs w:val="16"/>
              </w:rPr>
              <w:t>Prijedlog: 6</w:t>
            </w:r>
            <w:r w:rsidRPr="00FA56C4">
              <w:rPr>
                <w:sz w:val="16"/>
                <w:szCs w:val="16"/>
              </w:rPr>
              <w:t>.2</w:t>
            </w:r>
            <w:r>
              <w:rPr>
                <w:sz w:val="16"/>
                <w:szCs w:val="16"/>
              </w:rPr>
              <w:t>98</w:t>
            </w:r>
            <w:r w:rsidRPr="00FA56C4">
              <w:rPr>
                <w:sz w:val="16"/>
                <w:szCs w:val="16"/>
              </w:rPr>
              <w:t>.</w:t>
            </w:r>
            <w:r>
              <w:rPr>
                <w:sz w:val="16"/>
                <w:szCs w:val="16"/>
              </w:rPr>
              <w:t>948</w:t>
            </w:r>
            <w:r w:rsidRPr="00FA56C4">
              <w:rPr>
                <w:sz w:val="16"/>
                <w:szCs w:val="16"/>
              </w:rPr>
              <w:t>,</w:t>
            </w:r>
            <w:r>
              <w:rPr>
                <w:sz w:val="16"/>
                <w:szCs w:val="16"/>
              </w:rPr>
              <w:t>34</w:t>
            </w:r>
          </w:p>
          <w:p w:rsidRDefault="007768F7" w:rsidP="00D74555" w:rsidR="007768F7" w:rsidRPr="00FA56C4">
            <w:pPr>
              <w:jc w:val="center"/>
              <w:rPr>
                <w:sz w:val="16"/>
                <w:szCs w:val="16"/>
              </w:rPr>
            </w:pPr>
            <w:r>
              <w:rPr>
                <w:sz w:val="16"/>
                <w:szCs w:val="16"/>
              </w:rPr>
              <w:t xml:space="preserve">Prijava: </w:t>
            </w:r>
            <w:r w:rsidRPr="00FA56C4">
              <w:rPr>
                <w:sz w:val="16"/>
                <w:szCs w:val="16"/>
              </w:rPr>
              <w:t>6.620.527,19</w:t>
            </w:r>
          </w:p>
        </w:tc>
        <w:tc>
          <w:tcPr>
            <w:tcW w:type="auto" w:w="0"/>
            <w:vAlign w:val="center"/>
          </w:tcPr>
          <w:p w:rsidRDefault="007768F7" w:rsidP="00D74555" w:rsidR="007768F7" w:rsidRPr="00FA56C4">
            <w:pPr>
              <w:jc w:val="center"/>
              <w:rPr>
                <w:sz w:val="16"/>
                <w:szCs w:val="16"/>
              </w:rPr>
            </w:pPr>
            <w:r w:rsidRPr="00FA56C4">
              <w:rPr>
                <w:sz w:val="16"/>
                <w:szCs w:val="16"/>
              </w:rPr>
              <w:t>da</w:t>
            </w:r>
          </w:p>
        </w:tc>
        <w:tc>
          <w:tcPr>
            <w:tcW w:type="auto" w:w="0"/>
          </w:tcPr>
          <w:p w:rsidRDefault="007768F7" w:rsidP="00D74555" w:rsidR="007768F7" w:rsidRPr="00FA56C4">
            <w:pPr>
              <w:rPr>
                <w:sz w:val="16"/>
                <w:szCs w:val="16"/>
              </w:rPr>
            </w:pPr>
            <w:r>
              <w:rPr>
                <w:sz w:val="16"/>
                <w:szCs w:val="16"/>
              </w:rPr>
              <w:t xml:space="preserve">Ugovor o kreditu 17075010056, ugovor o kreditu </w:t>
            </w:r>
          </w:p>
        </w:tc>
        <w:tc>
          <w:tcPr>
            <w:tcW w:type="auto" w:w="0"/>
            <w:vAlign w:val="center"/>
          </w:tcPr>
          <w:p w:rsidRDefault="007768F7" w:rsidP="00D74555" w:rsidR="007768F7" w:rsidRPr="00FA56C4">
            <w:pPr>
              <w:rPr>
                <w:sz w:val="16"/>
                <w:szCs w:val="16"/>
              </w:rPr>
            </w:pPr>
            <w:r w:rsidRPr="00FA56C4">
              <w:rPr>
                <w:sz w:val="16"/>
                <w:szCs w:val="16"/>
              </w:rPr>
              <w:t>3. Vlasnički dio; 1/1. na kat.Cest.br. 122. Broj D.L. 4 u naravi ULICA VIN KOVAČ KA CESTA - PAŠNJAK ukupne povrSine 14640 m2. K.O, 337838.</w:t>
            </w:r>
          </w:p>
          <w:p w:rsidRDefault="007768F7" w:rsidP="00D74555" w:rsidR="007768F7" w:rsidRPr="00FA56C4">
            <w:pPr>
              <w:rPr>
                <w:sz w:val="16"/>
                <w:szCs w:val="16"/>
              </w:rPr>
            </w:pPr>
            <w:r w:rsidRPr="00FA56C4">
              <w:rPr>
                <w:sz w:val="16"/>
                <w:szCs w:val="16"/>
              </w:rPr>
              <w:t>ANTUNOVAC. upisano u z.k.ul.br. 573. kod Općinskog suda u Virovitici. ZEMLJIŠNOKNJIŽNI ODJEL VIROVITICA;</w:t>
            </w:r>
          </w:p>
          <w:p w:rsidRDefault="007768F7" w:rsidP="00D74555" w:rsidR="007768F7" w:rsidRPr="00FA56C4">
            <w:pPr>
              <w:rPr>
                <w:sz w:val="16"/>
                <w:szCs w:val="16"/>
              </w:rPr>
            </w:pPr>
            <w:r w:rsidRPr="00FA56C4">
              <w:rPr>
                <w:sz w:val="16"/>
                <w:szCs w:val="16"/>
              </w:rPr>
              <w:t>Vlasnički dio: 1/1. na kat.Cest.br. 41/206 u naravi CENTRALNO SKLADIŠTE $ TERETNIM LIFTOM I SKLONIŠTEM POP, BR. 22837 I DVORIŠTE U</w:t>
            </w:r>
          </w:p>
          <w:p w:rsidRDefault="007768F7" w:rsidP="00D74555" w:rsidR="007768F7" w:rsidRPr="00FA56C4">
            <w:pPr>
              <w:rPr>
                <w:sz w:val="16"/>
                <w:szCs w:val="16"/>
              </w:rPr>
            </w:pPr>
            <w:r w:rsidRPr="00FA56C4">
              <w:rPr>
                <w:sz w:val="16"/>
                <w:szCs w:val="16"/>
              </w:rPr>
              <w:t>SAMOBORSKOJ UL. BR. 6 ukupne oovržine 194 čhv. K.O. 999901. JANKOMIR. upisano u z.k.ul.br. 1122, kod Općinskog građansko« suda u Zagrebu.</w:t>
            </w:r>
          </w:p>
        </w:tc>
      </w:tr>
    </w:tbl>
    <w:p w:rsidRDefault="00966D3F" w:rsidP="00966D3F" w:rsidR="00966D3F">
      <w:pPr>
        <w:spacing w:lineRule="auto" w:line="240" w:after="0"/>
        <w:jc w:val="both"/>
      </w:pPr>
    </w:p>
    <w:p w:rsidRDefault="00966D3F" w:rsidP="00966D3F" w:rsidR="00966D3F" w:rsidRPr="00E14552">
      <w:pPr>
        <w:spacing w:lineRule="auto" w:line="240" w:after="0"/>
        <w:jc w:val="both"/>
      </w:pPr>
    </w:p>
    <w:p w:rsidRDefault="00966D3F" w:rsidP="00966D3F" w:rsidR="00966D3F" w:rsidRPr="00E14552">
      <w:pPr>
        <w:spacing w:lineRule="auto" w:line="240" w:after="0"/>
        <w:ind w:firstLine="709"/>
        <w:jc w:val="both"/>
      </w:pPr>
      <w:r w:rsidRPr="00E14552">
        <w:t xml:space="preserve">Sukladno člancima 50, 51 stavak 1 i 55 stavak 1 SZ-a, sud donosi </w:t>
      </w:r>
    </w:p>
    <w:p w:rsidRDefault="00966D3F" w:rsidP="00966D3F" w:rsidR="00966D3F" w:rsidRPr="00E14552">
      <w:pPr>
        <w:spacing w:lineRule="auto" w:line="240" w:after="0"/>
        <w:ind w:firstLine="709"/>
        <w:jc w:val="center"/>
      </w:pPr>
    </w:p>
    <w:p w:rsidRDefault="00966D3F" w:rsidP="00966D3F" w:rsidR="00966D3F" w:rsidRPr="00E14552">
      <w:pPr>
        <w:spacing w:lineRule="auto" w:line="240" w:after="0"/>
        <w:ind w:firstLine="709"/>
        <w:jc w:val="center"/>
      </w:pPr>
      <w:r w:rsidRPr="00E14552">
        <w:t>Rješenje</w:t>
      </w:r>
    </w:p>
    <w:p w:rsidRDefault="00966D3F" w:rsidP="00966D3F" w:rsidR="00966D3F" w:rsidRPr="00E14552">
      <w:pPr>
        <w:spacing w:lineRule="auto" w:line="240" w:after="0"/>
        <w:ind w:firstLine="709"/>
        <w:jc w:val="both"/>
      </w:pPr>
    </w:p>
    <w:p w:rsidRDefault="00966D3F" w:rsidP="00966D3F" w:rsidR="00966D3F" w:rsidRPr="00E14552">
      <w:pPr>
        <w:spacing w:lineRule="auto" w:line="240" w:after="0"/>
        <w:ind w:firstLine="708"/>
        <w:jc w:val="both"/>
      </w:pPr>
      <w:r w:rsidRPr="00E14552">
        <w:t>I. Na temelju tablice ispitanih tražbina na današnjem ročištu sud će donijeti rješenje o utvrđenim i osporenim tražbinama, uz obveznu naznaku razloga osporavanja i  odlučiti o upućivanju na parnicu radi osporavanja tražbine, a navedeno rješenje objavit će se na mrežnoj stranici e-Oglasna ploča sudova.</w:t>
      </w:r>
    </w:p>
    <w:p w:rsidRDefault="00966D3F" w:rsidP="00966D3F" w:rsidR="00966D3F" w:rsidRPr="00E14552">
      <w:pPr>
        <w:spacing w:lineRule="auto" w:line="240" w:after="0"/>
        <w:ind w:firstLine="708"/>
        <w:jc w:val="both"/>
      </w:pPr>
      <w:r w:rsidRPr="00E14552">
        <w:t>II. Pravo na žalbu protiv rješenja o utvrđenim i osporenim tražbinama ima dužnik i svaki vjerovnik u dijelu koji se odnosi na njegovu prijavljenu tražbinu i tražbinu koju je osporio.</w:t>
      </w:r>
    </w:p>
    <w:p w:rsidRDefault="002B7E45" w:rsidP="00966D3F" w:rsidR="002B7E45">
      <w:pPr>
        <w:spacing w:lineRule="auto" w:line="240" w:after="0"/>
        <w:ind w:firstLine="708"/>
        <w:jc w:val="both"/>
      </w:pPr>
    </w:p>
    <w:p w:rsidRDefault="002B7E45" w:rsidP="00966D3F" w:rsidR="002B7E45">
      <w:pPr>
        <w:spacing w:lineRule="auto" w:line="240" w:after="0"/>
        <w:ind w:firstLine="708"/>
        <w:jc w:val="both"/>
      </w:pPr>
    </w:p>
    <w:p w:rsidRDefault="002B7E45" w:rsidP="00966D3F" w:rsidR="002B7E45">
      <w:pPr>
        <w:spacing w:lineRule="auto" w:line="240" w:after="0"/>
        <w:ind w:firstLine="708"/>
        <w:jc w:val="both"/>
      </w:pPr>
    </w:p>
    <w:p w:rsidRDefault="002B7E45" w:rsidP="00966D3F" w:rsidR="002B7E45">
      <w:pPr>
        <w:spacing w:lineRule="auto" w:line="240" w:after="0"/>
        <w:ind w:firstLine="708"/>
        <w:jc w:val="both"/>
      </w:pPr>
    </w:p>
    <w:p w:rsidRDefault="002B7E45" w:rsidP="00966D3F" w:rsidR="002B7E45">
      <w:pPr>
        <w:spacing w:lineRule="auto" w:line="240" w:after="0"/>
        <w:ind w:firstLine="708"/>
        <w:jc w:val="both"/>
      </w:pPr>
    </w:p>
    <w:p w:rsidRDefault="002B7E45" w:rsidP="00966D3F" w:rsidR="002B7E45">
      <w:pPr>
        <w:spacing w:lineRule="auto" w:line="240" w:after="0"/>
        <w:ind w:firstLine="708"/>
        <w:jc w:val="both"/>
      </w:pPr>
    </w:p>
    <w:p w:rsidRDefault="002B7E45" w:rsidP="00966D3F" w:rsidR="002B7E45">
      <w:pPr>
        <w:spacing w:lineRule="auto" w:line="240" w:after="0"/>
        <w:ind w:firstLine="708"/>
        <w:jc w:val="both"/>
      </w:pPr>
    </w:p>
    <w:p w:rsidRDefault="002B7E45" w:rsidP="00966D3F" w:rsidR="002B7E45">
      <w:pPr>
        <w:spacing w:lineRule="auto" w:line="240" w:after="0"/>
        <w:ind w:firstLine="708"/>
        <w:jc w:val="both"/>
      </w:pPr>
    </w:p>
    <w:p w:rsidRDefault="00966D3F" w:rsidP="00966D3F" w:rsidR="00966D3F" w:rsidRPr="00E14552">
      <w:pPr>
        <w:spacing w:lineRule="auto" w:line="240" w:after="0"/>
        <w:ind w:firstLine="708"/>
        <w:jc w:val="both"/>
      </w:pPr>
      <w:r w:rsidRPr="00E14552">
        <w:t>III. Nakon pravomoćnosti rješenja o utvrđenim i osporenim tražbinama, sud će u zakonskom roku odrediti ročište za glasovanje o planu restrukturiranja.</w:t>
      </w:r>
    </w:p>
    <w:p w:rsidRDefault="00966D3F" w:rsidP="00966D3F" w:rsidR="00966D3F">
      <w:pPr>
        <w:spacing w:lineRule="auto" w:line="240" w:after="0"/>
        <w:jc w:val="both"/>
        <w:rPr>
          <w:rFonts w:cs="Times New Roman" w:eastAsia="Times New Roman"/>
          <w:sz w:val="22"/>
          <w:lang w:eastAsia="hr-HR"/>
        </w:rPr>
      </w:pPr>
    </w:p>
    <w:p w:rsidRDefault="00966D3F" w:rsidP="00966D3F" w:rsidR="00966D3F" w:rsidRPr="00E14552">
      <w:pPr>
        <w:spacing w:lineRule="auto" w:line="240" w:after="0"/>
        <w:jc w:val="both"/>
        <w:rPr>
          <w:rFonts w:cs="Times New Roman" w:eastAsia="Times New Roman"/>
          <w:sz w:val="22"/>
          <w:lang w:eastAsia="hr-HR"/>
        </w:rPr>
      </w:pPr>
    </w:p>
    <w:p w:rsidRDefault="00966D3F" w:rsidP="00966D3F" w:rsidR="00966D3F" w:rsidRPr="00E14552">
      <w:pPr>
        <w:spacing w:lineRule="auto" w:line="240" w:after="0"/>
        <w:jc w:val="center"/>
        <w:rPr>
          <w:rFonts w:cs="Times New Roman" w:eastAsia="Times New Roman"/>
          <w:szCs w:val="24"/>
          <w:lang w:eastAsia="hr-HR"/>
        </w:rPr>
      </w:pPr>
      <w:r w:rsidRPr="00E14552">
        <w:rPr>
          <w:rFonts w:cs="Times New Roman" w:eastAsia="Times New Roman"/>
          <w:szCs w:val="24"/>
          <w:lang w:eastAsia="hr-HR"/>
        </w:rPr>
        <w:t xml:space="preserve">Dovršeno u </w:t>
      </w:r>
      <w:r w:rsidR="00A00DC4">
        <w:rPr>
          <w:rFonts w:cs="Times New Roman" w:eastAsia="Times New Roman"/>
          <w:szCs w:val="24"/>
          <w:lang w:eastAsia="hr-HR"/>
        </w:rPr>
        <w:t>11,50</w:t>
      </w:r>
      <w:r w:rsidRPr="00E14552">
        <w:rPr>
          <w:rFonts w:cs="Times New Roman" w:eastAsia="Times New Roman"/>
          <w:szCs w:val="24"/>
          <w:lang w:eastAsia="hr-HR"/>
        </w:rPr>
        <w:t xml:space="preserve"> sati.</w:t>
      </w:r>
    </w:p>
    <w:p w:rsidRDefault="00966D3F" w:rsidP="00966D3F" w:rsidR="00966D3F" w:rsidRPr="00E14552">
      <w:pPr>
        <w:spacing w:lineRule="auto" w:line="240" w:after="0"/>
        <w:rPr>
          <w:rFonts w:cs="Times New Roman" w:eastAsia="Times New Roman"/>
          <w:szCs w:val="24"/>
          <w:u w:val="single"/>
          <w:lang w:eastAsia="hr-HR"/>
        </w:rPr>
      </w:pPr>
    </w:p>
    <w:p w:rsidRDefault="00966D3F" w:rsidP="00966D3F" w:rsidR="00966D3F" w:rsidRPr="00E14552">
      <w:pPr>
        <w:spacing w:lineRule="auto" w:line="240" w:after="0"/>
        <w:jc w:val="center"/>
        <w:rPr>
          <w:rFonts w:cs="Times New Roman" w:eastAsia="Times New Roman"/>
          <w:szCs w:val="24"/>
          <w:lang w:eastAsia="hr-HR"/>
        </w:rPr>
      </w:pPr>
      <w:r w:rsidRPr="00E14552">
        <w:rPr>
          <w:rFonts w:cs="Times New Roman" w:eastAsia="Times New Roman"/>
          <w:szCs w:val="24"/>
          <w:lang w:eastAsia="hr-HR"/>
        </w:rPr>
        <w:t>SUDAC:</w:t>
      </w:r>
    </w:p>
    <w:p w:rsidRDefault="00966D3F" w:rsidP="00966D3F" w:rsidR="00966D3F" w:rsidRPr="00E14552">
      <w:pPr>
        <w:spacing w:lineRule="auto" w:line="240" w:after="0"/>
        <w:jc w:val="center"/>
        <w:rPr>
          <w:rFonts w:cs="Times New Roman" w:eastAsia="Times New Roman"/>
          <w:szCs w:val="24"/>
          <w:lang w:eastAsia="hr-HR"/>
        </w:rPr>
      </w:pPr>
      <w:r w:rsidRPr="00E14552">
        <w:rPr>
          <w:rFonts w:cs="Times New Roman" w:eastAsia="Times New Roman"/>
          <w:szCs w:val="24"/>
          <w:lang w:eastAsia="hr-HR"/>
        </w:rPr>
        <w:t>Vesna Sremac Šoštar</w:t>
      </w:r>
    </w:p>
    <w:p w:rsidRDefault="00966D3F" w:rsidP="00966D3F" w:rsidR="00966D3F" w:rsidRPr="00E14552">
      <w:pPr>
        <w:spacing w:lineRule="auto" w:line="240" w:after="0"/>
        <w:rPr>
          <w:rFonts w:cs="Times New Roman" w:eastAsia="Times New Roman"/>
          <w:szCs w:val="24"/>
          <w:lang w:eastAsia="hr-HR"/>
        </w:rPr>
      </w:pPr>
    </w:p>
    <w:p w:rsidRDefault="00966D3F" w:rsidP="00966D3F" w:rsidR="00966D3F" w:rsidRPr="00E14552">
      <w:pPr>
        <w:spacing w:lineRule="auto" w:line="240" w:after="0"/>
        <w:jc w:val="center"/>
        <w:rPr>
          <w:rFonts w:cs="Times New Roman" w:eastAsia="Times New Roman"/>
          <w:szCs w:val="24"/>
          <w:lang w:eastAsia="hr-HR"/>
        </w:rPr>
      </w:pPr>
      <w:r w:rsidRPr="00E14552">
        <w:rPr>
          <w:rFonts w:cs="Times New Roman" w:eastAsia="Times New Roman"/>
          <w:szCs w:val="24"/>
          <w:lang w:eastAsia="hr-HR"/>
        </w:rPr>
        <w:t>Zapisničar:</w:t>
      </w:r>
    </w:p>
    <w:p w:rsidRDefault="00A00DC4" w:rsidP="00966D3F" w:rsidR="00966D3F" w:rsidRPr="00E14552">
      <w:pPr>
        <w:spacing w:lineRule="auto" w:line="240" w:after="0"/>
        <w:jc w:val="center"/>
        <w:rPr>
          <w:rFonts w:cs="Times New Roman" w:eastAsia="Times New Roman"/>
          <w:szCs w:val="24"/>
          <w:lang w:eastAsia="hr-HR"/>
        </w:rPr>
      </w:pPr>
      <w:r>
        <w:rPr>
          <w:rFonts w:cs="Times New Roman" w:eastAsia="Times New Roman"/>
          <w:szCs w:val="24"/>
          <w:lang w:eastAsia="hr-HR"/>
        </w:rPr>
        <w:t>Vinka MIhalinčić</w:t>
      </w:r>
    </w:p>
    <w:p w:rsidRDefault="00966D3F" w:rsidP="00966D3F" w:rsidR="00966D3F" w:rsidRPr="00E14552">
      <w:pPr>
        <w:spacing w:lineRule="auto" w:line="240" w:after="0"/>
        <w:jc w:val="center"/>
        <w:rPr>
          <w:rFonts w:cs="Times New Roman" w:eastAsia="Times New Roman"/>
          <w:szCs w:val="24"/>
          <w:lang w:eastAsia="hr-HR"/>
        </w:rPr>
      </w:pPr>
    </w:p>
    <w:p w:rsidRDefault="00966D3F" w:rsidP="00966D3F" w:rsidR="00966D3F" w:rsidRPr="00E14552">
      <w:r w:rsidRPr="00E14552">
        <w:t>Za dužnika:</w:t>
      </w:r>
      <w:r w:rsidRPr="00E14552">
        <w:tab/>
      </w:r>
      <w:r w:rsidRPr="00E14552">
        <w:tab/>
      </w:r>
      <w:r w:rsidRPr="00E14552">
        <w:tab/>
      </w:r>
      <w:r w:rsidRPr="00E14552">
        <w:tab/>
      </w:r>
      <w:r w:rsidRPr="00E14552">
        <w:tab/>
        <w:t xml:space="preserve">                  Povjerenik predstečajne nagodbe:</w:t>
      </w:r>
      <w:r w:rsidRPr="00E14552">
        <w:tab/>
      </w:r>
      <w:r w:rsidRPr="00E14552">
        <w:tab/>
      </w:r>
      <w:r w:rsidRPr="00E14552">
        <w:tab/>
      </w:r>
      <w:r w:rsidRPr="00E14552">
        <w:tab/>
      </w:r>
    </w:p>
    <w:p w:rsidRDefault="00966D3F" w:rsidP="00966D3F" w:rsidR="00966D3F" w:rsidRPr="00E14552">
      <w:pPr>
        <w:pStyle w:val="Zaglavlje"/>
        <w:jc w:val="both"/>
      </w:pPr>
      <w:r w:rsidRPr="00E14552">
        <w:t>_____________________</w:t>
      </w:r>
      <w:r w:rsidRPr="00E14552">
        <w:tab/>
        <w:t xml:space="preserve">                                                     _____________________</w:t>
      </w:r>
    </w:p>
    <w:p w:rsidRDefault="00966D3F" w:rsidP="00966D3F" w:rsidR="00966D3F" w:rsidRPr="00E14552">
      <w:pPr>
        <w:spacing w:lineRule="auto" w:line="240" w:after="0"/>
        <w:rPr>
          <w:u w:val="single"/>
        </w:rPr>
      </w:pPr>
    </w:p>
    <w:p w:rsidRDefault="00966D3F" w:rsidP="00966D3F" w:rsidR="00966D3F" w:rsidRPr="00E14552">
      <w:pPr>
        <w:sectPr w:rsidSect="00A4567A" w:rsidR="00966D3F" w:rsidRPr="00E14552">
          <w:pgSz w:h="16838" w:w="11906"/>
          <w:pgMar w:gutter="0" w:footer="709" w:header="709" w:left="1418" w:bottom="709" w:right="851" w:top="709"/>
          <w:cols w:space="708"/>
          <w:titlePg/>
          <w:docGrid w:linePitch="360"/>
        </w:sectPr>
      </w:pPr>
      <w:r w:rsidRPr="00E14552">
        <w:t>Z</w:t>
      </w:r>
      <w:r>
        <w:t>a vjerovnike</w:t>
      </w:r>
    </w:p>
    <w:p w:rsidRDefault="00966D3F" w:rsidP="00966D3F" w:rsidR="00966D3F" w:rsidRPr="00D06888">
      <w:pPr>
        <w:tabs>
          <w:tab w:pos="5956" w:val="left"/>
        </w:tabs>
      </w:pPr>
    </w:p>
    <w:p w:rsidRDefault="00676C72" w:rsidR="00676C72"/>
    <w:sectPr w:rsidSect="00A4567A" w:rsidR="00676C72">
      <w:pgSz w:orient="landscape" w:h="11906" w:w="16838"/>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5A8" w:rsidR="00F365A8">
      <w:pPr>
        <w:spacing w:lineRule="auto" w:line="240" w:after="0"/>
      </w:pPr>
      <w:r>
        <w:separator/>
      </w:r>
    </w:p>
  </w:endnote>
  <w:endnote w:id="0" w:type="continuationSeparator">
    <w:p w:rsidRDefault="00F365A8" w:rsidR="00F365A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5A8" w:rsidR="00F365A8">
      <w:pPr>
        <w:spacing w:lineRule="auto" w:line="240" w:after="0"/>
      </w:pPr>
      <w:r>
        <w:separator/>
      </w:r>
    </w:p>
  </w:footnote>
  <w:footnote w:id="0" w:type="continuationSeparator">
    <w:p w:rsidRDefault="00F365A8" w:rsidR="00F365A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0789496"/>
      <w:docPartObj>
        <w:docPartGallery w:val="Page Numbers (Top of Page)"/>
        <w:docPartUnique/>
      </w:docPartObj>
    </w:sdtPr>
    <w:sdtEndPr/>
    <w:sdtContent>
      <w:p w:rsidRDefault="00F365A8" w:rsidP="00A4567A" w:rsidR="00F365A8">
        <w:pPr>
          <w:pStyle w:val="Zaglavlje"/>
          <w:jc w:val="right"/>
        </w:pPr>
        <w:r>
          <w:t>48.St-1864/18</w:t>
        </w:r>
      </w:p>
      <w:p w:rsidRDefault="00F365A8" w:rsidR="00F365A8">
        <w:pPr>
          <w:pStyle w:val="Zaglavlje"/>
          <w:jc w:val="center"/>
        </w:pPr>
        <w:r>
          <w:fldChar w:fldCharType="begin"/>
        </w:r>
        <w:r>
          <w:instrText>PAGE   \* MERGEFORMAT</w:instrText>
        </w:r>
        <w:r>
          <w:fldChar w:fldCharType="separate"/>
        </w:r>
        <w:r w:rsidR="00FD58B8">
          <w:rPr>
            <w:noProof/>
          </w:rPr>
          <w:t>19</w:t>
        </w:r>
        <w:r>
          <w:fldChar w:fldCharType="end"/>
        </w:r>
      </w:p>
    </w:sdtContent>
  </w:sdt>
  <w:p w:rsidRDefault="00F365A8" w:rsidP="00A4567A" w:rsidR="00F365A8">
    <w:pPr>
      <w:pStyle w:val="Zaglavlje"/>
      <w:jc w:val="right"/>
      <w:rPr>
        <w:sz w:val="20"/>
        <w:szCs w:val="2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5A8" w:rsidP="00A4567A" w:rsidR="00F365A8">
    <w:pPr>
      <w:pStyle w:val="Zaglavlje"/>
      <w:jc w:val="center"/>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6266B"/>
    <w:multiLevelType w:val="hybridMultilevel"/>
    <w:tmpl w:val="60D2BB28"/>
    <w:lvl w:tplc="AAFE53B2" w:ilvl="0">
      <w:start w:val="47"/>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FC80EBB"/>
    <w:multiLevelType w:val="hybridMultilevel"/>
    <w:tmpl w:val="8EC6B1F0"/>
    <w:lvl w:tplc="641CF17A"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157133A"/>
    <w:multiLevelType w:val="hybridMultilevel"/>
    <w:tmpl w:val="97AAE412"/>
    <w:lvl w:tplc="7A383EAC"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6EB2022"/>
    <w:multiLevelType w:val="hybridMultilevel"/>
    <w:tmpl w:val="3698E73C"/>
    <w:lvl w:tplc="6730F91C"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9D52F65"/>
    <w:multiLevelType w:val="hybridMultilevel"/>
    <w:tmpl w:val="E3A02BE8"/>
    <w:lvl w:tplc="0E345CF0"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6504"/>
    <w:rsid w:val="00007768"/>
    <w:rsid w:val="00010F75"/>
    <w:rsid w:val="00044C59"/>
    <w:rsid w:val="00082E64"/>
    <w:rsid w:val="0009048E"/>
    <w:rsid w:val="001B15F0"/>
    <w:rsid w:val="001F087F"/>
    <w:rsid w:val="00216922"/>
    <w:rsid w:val="00237FF3"/>
    <w:rsid w:val="002634AD"/>
    <w:rsid w:val="002B7E45"/>
    <w:rsid w:val="002E7393"/>
    <w:rsid w:val="00301F07"/>
    <w:rsid w:val="003429BC"/>
    <w:rsid w:val="003625C7"/>
    <w:rsid w:val="003B023B"/>
    <w:rsid w:val="003D23C9"/>
    <w:rsid w:val="00417597"/>
    <w:rsid w:val="004319A0"/>
    <w:rsid w:val="00473A86"/>
    <w:rsid w:val="00484932"/>
    <w:rsid w:val="004C5510"/>
    <w:rsid w:val="004F1D49"/>
    <w:rsid w:val="00573619"/>
    <w:rsid w:val="005B643E"/>
    <w:rsid w:val="005F4A7A"/>
    <w:rsid w:val="00645E48"/>
    <w:rsid w:val="006512C1"/>
    <w:rsid w:val="0067336B"/>
    <w:rsid w:val="00676C72"/>
    <w:rsid w:val="006A473C"/>
    <w:rsid w:val="006B7F2F"/>
    <w:rsid w:val="00702EE0"/>
    <w:rsid w:val="007768F7"/>
    <w:rsid w:val="00786A29"/>
    <w:rsid w:val="00793054"/>
    <w:rsid w:val="007E3DA1"/>
    <w:rsid w:val="00833CA5"/>
    <w:rsid w:val="00840F50"/>
    <w:rsid w:val="00877F62"/>
    <w:rsid w:val="008E517E"/>
    <w:rsid w:val="008E7D8B"/>
    <w:rsid w:val="008F5BB7"/>
    <w:rsid w:val="00920FB2"/>
    <w:rsid w:val="00954F3A"/>
    <w:rsid w:val="00966D3F"/>
    <w:rsid w:val="00997B8B"/>
    <w:rsid w:val="009A35C5"/>
    <w:rsid w:val="009F16E5"/>
    <w:rsid w:val="00A00DC4"/>
    <w:rsid w:val="00A20CCF"/>
    <w:rsid w:val="00A4567A"/>
    <w:rsid w:val="00AB4875"/>
    <w:rsid w:val="00AB581E"/>
    <w:rsid w:val="00B32954"/>
    <w:rsid w:val="00B4647A"/>
    <w:rsid w:val="00B73709"/>
    <w:rsid w:val="00BC5636"/>
    <w:rsid w:val="00BE41A1"/>
    <w:rsid w:val="00BF22B0"/>
    <w:rsid w:val="00C01A92"/>
    <w:rsid w:val="00C04BDA"/>
    <w:rsid w:val="00C20196"/>
    <w:rsid w:val="00C90A32"/>
    <w:rsid w:val="00C970FF"/>
    <w:rsid w:val="00CB4950"/>
    <w:rsid w:val="00CD4CD0"/>
    <w:rsid w:val="00D71BD1"/>
    <w:rsid w:val="00D74971"/>
    <w:rsid w:val="00DE4C84"/>
    <w:rsid w:val="00DE6504"/>
    <w:rsid w:val="00E33DDA"/>
    <w:rsid w:val="00E362A2"/>
    <w:rsid w:val="00ED4F7F"/>
    <w:rsid w:val="00F056C8"/>
    <w:rsid w:val="00F15017"/>
    <w:rsid w:val="00F365A8"/>
    <w:rsid w:val="00F65230"/>
    <w:rsid w:val="00F94362"/>
    <w:rsid w:val="00FD58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6D3F"/>
  </w:style>
  <w:style w:styleId="Naslov1" w:type="paragraph">
    <w:name w:val="heading 1"/>
    <w:basedOn w:val="Normal"/>
    <w:next w:val="Normal"/>
    <w:link w:val="Naslov1Char"/>
    <w:uiPriority w:val="9"/>
    <w:qFormat/>
    <w:rsid w:val="00A4567A"/>
    <w:pPr>
      <w:keepNext/>
      <w:spacing w:lineRule="auto" w:line="240" w:after="0"/>
      <w:contextualSpacing/>
      <w:jc w:val="center"/>
      <w:outlineLvl w:val="0"/>
    </w:pPr>
    <w:rPr>
      <w:rFonts w:cs="Times New Roman" w:eastAsia="Times New Roman" w:hAnsi="Calibri" w:ascii="Calibri"/>
      <w:b/>
      <w:bCs/>
      <w:sz w:val="16"/>
      <w:szCs w:val="16"/>
      <w:lang w:eastAsia="hr-HR"/>
    </w:rPr>
  </w:style>
  <w:style w:styleId="Naslov2" w:type="paragraph">
    <w:name w:val="heading 2"/>
    <w:basedOn w:val="Normal"/>
    <w:next w:val="Normal"/>
    <w:link w:val="Naslov2Char"/>
    <w:uiPriority w:val="9"/>
    <w:unhideWhenUsed/>
    <w:qFormat/>
    <w:rsid w:val="00A4567A"/>
    <w:pPr>
      <w:keepNext/>
      <w:keepLines/>
      <w:spacing w:lineRule="auto" w:line="240" w:after="0" w:before="200"/>
      <w:contextualSpacing/>
      <w:outlineLvl w:val="1"/>
    </w:pPr>
    <w:rPr>
      <w:rFonts w:cstheme="majorBidi" w:eastAsiaTheme="majorEastAsia" w:hAnsiTheme="majorHAnsi" w:asciiTheme="majorHAnsi"/>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A4567A"/>
    <w:rPr>
      <w:rFonts w:cs="Times New Roman" w:eastAsia="Times New Roman" w:hAnsi="Calibri" w:ascii="Calibri"/>
      <w:b/>
      <w:bCs/>
      <w:sz w:val="16"/>
      <w:szCs w:val="16"/>
      <w:lang w:eastAsia="hr-HR"/>
    </w:rPr>
  </w:style>
  <w:style w:customStyle="true" w:styleId="Naslov2Char" w:type="character">
    <w:name w:val="Naslov 2 Char"/>
    <w:basedOn w:val="Zadanifontodlomka"/>
    <w:link w:val="Naslov2"/>
    <w:uiPriority w:val="9"/>
    <w:rsid w:val="00A4567A"/>
    <w:rPr>
      <w:rFonts w:cstheme="majorBidi" w:eastAsiaTheme="majorEastAsia" w:hAnsiTheme="majorHAnsi" w:asciiTheme="majorHAnsi"/>
      <w:bCs/>
      <w:color w:themeColor="accent1" w:val="4F81BD"/>
      <w:sz w:val="26"/>
      <w:szCs w:val="26"/>
    </w:rPr>
  </w:style>
  <w:style w:styleId="Zaglavlje" w:type="paragraph">
    <w:name w:val="header"/>
    <w:basedOn w:val="Normal"/>
    <w:link w:val="ZaglavljeChar"/>
    <w:uiPriority w:val="99"/>
    <w:unhideWhenUsed/>
    <w:rsid w:val="00966D3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66D3F"/>
  </w:style>
  <w:style w:styleId="Tijeloteksta" w:type="paragraph">
    <w:name w:val="Body Text"/>
    <w:basedOn w:val="Normal"/>
    <w:link w:val="TijelotekstaChar"/>
    <w:uiPriority w:val="99"/>
    <w:unhideWhenUsed/>
    <w:rsid w:val="00966D3F"/>
    <w:pPr>
      <w:spacing w:lineRule="auto" w:line="240" w:after="0"/>
      <w:jc w:val="both"/>
    </w:pPr>
  </w:style>
  <w:style w:customStyle="true" w:styleId="TijelotekstaChar" w:type="character">
    <w:name w:val="Tijelo teksta Char"/>
    <w:basedOn w:val="Zadanifontodlomka"/>
    <w:link w:val="Tijeloteksta"/>
    <w:uiPriority w:val="99"/>
    <w:rsid w:val="00966D3F"/>
  </w:style>
  <w:style w:styleId="Uvuenotijeloteksta" w:type="paragraph">
    <w:name w:val="Body Text Indent"/>
    <w:basedOn w:val="Normal"/>
    <w:link w:val="UvuenotijelotekstaChar"/>
    <w:uiPriority w:val="99"/>
    <w:unhideWhenUsed/>
    <w:rsid w:val="00966D3F"/>
    <w:pPr>
      <w:spacing w:lineRule="auto" w:line="240" w:after="0"/>
      <w:ind w:firstLine="708"/>
      <w:jc w:val="both"/>
    </w:pPr>
    <w:rPr>
      <w:b/>
    </w:rPr>
  </w:style>
  <w:style w:customStyle="true" w:styleId="UvuenotijelotekstaChar" w:type="character">
    <w:name w:val="Uvučeno tijelo teksta Char"/>
    <w:basedOn w:val="Zadanifontodlomka"/>
    <w:link w:val="Uvuenotijeloteksta"/>
    <w:uiPriority w:val="99"/>
    <w:rsid w:val="00966D3F"/>
    <w:rPr>
      <w:b/>
    </w:rPr>
  </w:style>
  <w:style w:styleId="Tijeloteksta-uvlaka2" w:type="paragraph">
    <w:name w:val="Body Text Indent 2"/>
    <w:basedOn w:val="Normal"/>
    <w:link w:val="Tijeloteksta-uvlaka2Char"/>
    <w:uiPriority w:val="99"/>
    <w:unhideWhenUsed/>
    <w:rsid w:val="00966D3F"/>
    <w:pPr>
      <w:spacing w:lineRule="auto" w:line="240" w:after="0"/>
      <w:ind w:firstLine="708"/>
      <w:jc w:val="both"/>
    </w:pPr>
  </w:style>
  <w:style w:customStyle="true" w:styleId="Tijeloteksta-uvlaka2Char" w:type="character">
    <w:name w:val="Tijelo teksta - uvlaka 2 Char"/>
    <w:basedOn w:val="Zadanifontodlomka"/>
    <w:link w:val="Tijeloteksta-uvlaka2"/>
    <w:uiPriority w:val="99"/>
    <w:rsid w:val="00966D3F"/>
  </w:style>
  <w:style w:styleId="Bezproreda" w:type="paragraph">
    <w:name w:val="No Spacing"/>
    <w:uiPriority w:val="1"/>
    <w:qFormat/>
    <w:rsid w:val="00966D3F"/>
    <w:pPr>
      <w:spacing w:lineRule="auto" w:line="240" w:after="0"/>
    </w:pPr>
    <w:rPr>
      <w:rFonts w:cs="Times New Roman"/>
      <w:szCs w:val="24"/>
      <w:lang w:eastAsia="hr-HR"/>
    </w:rPr>
  </w:style>
  <w:style w:styleId="Odlomakpopisa" w:type="paragraph">
    <w:name w:val="List Paragraph"/>
    <w:basedOn w:val="Normal"/>
    <w:uiPriority w:val="34"/>
    <w:qFormat/>
    <w:rsid w:val="00A4567A"/>
    <w:pPr>
      <w:spacing w:lineRule="auto" w:line="240" w:after="0"/>
      <w:ind w:left="720"/>
      <w:contextualSpacing/>
    </w:pPr>
    <w:rPr>
      <w:rFonts w:hAnsi="Calibri" w:ascii="Calibri"/>
      <w:sz w:val="19"/>
    </w:rPr>
  </w:style>
  <w:style w:styleId="Podnoje" w:type="paragraph">
    <w:name w:val="footer"/>
    <w:basedOn w:val="Normal"/>
    <w:link w:val="PodnojeChar"/>
    <w:uiPriority w:val="99"/>
    <w:unhideWhenUsed/>
    <w:rsid w:val="00A4567A"/>
    <w:pPr>
      <w:tabs>
        <w:tab w:pos="4536" w:val="center"/>
        <w:tab w:pos="9072" w:val="right"/>
      </w:tabs>
      <w:spacing w:lineRule="auto" w:line="240" w:after="0"/>
      <w:contextualSpacing/>
    </w:pPr>
    <w:rPr>
      <w:rFonts w:hAnsi="Calibri" w:ascii="Calibri"/>
      <w:sz w:val="19"/>
    </w:rPr>
  </w:style>
  <w:style w:customStyle="true" w:styleId="PodnojeChar" w:type="character">
    <w:name w:val="Podnožje Char"/>
    <w:basedOn w:val="Zadanifontodlomka"/>
    <w:link w:val="Podnoje"/>
    <w:uiPriority w:val="99"/>
    <w:rsid w:val="00A4567A"/>
    <w:rPr>
      <w:rFonts w:hAnsi="Calibri" w:ascii="Calibri"/>
      <w:sz w:val="19"/>
    </w:rPr>
  </w:style>
  <w:style w:customStyle="true" w:styleId="TekstbaloniaChar" w:type="character">
    <w:name w:val="Tekst balončića Char"/>
    <w:basedOn w:val="Zadanifontodlomka"/>
    <w:link w:val="Tekstbalonia"/>
    <w:uiPriority w:val="99"/>
    <w:semiHidden/>
    <w:rsid w:val="00A4567A"/>
    <w:rPr>
      <w:rFonts w:cs="Tahoma" w:hAnsi="Tahoma" w:ascii="Tahoma"/>
      <w:sz w:val="16"/>
      <w:szCs w:val="16"/>
    </w:rPr>
  </w:style>
  <w:style w:styleId="Tekstbalonia" w:type="paragraph">
    <w:name w:val="Balloon Text"/>
    <w:basedOn w:val="Normal"/>
    <w:link w:val="TekstbaloniaChar"/>
    <w:uiPriority w:val="99"/>
    <w:semiHidden/>
    <w:unhideWhenUsed/>
    <w:rsid w:val="00A4567A"/>
    <w:pPr>
      <w:spacing w:lineRule="auto" w:line="240" w:after="0"/>
      <w:contextualSpacing/>
    </w:pPr>
    <w:rPr>
      <w:rFonts w:cs="Tahoma" w:hAnsi="Tahoma" w:ascii="Tahoma"/>
      <w:sz w:val="16"/>
      <w:szCs w:val="16"/>
    </w:rPr>
  </w:style>
  <w:style w:customStyle="true" w:styleId="xl66" w:type="paragraph">
    <w:name w:val="xl66"/>
    <w:basedOn w:val="Normal"/>
    <w:rsid w:val="00A4567A"/>
    <w:pPr>
      <w:spacing w:lineRule="auto" w:line="240" w:afterAutospacing="true" w:after="100" w:beforeAutospacing="true" w:before="100"/>
      <w:contextualSpacing/>
    </w:pPr>
    <w:rPr>
      <w:rFonts w:cs="Times New Roman" w:eastAsia="Times New Roman" w:hAnsi="Calibri" w:ascii="Calibri"/>
      <w:sz w:val="19"/>
      <w:szCs w:val="24"/>
      <w:lang w:eastAsia="hr-HR"/>
    </w:rPr>
  </w:style>
  <w:style w:customStyle="true" w:styleId="xl67" w:type="paragraph">
    <w:name w:val="xl67"/>
    <w:basedOn w:val="Normal"/>
    <w:rsid w:val="00A4567A"/>
    <w:pPr>
      <w:spacing w:lineRule="auto" w:line="240" w:afterAutospacing="true" w:after="100" w:beforeAutospacing="true" w:before="100"/>
      <w:contextualSpacing/>
      <w:textAlignment w:val="center"/>
    </w:pPr>
    <w:rPr>
      <w:rFonts w:cs="Times New Roman" w:eastAsia="Times New Roman" w:hAnsi="Calibri" w:ascii="Calibri"/>
      <w:sz w:val="19"/>
      <w:szCs w:val="24"/>
      <w:lang w:eastAsia="hr-HR"/>
    </w:rPr>
  </w:style>
  <w:style w:customStyle="true" w:styleId="xl68" w:type="paragraph">
    <w:name w:val="xl68"/>
    <w:basedOn w:val="Normal"/>
    <w:rsid w:val="00A4567A"/>
    <w:pPr>
      <w:pBdr>
        <w:top w:space="0" w:sz="8" w:color="333333" w:val="single"/>
        <w:left w:space="0" w:sz="8" w:color="333333" w:val="single"/>
        <w:bottom w:space="0" w:sz="4" w:color="333333" w:val="single"/>
        <w:right w:space="0" w:sz="4" w:color="333333" w:val="single"/>
      </w:pBdr>
      <w:spacing w:lineRule="auto" w:line="240" w:afterAutospacing="true" w:after="100" w:beforeAutospacing="true" w:before="100"/>
      <w:contextualSpacing/>
      <w:jc w:val="center"/>
      <w:textAlignment w:val="center"/>
    </w:pPr>
    <w:rPr>
      <w:rFonts w:cs="Times New Roman" w:eastAsia="Times New Roman" w:hAnsi="Calibri" w:ascii="Calibri"/>
      <w:b/>
      <w:bCs/>
      <w:sz w:val="18"/>
      <w:szCs w:val="18"/>
      <w:lang w:eastAsia="hr-HR"/>
    </w:rPr>
  </w:style>
  <w:style w:customStyle="true" w:styleId="xl69" w:type="paragraph">
    <w:name w:val="xl69"/>
    <w:basedOn w:val="Normal"/>
    <w:rsid w:val="00A4567A"/>
    <w:pPr>
      <w:pBdr>
        <w:top w:space="0" w:sz="8" w:color="333333" w:val="single"/>
        <w:left w:space="0" w:sz="4" w:color="333333" w:val="single"/>
        <w:bottom w:space="0" w:sz="4" w:color="333333" w:val="single"/>
        <w:right w:space="0" w:sz="4" w:color="333333" w:val="single"/>
      </w:pBdr>
      <w:spacing w:lineRule="auto" w:line="240" w:afterAutospacing="true" w:after="100" w:beforeAutospacing="true" w:before="100"/>
      <w:contextualSpacing/>
      <w:jc w:val="center"/>
      <w:textAlignment w:val="center"/>
    </w:pPr>
    <w:rPr>
      <w:rFonts w:cs="Times New Roman" w:eastAsia="Times New Roman" w:hAnsi="Calibri" w:ascii="Calibri"/>
      <w:b/>
      <w:bCs/>
      <w:sz w:val="18"/>
      <w:szCs w:val="18"/>
      <w:lang w:eastAsia="hr-HR"/>
    </w:rPr>
  </w:style>
  <w:style w:customStyle="true" w:styleId="xl70" w:type="paragraph">
    <w:name w:val="xl70"/>
    <w:basedOn w:val="Normal"/>
    <w:rsid w:val="00A4567A"/>
    <w:pPr>
      <w:pBdr>
        <w:top w:space="0" w:sz="8" w:color="333333" w:val="single"/>
        <w:left w:space="0" w:sz="4" w:color="333333" w:val="single"/>
        <w:bottom w:space="0" w:sz="4" w:color="333333" w:val="single"/>
        <w:right w:space="0" w:sz="4" w:color="333333" w:val="single"/>
      </w:pBdr>
      <w:spacing w:lineRule="auto" w:line="240" w:afterAutospacing="true" w:after="100" w:beforeAutospacing="true" w:before="100"/>
      <w:contextualSpacing/>
      <w:jc w:val="center"/>
      <w:textAlignment w:val="center"/>
    </w:pPr>
    <w:rPr>
      <w:rFonts w:cs="Times New Roman" w:eastAsia="Times New Roman" w:hAnsi="Calibri" w:ascii="Calibri"/>
      <w:sz w:val="18"/>
      <w:szCs w:val="18"/>
      <w:lang w:eastAsia="hr-HR"/>
    </w:rPr>
  </w:style>
  <w:style w:customStyle="true" w:styleId="xl71" w:type="paragraph">
    <w:name w:val="xl71"/>
    <w:basedOn w:val="Normal"/>
    <w:rsid w:val="00A4567A"/>
    <w:pPr>
      <w:pBdr>
        <w:top w:space="0" w:sz="4" w:color="333333" w:val="single"/>
        <w:left w:space="0" w:sz="8" w:color="333333" w:val="single"/>
        <w:bottom w:space="0" w:sz="4" w:color="333333" w:val="single"/>
        <w:right w:space="0" w:sz="4" w:color="333333" w:val="single"/>
      </w:pBdr>
      <w:spacing w:lineRule="auto" w:line="240" w:afterAutospacing="true" w:after="100" w:beforeAutospacing="true" w:before="100"/>
      <w:contextualSpacing/>
      <w:jc w:val="center"/>
      <w:textAlignment w:val="center"/>
    </w:pPr>
    <w:rPr>
      <w:rFonts w:cs="Times New Roman" w:eastAsia="Times New Roman" w:hAnsi="Calibri" w:ascii="Calibri"/>
      <w:sz w:val="18"/>
      <w:szCs w:val="18"/>
      <w:lang w:eastAsia="hr-HR"/>
    </w:rPr>
  </w:style>
  <w:style w:customStyle="true" w:styleId="xl72" w:type="paragraph">
    <w:name w:val="xl72"/>
    <w:basedOn w:val="Normal"/>
    <w:rsid w:val="00A4567A"/>
    <w:pPr>
      <w:pBdr>
        <w:top w:space="0" w:sz="4" w:color="333333" w:val="single"/>
        <w:left w:space="0" w:sz="4" w:color="333333" w:val="single"/>
        <w:bottom w:space="0" w:sz="4" w:color="333333" w:val="single"/>
        <w:right w:space="0" w:sz="4" w:color="333333" w:val="single"/>
      </w:pBd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73" w:type="paragraph">
    <w:name w:val="xl73"/>
    <w:basedOn w:val="Normal"/>
    <w:rsid w:val="00A4567A"/>
    <w:pPr>
      <w:pBdr>
        <w:top w:space="0" w:sz="4" w:color="333333" w:val="single"/>
        <w:left w:space="0" w:sz="4" w:color="333333" w:val="single"/>
        <w:bottom w:space="0" w:sz="4" w:color="333333" w:val="single"/>
        <w:right w:space="0" w:sz="4" w:color="333333" w:val="single"/>
      </w:pBd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74" w:type="paragraph">
    <w:name w:val="xl74"/>
    <w:basedOn w:val="Normal"/>
    <w:rsid w:val="00A4567A"/>
    <w:pPr>
      <w:pBdr>
        <w:top w:space="0" w:sz="4" w:color="333333" w:val="single"/>
        <w:left w:space="0" w:sz="8" w:color="333333" w:val="single"/>
        <w:bottom w:space="0" w:sz="8" w:color="333333" w:val="single"/>
        <w:right w:space="0" w:sz="4" w:color="333333" w:val="single"/>
      </w:pBdr>
      <w:spacing w:lineRule="auto" w:line="240" w:afterAutospacing="true" w:after="100" w:beforeAutospacing="true" w:before="100"/>
      <w:contextualSpacing/>
      <w:textAlignment w:val="center"/>
    </w:pPr>
    <w:rPr>
      <w:rFonts w:cs="Times New Roman" w:eastAsia="Times New Roman" w:hAnsi="Calibri" w:ascii="Calibri"/>
      <w:b/>
      <w:bCs/>
      <w:sz w:val="18"/>
      <w:szCs w:val="18"/>
      <w:lang w:eastAsia="hr-HR"/>
    </w:rPr>
  </w:style>
  <w:style w:customStyle="true" w:styleId="xl75" w:type="paragraph">
    <w:name w:val="xl75"/>
    <w:basedOn w:val="Normal"/>
    <w:rsid w:val="00A4567A"/>
    <w:pPr>
      <w:pBdr>
        <w:top w:space="0" w:sz="4" w:color="333333" w:val="single"/>
        <w:left w:space="0" w:sz="4" w:color="333333" w:val="single"/>
        <w:bottom w:space="0" w:sz="8" w:color="333333" w:val="single"/>
        <w:right w:space="0" w:sz="4" w:color="333333" w:val="single"/>
      </w:pBdr>
      <w:spacing w:lineRule="auto" w:line="240" w:afterAutospacing="true" w:after="100" w:beforeAutospacing="true" w:before="100"/>
      <w:contextualSpacing/>
      <w:textAlignment w:val="center"/>
    </w:pPr>
    <w:rPr>
      <w:rFonts w:cs="Times New Roman" w:eastAsia="Times New Roman" w:hAnsi="Calibri" w:ascii="Calibri"/>
      <w:b/>
      <w:bCs/>
      <w:sz w:val="18"/>
      <w:szCs w:val="18"/>
      <w:lang w:eastAsia="hr-HR"/>
    </w:rPr>
  </w:style>
  <w:style w:customStyle="true" w:styleId="xl76" w:type="paragraph">
    <w:name w:val="xl76"/>
    <w:basedOn w:val="Normal"/>
    <w:rsid w:val="00A4567A"/>
    <w:pPr>
      <w:pBdr>
        <w:top w:space="0" w:sz="4" w:color="333333" w:val="single"/>
        <w:left w:space="0" w:sz="4" w:color="333333" w:val="single"/>
        <w:bottom w:space="0" w:sz="8" w:color="333333" w:val="single"/>
        <w:right w:space="0" w:sz="4" w:color="333333" w:val="single"/>
      </w:pBd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77" w:type="paragraph">
    <w:name w:val="xl77"/>
    <w:basedOn w:val="Normal"/>
    <w:rsid w:val="00A4567A"/>
    <w:pPr>
      <w:spacing w:lineRule="auto" w:line="240" w:afterAutospacing="true" w:after="100" w:beforeAutospacing="true" w:before="100"/>
      <w:contextualSpacing/>
    </w:pPr>
    <w:rPr>
      <w:rFonts w:cs="Times New Roman" w:eastAsia="Times New Roman" w:hAnsi="Calibri" w:ascii="Calibri"/>
      <w:sz w:val="18"/>
      <w:szCs w:val="18"/>
      <w:lang w:eastAsia="hr-HR"/>
    </w:rPr>
  </w:style>
  <w:style w:customStyle="true" w:styleId="xl78" w:type="paragraph">
    <w:name w:val="xl78"/>
    <w:basedOn w:val="Normal"/>
    <w:rsid w:val="00A4567A"/>
    <w:pP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79" w:type="paragraph">
    <w:name w:val="xl79"/>
    <w:basedOn w:val="Normal"/>
    <w:rsid w:val="00A4567A"/>
    <w:pPr>
      <w:pBdr>
        <w:top w:space="0" w:sz="4" w:color="333333" w:val="single"/>
        <w:left w:space="0" w:sz="8" w:color="333333" w:val="single"/>
        <w:bottom w:space="0" w:sz="4" w:color="333333" w:val="single"/>
        <w:right w:space="0" w:sz="4" w:color="333333" w:val="single"/>
      </w:pBdr>
      <w:shd w:fill="FFFF00" w:color="000000" w:val="clear"/>
      <w:spacing w:lineRule="auto" w:line="240" w:afterAutospacing="true" w:after="100" w:beforeAutospacing="true" w:before="100"/>
      <w:contextualSpacing/>
      <w:jc w:val="center"/>
      <w:textAlignment w:val="center"/>
    </w:pPr>
    <w:rPr>
      <w:rFonts w:cs="Times New Roman" w:eastAsia="Times New Roman" w:hAnsi="Calibri" w:ascii="Calibri"/>
      <w:sz w:val="18"/>
      <w:szCs w:val="18"/>
      <w:lang w:eastAsia="hr-HR"/>
    </w:rPr>
  </w:style>
  <w:style w:customStyle="true" w:styleId="xl80" w:type="paragraph">
    <w:name w:val="xl80"/>
    <w:basedOn w:val="Normal"/>
    <w:rsid w:val="00A4567A"/>
    <w:pPr>
      <w:pBdr>
        <w:top w:space="0" w:sz="4" w:color="333333" w:val="single"/>
        <w:left w:space="0" w:sz="4" w:color="333333" w:val="single"/>
        <w:bottom w:space="0" w:sz="4" w:color="333333" w:val="single"/>
        <w:right w:space="0" w:sz="4" w:color="333333" w:val="single"/>
      </w:pBdr>
      <w:shd w:fill="FFFF00" w:color="000000" w:val="clea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81" w:type="paragraph">
    <w:name w:val="xl81"/>
    <w:basedOn w:val="Normal"/>
    <w:rsid w:val="00A4567A"/>
    <w:pPr>
      <w:pBdr>
        <w:top w:space="0" w:sz="4" w:color="333333" w:val="single"/>
        <w:left w:space="0" w:sz="4" w:color="333333" w:val="single"/>
        <w:bottom w:space="0" w:sz="4" w:color="333333" w:val="single"/>
        <w:right w:space="0" w:sz="4" w:color="333333" w:val="single"/>
      </w:pBdr>
      <w:shd w:fill="FFFF00" w:color="000000" w:val="clea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82" w:type="paragraph">
    <w:name w:val="xl82"/>
    <w:basedOn w:val="Normal"/>
    <w:rsid w:val="00A4567A"/>
    <w:pPr>
      <w:shd w:fill="FFFF00" w:color="000000" w:val="clear"/>
      <w:spacing w:lineRule="auto" w:line="240" w:afterAutospacing="true" w:after="100" w:beforeAutospacing="true" w:before="100"/>
      <w:contextualSpacing/>
    </w:pPr>
    <w:rPr>
      <w:rFonts w:cs="Times New Roman" w:eastAsia="Times New Roman" w:hAnsi="Calibri" w:ascii="Calibri"/>
      <w:sz w:val="19"/>
      <w:szCs w:val="24"/>
      <w:lang w:eastAsia="hr-HR"/>
    </w:rPr>
  </w:style>
  <w:style w:customStyle="true" w:styleId="xl83" w:type="paragraph">
    <w:name w:val="xl83"/>
    <w:basedOn w:val="Normal"/>
    <w:rsid w:val="00A4567A"/>
    <w:pPr>
      <w:pBdr>
        <w:top w:space="0" w:sz="4" w:color="333333" w:val="single"/>
        <w:left w:space="0" w:sz="8" w:color="333333" w:val="single"/>
        <w:bottom w:space="0" w:sz="4" w:color="333333" w:val="single"/>
        <w:right w:space="0" w:sz="4" w:color="333333" w:val="single"/>
      </w:pBdr>
      <w:shd w:fill="F8CBAD" w:color="000000" w:val="clear"/>
      <w:spacing w:lineRule="auto" w:line="240" w:afterAutospacing="true" w:after="100" w:beforeAutospacing="true" w:before="100"/>
      <w:contextualSpacing/>
      <w:jc w:val="center"/>
      <w:textAlignment w:val="center"/>
    </w:pPr>
    <w:rPr>
      <w:rFonts w:cs="Times New Roman" w:eastAsia="Times New Roman" w:hAnsi="Calibri" w:ascii="Calibri"/>
      <w:sz w:val="18"/>
      <w:szCs w:val="18"/>
      <w:lang w:eastAsia="hr-HR"/>
    </w:rPr>
  </w:style>
  <w:style w:customStyle="true" w:styleId="xl84" w:type="paragraph">
    <w:name w:val="xl84"/>
    <w:basedOn w:val="Normal"/>
    <w:rsid w:val="00A4567A"/>
    <w:pPr>
      <w:pBdr>
        <w:top w:space="0" w:sz="4" w:color="333333" w:val="single"/>
        <w:left w:space="0" w:sz="4" w:color="333333" w:val="single"/>
        <w:bottom w:space="0" w:sz="4" w:color="333333" w:val="single"/>
        <w:right w:space="0" w:sz="4" w:color="333333" w:val="single"/>
      </w:pBdr>
      <w:shd w:fill="F8CBAD" w:color="000000" w:val="clea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85" w:type="paragraph">
    <w:name w:val="xl85"/>
    <w:basedOn w:val="Normal"/>
    <w:rsid w:val="00A4567A"/>
    <w:pPr>
      <w:pBdr>
        <w:top w:space="0" w:sz="4" w:color="333333" w:val="single"/>
        <w:left w:space="0" w:sz="4" w:color="333333" w:val="single"/>
        <w:bottom w:space="0" w:sz="4" w:color="333333" w:val="single"/>
        <w:right w:space="0" w:sz="4" w:color="333333" w:val="single"/>
      </w:pBdr>
      <w:shd w:fill="F8CBAD" w:color="000000" w:val="clea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86" w:type="paragraph">
    <w:name w:val="xl86"/>
    <w:basedOn w:val="Normal"/>
    <w:rsid w:val="00A4567A"/>
    <w:pPr>
      <w:shd w:fill="F8CBAD" w:color="000000" w:val="clear"/>
      <w:spacing w:lineRule="auto" w:line="240" w:afterAutospacing="true" w:after="100" w:beforeAutospacing="true" w:before="100"/>
      <w:contextualSpacing/>
    </w:pPr>
    <w:rPr>
      <w:rFonts w:cs="Times New Roman" w:eastAsia="Times New Roman" w:hAnsi="Calibri" w:ascii="Calibri"/>
      <w:sz w:val="19"/>
      <w:szCs w:val="24"/>
      <w:lang w:eastAsia="hr-HR"/>
    </w:rPr>
  </w:style>
  <w:style w:customStyle="true" w:styleId="xl87" w:type="paragraph">
    <w:name w:val="xl87"/>
    <w:basedOn w:val="Normal"/>
    <w:rsid w:val="00A4567A"/>
    <w:pPr>
      <w:pBdr>
        <w:top w:space="0" w:sz="4" w:color="333333" w:val="single"/>
        <w:left w:space="0" w:sz="4" w:color="333333" w:val="single"/>
        <w:bottom w:space="0" w:sz="8" w:color="333333" w:val="single"/>
        <w:right w:space="0" w:sz="4" w:color="333333" w:val="single"/>
      </w:pBdr>
      <w:shd w:fill="000000" w:color="000000" w:val="clear"/>
      <w:spacing w:lineRule="auto" w:line="240" w:afterAutospacing="true" w:after="100" w:beforeAutospacing="true" w:before="100"/>
      <w:contextualSpacing/>
      <w:textAlignment w:val="center"/>
    </w:pPr>
    <w:rPr>
      <w:rFonts w:cs="Times New Roman" w:eastAsia="Times New Roman" w:hAnsi="Calibri" w:ascii="Calibri"/>
      <w:color w:val="FFFFFF"/>
      <w:sz w:val="18"/>
      <w:szCs w:val="18"/>
      <w:lang w:eastAsia="hr-HR"/>
    </w:rPr>
  </w:style>
  <w:style w:customStyle="true" w:styleId="xl88" w:type="paragraph">
    <w:name w:val="xl88"/>
    <w:basedOn w:val="Normal"/>
    <w:rsid w:val="00A4567A"/>
    <w:pPr>
      <w:pBdr>
        <w:top w:space="0" w:sz="4" w:color="333333" w:val="single"/>
        <w:left w:space="0" w:sz="8" w:color="333333" w:val="single"/>
        <w:bottom w:space="0" w:sz="4" w:color="333333" w:val="single"/>
        <w:right w:space="0" w:sz="4" w:color="333333" w:val="single"/>
      </w:pBdr>
      <w:shd w:fill="C6E0B4" w:color="000000" w:val="clear"/>
      <w:spacing w:lineRule="auto" w:line="240" w:afterAutospacing="true" w:after="100" w:beforeAutospacing="true" w:before="100"/>
      <w:contextualSpacing/>
      <w:jc w:val="center"/>
      <w:textAlignment w:val="center"/>
    </w:pPr>
    <w:rPr>
      <w:rFonts w:cs="Times New Roman" w:eastAsia="Times New Roman" w:hAnsi="Calibri" w:ascii="Calibri"/>
      <w:sz w:val="18"/>
      <w:szCs w:val="18"/>
      <w:lang w:eastAsia="hr-HR"/>
    </w:rPr>
  </w:style>
  <w:style w:customStyle="true" w:styleId="xl89" w:type="paragraph">
    <w:name w:val="xl89"/>
    <w:basedOn w:val="Normal"/>
    <w:rsid w:val="00A4567A"/>
    <w:pPr>
      <w:pBdr>
        <w:top w:space="0" w:sz="4" w:color="333333" w:val="single"/>
        <w:left w:space="0" w:sz="4" w:color="333333" w:val="single"/>
        <w:bottom w:space="0" w:sz="4" w:color="333333" w:val="single"/>
        <w:right w:space="0" w:sz="4" w:color="333333" w:val="single"/>
      </w:pBdr>
      <w:shd w:fill="C6E0B4" w:color="000000" w:val="clea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90" w:type="paragraph">
    <w:name w:val="xl90"/>
    <w:basedOn w:val="Normal"/>
    <w:rsid w:val="00A4567A"/>
    <w:pPr>
      <w:pBdr>
        <w:top w:space="0" w:sz="4" w:color="333333" w:val="single"/>
        <w:left w:space="0" w:sz="4" w:color="333333" w:val="single"/>
        <w:bottom w:space="0" w:sz="4" w:color="333333" w:val="single"/>
        <w:right w:space="0" w:sz="4" w:color="333333" w:val="single"/>
      </w:pBdr>
      <w:shd w:fill="C6E0B4" w:color="000000" w:val="clear"/>
      <w:spacing w:lineRule="auto" w:line="240" w:afterAutospacing="true" w:after="100" w:beforeAutospacing="true" w:before="100"/>
      <w:contextualSpacing/>
      <w:textAlignment w:val="center"/>
    </w:pPr>
    <w:rPr>
      <w:rFonts w:cs="Times New Roman" w:eastAsia="Times New Roman" w:hAnsi="Calibri" w:ascii="Calibri"/>
      <w:sz w:val="18"/>
      <w:szCs w:val="18"/>
      <w:lang w:eastAsia="hr-HR"/>
    </w:rPr>
  </w:style>
  <w:style w:customStyle="true" w:styleId="xl91" w:type="paragraph">
    <w:name w:val="xl91"/>
    <w:basedOn w:val="Normal"/>
    <w:rsid w:val="00A4567A"/>
    <w:pPr>
      <w:shd w:fill="C6E0B4" w:color="000000" w:val="clear"/>
      <w:spacing w:lineRule="auto" w:line="240" w:afterAutospacing="true" w:after="100" w:beforeAutospacing="true" w:before="100"/>
      <w:contextualSpacing/>
    </w:pPr>
    <w:rPr>
      <w:rFonts w:cs="Times New Roman" w:eastAsia="Times New Roman" w:hAnsi="Calibri" w:ascii="Calibri"/>
      <w:sz w:val="19"/>
      <w:szCs w:val="24"/>
      <w:lang w:eastAsia="hr-HR"/>
    </w:rPr>
  </w:style>
  <w:style w:customStyle="true" w:styleId="eSPISCCParagraphDefaultFont" w:type="character">
    <w:name w:val="eSPIS_CC_Paragraph Default Font"/>
    <w:basedOn w:val="Zadanifontodlomka"/>
    <w:rsid w:val="00A456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67A"/>
    <w:rPr>
      <w:bdr w:space="0" w:sz="0" w:color="auto" w:val="none"/>
      <w:shd w:fill="FFFFCC" w:color="auto" w:val="clear"/>
      <w:lang w:val="hr-HR"/>
    </w:rPr>
  </w:style>
  <w:style w:customStyle="true" w:styleId="PozadinaSvijetloCrvena" w:type="character">
    <w:name w:val="Pozadina_SvijetloCrvena"/>
    <w:basedOn w:val="eSPISCCParagraphDefaultFont"/>
    <w:rsid w:val="00A456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67A"/>
    <w:rPr>
      <w:rFonts w:cs="Times New Roman" w:hAnsi="Times New Roman" w:ascii="Times New Roman"/>
      <w:sz w:val="24"/>
      <w:bdr w:space="0" w:sz="0" w:color="auto" w:val="none"/>
      <w:shd w:fill="CCFFCC" w:color="auto" w:val="clear"/>
      <w:lang w:val="hr-HR"/>
    </w:rPr>
  </w:style>
  <w:style w:customStyle="true" w:styleId="GridTable6Colorful" w:type="table">
    <w:name w:val="Grid Table 6 Colorful"/>
    <w:basedOn w:val="Obinatablica"/>
    <w:uiPriority w:val="51"/>
    <w:rsid w:val="00A4567A"/>
    <w:pPr>
      <w:spacing w:lineRule="auto" w:line="240" w:after="0"/>
    </w:pPr>
    <w:rPr>
      <w:color w:themeColor="text1" w:val="000000"/>
    </w:rPr>
    <w:tblPr>
      <w:tblStyleRowBandSize w:val="1"/>
      <w:tblStyleColBandSize w:val="1"/>
      <w:tblBorders>
        <w:top w:space="0" w:sz="4" w:themeTint="99" w:themeColor="text1" w:color="666666" w:val="single"/>
        <w:left w:space="0" w:sz="4" w:themeTint="99" w:themeColor="text1" w:color="666666" w:val="single"/>
        <w:bottom w:space="0" w:sz="4" w:themeTint="99" w:themeColor="text1" w:color="666666" w:val="single"/>
        <w:right w:space="0" w:sz="4" w:themeTint="99" w:themeColor="text1" w:color="666666" w:val="single"/>
        <w:insideH w:space="0" w:sz="4" w:themeTint="99" w:themeColor="text1" w:color="666666" w:val="single"/>
        <w:insideV w:space="0" w:sz="4" w:themeTint="99" w:themeColor="text1" w:color="666666" w:val="single"/>
      </w:tblBorders>
    </w:tblPr>
    <w:tblStylePr w:type="firstRow">
      <w:rPr>
        <w:b/>
        <w:bCs/>
        <w:color w:val="auto"/>
      </w:rPr>
      <w:tblPr/>
      <w:tcPr>
        <w:shd w:themeFillShade="BF" w:themeFill="background2" w:fill="C4BC96" w:color="auto" w:val="clear"/>
      </w:tcPr>
    </w:tblStylePr>
    <w:tblStylePr w:type="lastRow">
      <w:rPr>
        <w:b/>
        <w:bCs/>
      </w:rPr>
      <w:tblPr/>
      <w:tcPr>
        <w:tcBorders>
          <w:top w:space="0" w:sz="4" w:themeTint="99" w:themeColor="text1" w:color="666666" w:val="double"/>
        </w:tcBorders>
      </w:tcPr>
    </w:tblStylePr>
    <w:tblStylePr w:type="firstCol">
      <w:rPr>
        <w:b/>
        <w:bCs/>
      </w:rPr>
    </w:tblStylePr>
    <w:tblStylePr w:type="lastCol">
      <w:rPr>
        <w:b/>
        <w:bCs/>
      </w:rPr>
    </w:tblStylePr>
    <w:tblStylePr w:type="band1Vert">
      <w:tblPr/>
      <w:tcPr>
        <w:shd w:themeFillTint="33" w:themeFill="text1" w:fill="CCCCCC" w:color="auto" w:val="clear"/>
      </w:tcPr>
    </w:tblStylePr>
    <w:tblStylePr w:type="band1Horz">
      <w:tblPr/>
      <w:tcPr>
        <w:shd w:themeFill="background2" w:fill="EEECE1" w:color="auto" w:val="clear"/>
      </w:tcPr>
    </w:tblStylePr>
  </w:style>
  <w:style w:customStyle="true" w:styleId="GridTable4" w:type="table">
    <w:name w:val="Grid Table 4"/>
    <w:basedOn w:val="Obinatablica"/>
    <w:uiPriority w:val="49"/>
    <w:rsid w:val="00082E64"/>
    <w:pPr>
      <w:spacing w:lineRule="auto" w:line="240" w:after="0"/>
    </w:pPr>
    <w:tblPr>
      <w:tblStyleRowBandSize w:val="1"/>
      <w:tblStyleColBandSize w:val="1"/>
      <w:tblBorders>
        <w:top w:space="0" w:sz="4" w:themeTint="99" w:themeColor="text1" w:color="666666" w:val="single"/>
        <w:left w:space="0" w:sz="4" w:themeTint="99" w:themeColor="text1" w:color="666666" w:val="single"/>
        <w:bottom w:space="0" w:sz="4" w:themeTint="99" w:themeColor="text1" w:color="666666" w:val="single"/>
        <w:right w:space="0" w:sz="4" w:themeTint="99" w:themeColor="text1" w:color="666666" w:val="single"/>
        <w:insideH w:space="0" w:sz="4" w:themeTint="99" w:themeColor="text1" w:color="666666" w:val="single"/>
        <w:insideV w:space="0" w:sz="4" w:themeTint="99" w:themeColor="text1" w:color="666666" w:val="single"/>
      </w:tblBorders>
    </w:tblPr>
    <w:tblStylePr w:type="firstRow">
      <w:rPr>
        <w:b/>
        <w:bCs/>
        <w:color w:themeColor="background1" w:val="FFFFFF"/>
      </w:rPr>
      <w:tblPr/>
      <w:tcPr>
        <w:tcBorders>
          <w:top w:space="0" w:sz="4" w:themeColor="text1" w:color="000000" w:val="single"/>
          <w:left w:space="0" w:sz="4" w:themeColor="text1" w:color="000000" w:val="single"/>
          <w:bottom w:space="0" w:sz="4" w:themeColor="text1" w:color="000000" w:val="single"/>
          <w:right w:space="0" w:sz="4" w:themeColor="text1" w:color="000000" w:val="single"/>
          <w:insideH w:val="nil"/>
          <w:insideV w:val="nil"/>
        </w:tcBorders>
        <w:shd w:themeFill="text1" w:fill="000000" w:color="auto" w:val="clear"/>
      </w:tcPr>
    </w:tblStylePr>
    <w:tblStylePr w:type="lastRow">
      <w:rPr>
        <w:b/>
        <w:bCs/>
      </w:rPr>
      <w:tblPr/>
      <w:tcPr>
        <w:tcBorders>
          <w:top w:space="0" w:sz="4" w:themeColor="text1" w:color="000000" w:val="double"/>
        </w:tcBorders>
      </w:tcPr>
    </w:tblStylePr>
    <w:tblStylePr w:type="firstCol">
      <w:rPr>
        <w:b/>
        <w:bCs/>
      </w:rPr>
    </w:tblStylePr>
    <w:tblStylePr w:type="lastCol">
      <w:rPr>
        <w:b/>
        <w:bCs/>
      </w:rPr>
    </w:tblStylePr>
    <w:tblStylePr w:type="band1Vert">
      <w:tblPr/>
      <w:tcPr>
        <w:shd w:themeFillTint="33" w:themeFill="text1" w:fill="CCCCCC" w:color="auto" w:val="clear"/>
      </w:tcPr>
    </w:tblStylePr>
    <w:tblStylePr w:type="band1Horz">
      <w:tblPr/>
      <w:tcPr>
        <w:shd w:themeFillTint="33" w:themeFill="text1" w:fill="CCCCCC" w:color="auto" w:val="clear"/>
      </w:tcPr>
    </w:tblStylePr>
  </w:style>
  <w:style w:customStyle="true" w:styleId="GridTableLight" w:type="table">
    <w:name w:val="Grid Table Light"/>
    <w:basedOn w:val="Obinatablica"/>
    <w:uiPriority w:val="40"/>
    <w:rsid w:val="00F365A8"/>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styleId="Tekstrezerviranogmjesta" w:type="character">
    <w:name w:val="Placeholder Text"/>
    <w:basedOn w:val="Zadanifontodlomka"/>
    <w:uiPriority w:val="99"/>
    <w:semiHidden/>
    <w:rsid w:val="00FD58B8"/>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6D3F"/>
  </w:style>
  <w:style w:styleId="Naslov1" w:type="paragraph">
    <w:name w:val="heading 1"/>
    <w:basedOn w:val="Normal"/>
    <w:next w:val="Normal"/>
    <w:link w:val="Naslov1Char"/>
    <w:uiPriority w:val="9"/>
    <w:qFormat/>
    <w:rsid w:val="00A4567A"/>
    <w:pPr>
      <w:keepNext/>
      <w:spacing w:after="0" w:line="240" w:lineRule="auto"/>
      <w:contextualSpacing/>
      <w:jc w:val="center"/>
      <w:outlineLvl w:val="0"/>
    </w:pPr>
    <w:rPr>
      <w:rFonts w:ascii="Calibri" w:cs="Times New Roman" w:eastAsia="Times New Roman" w:hAnsi="Calibri"/>
      <w:b/>
      <w:bCs/>
      <w:sz w:val="16"/>
      <w:szCs w:val="16"/>
      <w:lang w:eastAsia="hr-HR"/>
    </w:rPr>
  </w:style>
  <w:style w:styleId="Naslov2" w:type="paragraph">
    <w:name w:val="heading 2"/>
    <w:basedOn w:val="Normal"/>
    <w:next w:val="Normal"/>
    <w:link w:val="Naslov2Char"/>
    <w:uiPriority w:val="9"/>
    <w:unhideWhenUsed/>
    <w:qFormat/>
    <w:rsid w:val="00A4567A"/>
    <w:pPr>
      <w:keepNext/>
      <w:keepLines/>
      <w:spacing w:after="0" w:before="200" w:line="240" w:lineRule="auto"/>
      <w:contextualSpacing/>
      <w:outlineLvl w:val="1"/>
    </w:pPr>
    <w:rPr>
      <w:rFonts w:asciiTheme="majorHAnsi" w:cstheme="majorBidi" w:eastAsiaTheme="majorEastAsia" w:hAnsiTheme="majorHAnsi"/>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A4567A"/>
    <w:rPr>
      <w:rFonts w:ascii="Calibri" w:cs="Times New Roman" w:eastAsia="Times New Roman" w:hAnsi="Calibri"/>
      <w:b/>
      <w:bCs/>
      <w:sz w:val="16"/>
      <w:szCs w:val="16"/>
      <w:lang w:eastAsia="hr-HR"/>
    </w:rPr>
  </w:style>
  <w:style w:customStyle="1" w:styleId="Naslov2Char" w:type="character">
    <w:name w:val="Naslov 2 Char"/>
    <w:basedOn w:val="Zadanifontodlomka"/>
    <w:link w:val="Naslov2"/>
    <w:uiPriority w:val="9"/>
    <w:rsid w:val="00A4567A"/>
    <w:rPr>
      <w:rFonts w:asciiTheme="majorHAnsi" w:cstheme="majorBidi" w:eastAsiaTheme="majorEastAsia" w:hAnsiTheme="majorHAnsi"/>
      <w:bCs/>
      <w:color w:themeColor="accent1" w:val="4F81BD"/>
      <w:sz w:val="26"/>
      <w:szCs w:val="26"/>
    </w:rPr>
  </w:style>
  <w:style w:styleId="Zaglavlje" w:type="paragraph">
    <w:name w:val="header"/>
    <w:basedOn w:val="Normal"/>
    <w:link w:val="ZaglavljeChar"/>
    <w:uiPriority w:val="99"/>
    <w:unhideWhenUsed/>
    <w:rsid w:val="00966D3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66D3F"/>
  </w:style>
  <w:style w:styleId="Tijeloteksta" w:type="paragraph">
    <w:name w:val="Body Text"/>
    <w:basedOn w:val="Normal"/>
    <w:link w:val="TijelotekstaChar"/>
    <w:uiPriority w:val="99"/>
    <w:unhideWhenUsed/>
    <w:rsid w:val="00966D3F"/>
    <w:pPr>
      <w:spacing w:after="0" w:line="240" w:lineRule="auto"/>
      <w:jc w:val="both"/>
    </w:pPr>
  </w:style>
  <w:style w:customStyle="1" w:styleId="TijelotekstaChar" w:type="character">
    <w:name w:val="Tijelo teksta Char"/>
    <w:basedOn w:val="Zadanifontodlomka"/>
    <w:link w:val="Tijeloteksta"/>
    <w:uiPriority w:val="99"/>
    <w:rsid w:val="00966D3F"/>
  </w:style>
  <w:style w:styleId="Uvuenotijeloteksta" w:type="paragraph">
    <w:name w:val="Body Text Indent"/>
    <w:basedOn w:val="Normal"/>
    <w:link w:val="UvuenotijelotekstaChar"/>
    <w:uiPriority w:val="99"/>
    <w:unhideWhenUsed/>
    <w:rsid w:val="00966D3F"/>
    <w:pPr>
      <w:spacing w:after="0" w:line="240" w:lineRule="auto"/>
      <w:ind w:firstLine="708"/>
      <w:jc w:val="both"/>
    </w:pPr>
    <w:rPr>
      <w:b/>
    </w:rPr>
  </w:style>
  <w:style w:customStyle="1" w:styleId="UvuenotijelotekstaChar" w:type="character">
    <w:name w:val="Uvučeno tijelo teksta Char"/>
    <w:basedOn w:val="Zadanifontodlomka"/>
    <w:link w:val="Uvuenotijeloteksta"/>
    <w:uiPriority w:val="99"/>
    <w:rsid w:val="00966D3F"/>
    <w:rPr>
      <w:b/>
    </w:rPr>
  </w:style>
  <w:style w:styleId="Tijeloteksta-uvlaka2" w:type="paragraph">
    <w:name w:val="Body Text Indent 2"/>
    <w:basedOn w:val="Normal"/>
    <w:link w:val="Tijeloteksta-uvlaka2Char"/>
    <w:uiPriority w:val="99"/>
    <w:unhideWhenUsed/>
    <w:rsid w:val="00966D3F"/>
    <w:pPr>
      <w:spacing w:after="0" w:line="240" w:lineRule="auto"/>
      <w:ind w:firstLine="708"/>
      <w:jc w:val="both"/>
    </w:pPr>
  </w:style>
  <w:style w:customStyle="1" w:styleId="Tijeloteksta-uvlaka2Char" w:type="character">
    <w:name w:val="Tijelo teksta - uvlaka 2 Char"/>
    <w:basedOn w:val="Zadanifontodlomka"/>
    <w:link w:val="Tijeloteksta-uvlaka2"/>
    <w:uiPriority w:val="99"/>
    <w:rsid w:val="00966D3F"/>
  </w:style>
  <w:style w:styleId="Bezproreda" w:type="paragraph">
    <w:name w:val="No Spacing"/>
    <w:uiPriority w:val="1"/>
    <w:qFormat/>
    <w:rsid w:val="00966D3F"/>
    <w:pPr>
      <w:spacing w:after="0" w:line="240" w:lineRule="auto"/>
    </w:pPr>
    <w:rPr>
      <w:rFonts w:cs="Times New Roman"/>
      <w:szCs w:val="24"/>
      <w:lang w:eastAsia="hr-HR"/>
    </w:rPr>
  </w:style>
  <w:style w:styleId="Odlomakpopisa" w:type="paragraph">
    <w:name w:val="List Paragraph"/>
    <w:basedOn w:val="Normal"/>
    <w:uiPriority w:val="34"/>
    <w:qFormat/>
    <w:rsid w:val="00A4567A"/>
    <w:pPr>
      <w:spacing w:after="0" w:line="240" w:lineRule="auto"/>
      <w:ind w:left="720"/>
      <w:contextualSpacing/>
    </w:pPr>
    <w:rPr>
      <w:rFonts w:ascii="Calibri" w:hAnsi="Calibri"/>
      <w:sz w:val="19"/>
    </w:rPr>
  </w:style>
  <w:style w:styleId="Podnoje" w:type="paragraph">
    <w:name w:val="footer"/>
    <w:basedOn w:val="Normal"/>
    <w:link w:val="PodnojeChar"/>
    <w:uiPriority w:val="99"/>
    <w:unhideWhenUsed/>
    <w:rsid w:val="00A4567A"/>
    <w:pPr>
      <w:tabs>
        <w:tab w:pos="4536" w:val="center"/>
        <w:tab w:pos="9072" w:val="right"/>
      </w:tabs>
      <w:spacing w:after="0" w:line="240" w:lineRule="auto"/>
      <w:contextualSpacing/>
    </w:pPr>
    <w:rPr>
      <w:rFonts w:ascii="Calibri" w:hAnsi="Calibri"/>
      <w:sz w:val="19"/>
    </w:rPr>
  </w:style>
  <w:style w:customStyle="1" w:styleId="PodnojeChar" w:type="character">
    <w:name w:val="Podnožje Char"/>
    <w:basedOn w:val="Zadanifontodlomka"/>
    <w:link w:val="Podnoje"/>
    <w:uiPriority w:val="99"/>
    <w:rsid w:val="00A4567A"/>
    <w:rPr>
      <w:rFonts w:ascii="Calibri" w:hAnsi="Calibri"/>
      <w:sz w:val="19"/>
    </w:rPr>
  </w:style>
  <w:style w:customStyle="1" w:styleId="TekstbaloniaChar" w:type="character">
    <w:name w:val="Tekst balončića Char"/>
    <w:basedOn w:val="Zadanifontodlomka"/>
    <w:link w:val="Tekstbalonia"/>
    <w:uiPriority w:val="99"/>
    <w:semiHidden/>
    <w:rsid w:val="00A4567A"/>
    <w:rPr>
      <w:rFonts w:ascii="Tahoma" w:cs="Tahoma" w:hAnsi="Tahoma"/>
      <w:sz w:val="16"/>
      <w:szCs w:val="16"/>
    </w:rPr>
  </w:style>
  <w:style w:styleId="Tekstbalonia" w:type="paragraph">
    <w:name w:val="Balloon Text"/>
    <w:basedOn w:val="Normal"/>
    <w:link w:val="TekstbaloniaChar"/>
    <w:uiPriority w:val="99"/>
    <w:semiHidden/>
    <w:unhideWhenUsed/>
    <w:rsid w:val="00A4567A"/>
    <w:pPr>
      <w:spacing w:after="0" w:line="240" w:lineRule="auto"/>
      <w:contextualSpacing/>
    </w:pPr>
    <w:rPr>
      <w:rFonts w:ascii="Tahoma" w:cs="Tahoma" w:hAnsi="Tahoma"/>
      <w:sz w:val="16"/>
      <w:szCs w:val="16"/>
    </w:rPr>
  </w:style>
  <w:style w:customStyle="1" w:styleId="xl66" w:type="paragraph">
    <w:name w:val="xl66"/>
    <w:basedOn w:val="Normal"/>
    <w:rsid w:val="00A4567A"/>
    <w:pP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xl67" w:type="paragraph">
    <w:name w:val="xl67"/>
    <w:basedOn w:val="Normal"/>
    <w:rsid w:val="00A4567A"/>
    <w:pPr>
      <w:spacing w:after="100" w:afterAutospacing="1" w:before="100" w:beforeAutospacing="1" w:line="240" w:lineRule="auto"/>
      <w:contextualSpacing/>
      <w:textAlignment w:val="center"/>
    </w:pPr>
    <w:rPr>
      <w:rFonts w:ascii="Calibri" w:cs="Times New Roman" w:eastAsia="Times New Roman" w:hAnsi="Calibri"/>
      <w:sz w:val="19"/>
      <w:szCs w:val="24"/>
      <w:lang w:eastAsia="hr-HR"/>
    </w:rPr>
  </w:style>
  <w:style w:customStyle="1" w:styleId="xl68" w:type="paragraph">
    <w:name w:val="xl68"/>
    <w:basedOn w:val="Normal"/>
    <w:rsid w:val="00A4567A"/>
    <w:pPr>
      <w:pBdr>
        <w:top w:color="333333" w:space="0" w:sz="8" w:val="single"/>
        <w:left w:color="333333" w:space="0" w:sz="8"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b/>
      <w:bCs/>
      <w:sz w:val="18"/>
      <w:szCs w:val="18"/>
      <w:lang w:eastAsia="hr-HR"/>
    </w:rPr>
  </w:style>
  <w:style w:customStyle="1" w:styleId="xl69" w:type="paragraph">
    <w:name w:val="xl69"/>
    <w:basedOn w:val="Normal"/>
    <w:rsid w:val="00A4567A"/>
    <w:pPr>
      <w:pBdr>
        <w:top w:color="333333" w:space="0" w:sz="8" w:val="single"/>
        <w:left w:color="333333" w:space="0" w:sz="4"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b/>
      <w:bCs/>
      <w:sz w:val="18"/>
      <w:szCs w:val="18"/>
      <w:lang w:eastAsia="hr-HR"/>
    </w:rPr>
  </w:style>
  <w:style w:customStyle="1" w:styleId="xl70" w:type="paragraph">
    <w:name w:val="xl70"/>
    <w:basedOn w:val="Normal"/>
    <w:rsid w:val="00A4567A"/>
    <w:pPr>
      <w:pBdr>
        <w:top w:color="333333" w:space="0" w:sz="8" w:val="single"/>
        <w:left w:color="333333" w:space="0" w:sz="4"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71" w:type="paragraph">
    <w:name w:val="xl71"/>
    <w:basedOn w:val="Normal"/>
    <w:rsid w:val="00A4567A"/>
    <w:pPr>
      <w:pBdr>
        <w:top w:color="333333" w:space="0" w:sz="4" w:val="single"/>
        <w:left w:color="333333" w:space="0" w:sz="8"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72" w:type="paragraph">
    <w:name w:val="xl72"/>
    <w:basedOn w:val="Normal"/>
    <w:rsid w:val="00A4567A"/>
    <w:pPr>
      <w:pBdr>
        <w:top w:color="333333" w:space="0" w:sz="4" w:val="single"/>
        <w:left w:color="333333" w:space="0" w:sz="4" w:val="single"/>
        <w:bottom w:color="333333" w:space="0" w:sz="4"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3" w:type="paragraph">
    <w:name w:val="xl73"/>
    <w:basedOn w:val="Normal"/>
    <w:rsid w:val="00A4567A"/>
    <w:pPr>
      <w:pBdr>
        <w:top w:color="333333" w:space="0" w:sz="4" w:val="single"/>
        <w:left w:color="333333" w:space="0" w:sz="4" w:val="single"/>
        <w:bottom w:color="333333" w:space="0" w:sz="4"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4" w:type="paragraph">
    <w:name w:val="xl74"/>
    <w:basedOn w:val="Normal"/>
    <w:rsid w:val="00A4567A"/>
    <w:pPr>
      <w:pBdr>
        <w:top w:color="333333" w:space="0" w:sz="4" w:val="single"/>
        <w:left w:color="333333" w:space="0" w:sz="8" w:val="single"/>
        <w:bottom w:color="333333" w:space="0" w:sz="8"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b/>
      <w:bCs/>
      <w:sz w:val="18"/>
      <w:szCs w:val="18"/>
      <w:lang w:eastAsia="hr-HR"/>
    </w:rPr>
  </w:style>
  <w:style w:customStyle="1" w:styleId="xl75" w:type="paragraph">
    <w:name w:val="xl75"/>
    <w:basedOn w:val="Normal"/>
    <w:rsid w:val="00A4567A"/>
    <w:pPr>
      <w:pBdr>
        <w:top w:color="333333" w:space="0" w:sz="4" w:val="single"/>
        <w:left w:color="333333" w:space="0" w:sz="4" w:val="single"/>
        <w:bottom w:color="333333" w:space="0" w:sz="8"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b/>
      <w:bCs/>
      <w:sz w:val="18"/>
      <w:szCs w:val="18"/>
      <w:lang w:eastAsia="hr-HR"/>
    </w:rPr>
  </w:style>
  <w:style w:customStyle="1" w:styleId="xl76" w:type="paragraph">
    <w:name w:val="xl76"/>
    <w:basedOn w:val="Normal"/>
    <w:rsid w:val="00A4567A"/>
    <w:pPr>
      <w:pBdr>
        <w:top w:color="333333" w:space="0" w:sz="4" w:val="single"/>
        <w:left w:color="333333" w:space="0" w:sz="4" w:val="single"/>
        <w:bottom w:color="333333" w:space="0" w:sz="8"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7" w:type="paragraph">
    <w:name w:val="xl77"/>
    <w:basedOn w:val="Normal"/>
    <w:rsid w:val="00A4567A"/>
    <w:pPr>
      <w:spacing w:after="100" w:afterAutospacing="1" w:before="100" w:beforeAutospacing="1" w:line="240" w:lineRule="auto"/>
      <w:contextualSpacing/>
    </w:pPr>
    <w:rPr>
      <w:rFonts w:ascii="Calibri" w:cs="Times New Roman" w:eastAsia="Times New Roman" w:hAnsi="Calibri"/>
      <w:sz w:val="18"/>
      <w:szCs w:val="18"/>
      <w:lang w:eastAsia="hr-HR"/>
    </w:rPr>
  </w:style>
  <w:style w:customStyle="1" w:styleId="xl78" w:type="paragraph">
    <w:name w:val="xl78"/>
    <w:basedOn w:val="Normal"/>
    <w:rsid w:val="00A4567A"/>
    <w:pP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9" w:type="paragraph">
    <w:name w:val="xl79"/>
    <w:basedOn w:val="Normal"/>
    <w:rsid w:val="00A4567A"/>
    <w:pPr>
      <w:pBdr>
        <w:top w:color="333333" w:space="0" w:sz="4" w:val="single"/>
        <w:left w:color="333333" w:space="0" w:sz="8" w:val="single"/>
        <w:bottom w:color="333333" w:space="0" w:sz="4" w:val="single"/>
        <w:right w:color="333333" w:space="0" w:sz="4" w:val="single"/>
      </w:pBdr>
      <w:shd w:color="000000" w:fill="FFFF00" w:val="clea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80" w:type="paragraph">
    <w:name w:val="xl80"/>
    <w:basedOn w:val="Normal"/>
    <w:rsid w:val="00A4567A"/>
    <w:pPr>
      <w:pBdr>
        <w:top w:color="333333" w:space="0" w:sz="4" w:val="single"/>
        <w:left w:color="333333" w:space="0" w:sz="4" w:val="single"/>
        <w:bottom w:color="333333" w:space="0" w:sz="4" w:val="single"/>
        <w:right w:color="333333" w:space="0" w:sz="4" w:val="single"/>
      </w:pBdr>
      <w:shd w:color="000000" w:fill="FFFF00"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1" w:type="paragraph">
    <w:name w:val="xl81"/>
    <w:basedOn w:val="Normal"/>
    <w:rsid w:val="00A4567A"/>
    <w:pPr>
      <w:pBdr>
        <w:top w:color="333333" w:space="0" w:sz="4" w:val="single"/>
        <w:left w:color="333333" w:space="0" w:sz="4" w:val="single"/>
        <w:bottom w:color="333333" w:space="0" w:sz="4" w:val="single"/>
        <w:right w:color="333333" w:space="0" w:sz="4" w:val="single"/>
      </w:pBdr>
      <w:shd w:color="000000" w:fill="FFFF00"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2" w:type="paragraph">
    <w:name w:val="xl82"/>
    <w:basedOn w:val="Normal"/>
    <w:rsid w:val="00A4567A"/>
    <w:pPr>
      <w:shd w:color="000000" w:fill="FFFF00" w:val="clea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xl83" w:type="paragraph">
    <w:name w:val="xl83"/>
    <w:basedOn w:val="Normal"/>
    <w:rsid w:val="00A4567A"/>
    <w:pPr>
      <w:pBdr>
        <w:top w:color="333333" w:space="0" w:sz="4" w:val="single"/>
        <w:left w:color="333333" w:space="0" w:sz="8" w:val="single"/>
        <w:bottom w:color="333333" w:space="0" w:sz="4" w:val="single"/>
        <w:right w:color="333333" w:space="0" w:sz="4" w:val="single"/>
      </w:pBdr>
      <w:shd w:color="000000" w:fill="F8CBAD" w:val="clea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84" w:type="paragraph">
    <w:name w:val="xl84"/>
    <w:basedOn w:val="Normal"/>
    <w:rsid w:val="00A4567A"/>
    <w:pPr>
      <w:pBdr>
        <w:top w:color="333333" w:space="0" w:sz="4" w:val="single"/>
        <w:left w:color="333333" w:space="0" w:sz="4" w:val="single"/>
        <w:bottom w:color="333333" w:space="0" w:sz="4" w:val="single"/>
        <w:right w:color="333333" w:space="0" w:sz="4" w:val="single"/>
      </w:pBdr>
      <w:shd w:color="000000" w:fill="F8CBAD"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5" w:type="paragraph">
    <w:name w:val="xl85"/>
    <w:basedOn w:val="Normal"/>
    <w:rsid w:val="00A4567A"/>
    <w:pPr>
      <w:pBdr>
        <w:top w:color="333333" w:space="0" w:sz="4" w:val="single"/>
        <w:left w:color="333333" w:space="0" w:sz="4" w:val="single"/>
        <w:bottom w:color="333333" w:space="0" w:sz="4" w:val="single"/>
        <w:right w:color="333333" w:space="0" w:sz="4" w:val="single"/>
      </w:pBdr>
      <w:shd w:color="000000" w:fill="F8CBAD"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6" w:type="paragraph">
    <w:name w:val="xl86"/>
    <w:basedOn w:val="Normal"/>
    <w:rsid w:val="00A4567A"/>
    <w:pPr>
      <w:shd w:color="000000" w:fill="F8CBAD" w:val="clea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xl87" w:type="paragraph">
    <w:name w:val="xl87"/>
    <w:basedOn w:val="Normal"/>
    <w:rsid w:val="00A4567A"/>
    <w:pPr>
      <w:pBdr>
        <w:top w:color="333333" w:space="0" w:sz="4" w:val="single"/>
        <w:left w:color="333333" w:space="0" w:sz="4" w:val="single"/>
        <w:bottom w:color="333333" w:space="0" w:sz="8" w:val="single"/>
        <w:right w:color="333333" w:space="0" w:sz="4" w:val="single"/>
      </w:pBdr>
      <w:shd w:color="000000" w:fill="000000" w:val="clear"/>
      <w:spacing w:after="100" w:afterAutospacing="1" w:before="100" w:beforeAutospacing="1" w:line="240" w:lineRule="auto"/>
      <w:contextualSpacing/>
      <w:textAlignment w:val="center"/>
    </w:pPr>
    <w:rPr>
      <w:rFonts w:ascii="Calibri" w:cs="Times New Roman" w:eastAsia="Times New Roman" w:hAnsi="Calibri"/>
      <w:color w:val="FFFFFF"/>
      <w:sz w:val="18"/>
      <w:szCs w:val="18"/>
      <w:lang w:eastAsia="hr-HR"/>
    </w:rPr>
  </w:style>
  <w:style w:customStyle="1" w:styleId="xl88" w:type="paragraph">
    <w:name w:val="xl88"/>
    <w:basedOn w:val="Normal"/>
    <w:rsid w:val="00A4567A"/>
    <w:pPr>
      <w:pBdr>
        <w:top w:color="333333" w:space="0" w:sz="4" w:val="single"/>
        <w:left w:color="333333" w:space="0" w:sz="8" w:val="single"/>
        <w:bottom w:color="333333" w:space="0" w:sz="4" w:val="single"/>
        <w:right w:color="333333" w:space="0" w:sz="4" w:val="single"/>
      </w:pBdr>
      <w:shd w:color="000000" w:fill="C6E0B4" w:val="clea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89" w:type="paragraph">
    <w:name w:val="xl89"/>
    <w:basedOn w:val="Normal"/>
    <w:rsid w:val="00A4567A"/>
    <w:pPr>
      <w:pBdr>
        <w:top w:color="333333" w:space="0" w:sz="4" w:val="single"/>
        <w:left w:color="333333" w:space="0" w:sz="4" w:val="single"/>
        <w:bottom w:color="333333" w:space="0" w:sz="4" w:val="single"/>
        <w:right w:color="333333" w:space="0" w:sz="4" w:val="single"/>
      </w:pBdr>
      <w:shd w:color="000000" w:fill="C6E0B4"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90" w:type="paragraph">
    <w:name w:val="xl90"/>
    <w:basedOn w:val="Normal"/>
    <w:rsid w:val="00A4567A"/>
    <w:pPr>
      <w:pBdr>
        <w:top w:color="333333" w:space="0" w:sz="4" w:val="single"/>
        <w:left w:color="333333" w:space="0" w:sz="4" w:val="single"/>
        <w:bottom w:color="333333" w:space="0" w:sz="4" w:val="single"/>
        <w:right w:color="333333" w:space="0" w:sz="4" w:val="single"/>
      </w:pBdr>
      <w:shd w:color="000000" w:fill="C6E0B4"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91" w:type="paragraph">
    <w:name w:val="xl91"/>
    <w:basedOn w:val="Normal"/>
    <w:rsid w:val="00A4567A"/>
    <w:pPr>
      <w:shd w:color="000000" w:fill="C6E0B4" w:val="clea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eSPISCCParagraphDefaultFont" w:type="character">
    <w:name w:val="eSPIS_CC_Paragraph Default Font"/>
    <w:basedOn w:val="Zadanifontodlomka"/>
    <w:rsid w:val="00A456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67A"/>
    <w:rPr>
      <w:bdr w:color="auto" w:space="0" w:sz="0" w:val="none"/>
      <w:shd w:color="auto" w:fill="FFFFCC" w:val="clear"/>
      <w:lang w:val="hr-HR"/>
    </w:rPr>
  </w:style>
  <w:style w:customStyle="1" w:styleId="PozadinaSvijetloCrvena" w:type="character">
    <w:name w:val="Pozadina_SvijetloCrvena"/>
    <w:basedOn w:val="eSPISCCParagraphDefaultFont"/>
    <w:rsid w:val="00A456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67A"/>
    <w:rPr>
      <w:rFonts w:ascii="Times New Roman" w:cs="Times New Roman" w:hAnsi="Times New Roman"/>
      <w:sz w:val="24"/>
      <w:bdr w:color="auto" w:space="0" w:sz="0" w:val="none"/>
      <w:shd w:color="auto" w:fill="CCFFCC" w:val="clear"/>
      <w:lang w:val="hr-HR"/>
    </w:rPr>
  </w:style>
  <w:style w:customStyle="1" w:styleId="GridTable6Colorful" w:type="table">
    <w:name w:val="Grid Table 6 Colorful"/>
    <w:basedOn w:val="Obinatablica"/>
    <w:uiPriority w:val="51"/>
    <w:rsid w:val="00A4567A"/>
    <w:pPr>
      <w:spacing w:after="0" w:line="240" w:lineRule="auto"/>
    </w:pPr>
    <w:rPr>
      <w:color w:themeColor="text1" w:val="000000"/>
    </w:r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color w:val="auto"/>
      </w:rPr>
      <w:tblPr/>
      <w:tcPr>
        <w:shd w:color="auto" w:fill="C4BC96" w:themeFill="background2" w:themeFillShade="BF" w:val="clear"/>
      </w:tcPr>
    </w:tblStylePr>
    <w:tblStylePr w:type="lastRow">
      <w:rPr>
        <w:b/>
        <w:bCs/>
      </w:rPr>
      <w:tblPr/>
      <w:tcPr>
        <w:tcBorders>
          <w:top w:color="666666" w:space="0" w:sz="4" w:themeColor="text1" w:themeTint="99" w:val="double"/>
        </w:tcBorders>
      </w:tcPr>
    </w:tblStylePr>
    <w:tblStylePr w:type="firstCol">
      <w:rPr>
        <w:b/>
        <w:bCs/>
      </w:rPr>
    </w:tblStylePr>
    <w:tblStylePr w:type="lastCol">
      <w:rPr>
        <w:b/>
        <w:bCs/>
      </w:rPr>
    </w:tblStylePr>
    <w:tblStylePr w:type="band1Vert">
      <w:tblPr/>
      <w:tcPr>
        <w:shd w:color="auto" w:fill="CCCCCC" w:themeFill="text1" w:themeFillTint="33" w:val="clear"/>
      </w:tcPr>
    </w:tblStylePr>
    <w:tblStylePr w:type="band1Horz">
      <w:tblPr/>
      <w:tcPr>
        <w:shd w:color="auto" w:fill="EEECE1" w:themeFill="background2" w:val="clear"/>
      </w:tcPr>
    </w:tblStylePr>
  </w:style>
  <w:style w:customStyle="1" w:styleId="GridTable4" w:type="table">
    <w:name w:val="Grid Table 4"/>
    <w:basedOn w:val="Obinatablica"/>
    <w:uiPriority w:val="49"/>
    <w:rsid w:val="00082E6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color w:themeColor="background1" w:val="FFFFFF"/>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val="nil"/>
          <w:insideV w:val="nil"/>
        </w:tcBorders>
        <w:shd w:color="auto" w:fill="000000" w:themeFill="text1" w:val="clear"/>
      </w:tcPr>
    </w:tblStylePr>
    <w:tblStylePr w:type="lastRow">
      <w:rPr>
        <w:b/>
        <w:bCs/>
      </w:rPr>
      <w:tblPr/>
      <w:tcPr>
        <w:tcBorders>
          <w:top w:color="000000" w:space="0" w:sz="4" w:themeColor="text1" w:val="double"/>
        </w:tcBorders>
      </w:tcPr>
    </w:tblStylePr>
    <w:tblStylePr w:type="firstCol">
      <w:rPr>
        <w:b/>
        <w:bCs/>
      </w:rPr>
    </w:tblStylePr>
    <w:tblStylePr w:type="lastCol">
      <w:rPr>
        <w:b/>
        <w:bCs/>
      </w:rPr>
    </w:tblStylePr>
    <w:tblStylePr w:type="band1Vert">
      <w:tblPr/>
      <w:tcPr>
        <w:shd w:color="auto" w:fill="CCCCCC" w:themeFill="text1" w:themeFillTint="33" w:val="clear"/>
      </w:tcPr>
    </w:tblStylePr>
    <w:tblStylePr w:type="band1Horz">
      <w:tblPr/>
      <w:tcPr>
        <w:shd w:color="auto" w:fill="CCCCCC" w:themeFill="text1" w:themeFillTint="33" w:val="clear"/>
      </w:tcPr>
    </w:tblStylePr>
  </w:style>
  <w:style w:customStyle="1" w:styleId="GridTableLight" w:type="table">
    <w:name w:val="Grid Table Light"/>
    <w:basedOn w:val="Obinatablica"/>
    <w:uiPriority w:val="40"/>
    <w:rsid w:val="00F365A8"/>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styleId="Tekstrezerviranogmjesta" w:type="character">
    <w:name w:val="Placeholder Text"/>
    <w:basedOn w:val="Zadanifontodlomka"/>
    <w:uiPriority w:val="99"/>
    <w:semiHidden/>
    <w:rsid w:val="00FD58B8"/>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8. veljače 2019.</izvorni_sadrzaj>
    <derivirana_varijabla naziv="DomainObject.StvarniPocetakDatum_1">8. veljače 2019.</derivirana_varijabla>
  </DomainObject.StvarniPocetakDatum>
  <DomainObject.StvarniZavrsetakDatum>
    <izvorni_sadrzaj>8. veljače 2019.</izvorni_sadrzaj>
    <derivirana_varijabla naziv="DomainObject.StvarniZavrsetakDatum_1">8. veljače 2019.</derivirana_varijabla>
  </DomainObject.StvarniZavrsetakDatum>
  <DomainObject.PlaniraniZavrsetakDatum>
    <izvorni_sadrzaj>8. veljače 2019.</izvorni_sadrzaj>
    <derivirana_varijabla naziv="DomainObject.PlaniraniZavrsetakDatum_1">8. veljače 2019.</derivirana_varijabla>
  </DomainObject.PlaniraniZavrsetakDatum>
  <DomainObject.PlaniraniPocetakDatum>
    <izvorni_sadrzaj>8. veljače 2019.</izvorni_sadrzaj>
    <derivirana_varijabla naziv="DomainObject.PlaniraniPocetakDatum_1">8. veljače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11:50</izvorni_sadrzaj>
    <derivirana_varijabla naziv="DomainObject.StvarniZavrsetakVrijeme_1">11:50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veljače 2019.</izvorni_sadrzaj>
    <derivirana_varijabla naziv="DomainObject.Zapisnik.DatumKreiranja_1">8. veljače 2019.</derivirana_varijabla>
  </DomainObject.Zapisnik.DatumKreiranja>
  <DomainObject.Zapisnik.ImovinskaKorist>
    <izvorni_sadrzaj/>
    <derivirana_varijabla naziv="DomainObject.Zapisnik.ImovinskaKorist_1"/>
  </DomainObject.Zapisnik.ImovinskaKorist>
  <DomainObject.Zapisnik.Oznaka>
    <izvorni_sadrzaj>St-1864/2018-37</izvorni_sadrzaj>
    <derivirana_varijabla naziv="DomainObject.Zapisnik.Oznaka_1">St-1864/2018-37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1864</izvorni_sadrzaj>
    <derivirana_varijabla naziv="DomainObject.Predmet.Broj_1">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St-1864/2018</izvorni_sadrzaj>
    <derivirana_varijabla naziv="DomainObject.Predmet.OznakaBroj_1">St-1864/2018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3. do 9. toma - u referadi!</izvorni_sadrzaj>
    <derivirana_varijabla naziv="DomainObject.Predmet.PrimjedbaSuca_1">od 3. do 9. toma - u referadi!</derivirana_varijabla>
  </DomainObject.Predmet.PrimjedbaSuca>
  <DomainObject.Predmet.ProtustrankaFormated>
    <izvorni_sadrzaj>  ANAMIL proizvodnja, trgovina i usluge d.o.o.</izvorni_sadrzaj>
    <derivirana_varijabla naziv="DomainObject.Predmet.ProtustrankaFormated_1">  ANAMIL proizvodnja, trgovina i usluge d.o.o.</derivirana_varijabla>
  </DomainObject.Predmet.ProtustrankaFormated>
  <DomainObject.Predmet.ProtustrankaFormatedOIB>
    <izvorni_sadrzaj>  ANAMIL proizvodnja, trgovina i usluge d.o.o., OIB 29315506757</izvorni_sadrzaj>
    <derivirana_varijabla naziv="DomainObject.Predmet.ProtustrankaFormatedOIB_1">  ANAMIL proizvodnja, trgovina i usluge d.o.o., OIB 29315506757</derivirana_varijabla>
  </DomainObject.Predmet.ProtustrankaFormatedOIB>
  <DomainObject.Predmet.ProtustrankaFormatedWithAdress>
    <izvorni_sadrzaj> ANAMIL proizvodnja, trgovina i usluge d.o.o., Josipa Lončara 2 c, 10000 Zagreb</izvorni_sadrzaj>
    <derivirana_varijabla naziv="DomainObject.Predmet.ProtustrankaFormatedWithAdress_1"> ANAMIL proizvodnja, trgovina i usluge d.o.o., Josipa Lončara 2 c, 10000 Zagreb</derivirana_varijabla>
  </DomainObject.Predmet.ProtustrankaFormatedWithAdress>
  <DomainObject.Predmet.ProtustrankaFormatedWithAdressOIB>
    <izvorni_sadrzaj> ANAMIL proizvodnja, trgovina i usluge d.o.o., OIB 29315506757, Josipa Lončara 2 c, 10000 Zagreb</izvorni_sadrzaj>
    <derivirana_varijabla naziv="DomainObject.Predmet.ProtustrankaFormatedWithAdressOIB_1"> ANAMIL proizvodnja, trgovina i usluge d.o.o., OIB 29315506757, Josipa Lončara 2 c, 10000 Zagreb</derivirana_varijabla>
  </DomainObject.Predmet.ProtustrankaFormatedWithAdressOIB>
  <DomainObject.Predmet.ProtustrankaWithAdress>
    <izvorni_sadrzaj>ANAMIL proizvodnja, trgovina i usluge d.o.o. Josipa Lončara 2 c, 10000 Zagreb</izvorni_sadrzaj>
    <derivirana_varijabla naziv="DomainObject.Predmet.ProtustrankaWithAdress_1">ANAMIL proizvodnja, trgovina i usluge d.o.o. Josipa Lončara 2 c, 10000 Zagreb</derivirana_varijabla>
  </DomainObject.Predmet.ProtustrankaWithAdress>
  <DomainObject.Predmet.ProtustrankaWithAdressOIB>
    <izvorni_sadrzaj>ANAMIL proizvodnja, trgovina i usluge d.o.o., OIB 29315506757, Josipa Lončara 2 c, 10000 Zagreb</izvorni_sadrzaj>
    <derivirana_varijabla naziv="DomainObject.Predmet.ProtustrankaWithAdressOIB_1">ANAMIL proizvodnja, trgovina i usluge d.o.o., OIB 29315506757, Josipa Lončara 2 c, 10000 Zagreb</derivirana_varijabla>
  </DomainObject.Predmet.ProtustrankaWithAdressOIB>
  <DomainObject.Predmet.ProtustrankaNazivFormated>
    <izvorni_sadrzaj>ANAMIL proizvodnja, trgovina i usluge d.o.o.</izvorni_sadrzaj>
    <derivirana_varijabla naziv="DomainObject.Predmet.ProtustrankaNazivFormated_1">ANAMIL proizvodnja, trgovina i usluge d.o.o.</derivirana_varijabla>
  </DomainObject.Predmet.ProtustrankaNazivFormated>
  <DomainObject.Predmet.ProtustrankaNazivFormatedOIB>
    <izvorni_sadrzaj>ANAMIL proizvodnja, trgovina i usluge d.o.o., OIB 29315506757</izvorni_sadrzaj>
    <derivirana_varijabla naziv="DomainObject.Predmet.ProtustrankaNazivFormatedOIB_1">ANAMIL proizvodnja, trgovina i usluge d.o.o., OIB 29315506757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ANAMIL proizvodnja, trgovina i usluge d.o.o.; Milan Radišić</izvorni_sadrzaj>
    <derivirana_varijabla naziv="DomainObject.Predmet.StrankaFormated_1">  ANAMIL proizvodnja, trgovina i usluge d.o.o.; Milan Radišić</derivirana_varijabla>
  </DomainObject.Predmet.StrankaFormated>
  <DomainObject.Predmet.StrankaFormatedOIB>
    <izvorni_sadrzaj>  ANAMIL proizvodnja, trgovina i usluge d.o.o., OIB 29315506757; Milan Radišić, OIB 19221326034</izvorni_sadrzaj>
    <derivirana_varijabla naziv="DomainObject.Predmet.StrankaFormatedOIB_1">  ANAMIL proizvodnja, trgovina i usluge d.o.o., OIB 29315506757; Milan Radišić, OIB 19221326034</derivirana_varijabla>
  </DomainObject.Predmet.StrankaFormatedOIB>
  <DomainObject.Predmet.StrankaFormatedWithAdress>
    <izvorni_sadrzaj> ANAMIL proizvodnja, trgovina i usluge d.o.o., Josipa Lončara 2 c, 10000 Zagreb; Milan Radišić, Zadvorska Ulica 14, 10257 Zadvorsko</izvorni_sadrzaj>
    <derivirana_varijabla naziv="DomainObject.Predmet.StrankaFormatedWithAdress_1"> ANAMIL proizvodnja, trgovina i usluge d.o.o., Josipa Lončara 2 c, 10000 Zagreb; Milan Radišić, Zadvorska Ulica 14, 10257 Zadvorsko</derivirana_varijabla>
  </DomainObject.Predmet.StrankaFormatedWithAdress>
  <DomainObject.Predmet.StrankaFormatedWithAdressOIB>
    <izvorni_sadrzaj> ANAMIL proizvodnja, trgovina i usluge d.o.o., OIB 29315506757, Josipa Lončara 2 c, 10000 Zagreb; Milan Radišić, OIB 19221326034, Zadvorska Ulica 14, 10257 Zadvorsko</izvorni_sadrzaj>
    <derivirana_varijabla naziv="DomainObject.Predmet.StrankaFormatedWithAdressOIB_1"> ANAMIL proizvodnja, trgovina i usluge d.o.o., OIB 29315506757, Josipa Lončara 2 c, 10000 Zagreb; Milan Radišić, OIB 19221326034, Zadvorska Ulica 14, 10257 Zadvorsko</derivirana_varijabla>
  </DomainObject.Predmet.StrankaFormatedWithAdressOIB>
  <DomainObject.Predmet.StrankaWithAdress>
    <izvorni_sadrzaj>ANAMIL proizvodnja, trgovina i usluge d.o.o. Josipa Lončara 2 c,10000 Zagreb,Milan Radišić Zadvorska Ulica 14,10257 Zadvorsko</izvorni_sadrzaj>
    <derivirana_varijabla naziv="DomainObject.Predmet.StrankaWithAdress_1">ANAMIL proizvodnja, trgovina i usluge d.o.o. Josipa Lončara 2 c,10000 Zagreb,Milan Radišić Zadvorska Ulica 14,10257 Zadvorsko</derivirana_varijabla>
  </DomainObject.Predmet.StrankaWithAdress>
  <DomainObject.Predmet.StrankaWithAdressOIB>
    <izvorni_sadrzaj>ANAMIL proizvodnja, trgovina i usluge d.o.o., OIB 29315506757, Josipa Lončara 2 c,10000 Zagreb,Milan Radišić, OIB 19221326034, Zadvorska Ulica 14,10257 Zadvorsko</izvorni_sadrzaj>
    <derivirana_varijabla naziv="DomainObject.Predmet.StrankaWithAdressOIB_1">ANAMIL proizvodnja, trgovina i usluge d.o.o., OIB 29315506757, Josipa Lončara 2 c,10000 Zagreb,Milan Radišić, OIB 19221326034, Zadvorska Ulica 14,10257 Zadvorsko</derivirana_varijabla>
  </DomainObject.Predmet.StrankaWithAdressOIB>
  <DomainObject.Predmet.StrankaNazivFormated>
    <izvorni_sadrzaj>ANAMIL proizvodnja, trgovina i usluge d.o.o.,Milan Radišić</izvorni_sadrzaj>
    <derivirana_varijabla naziv="DomainObject.Predmet.StrankaNazivFormated_1">ANAMIL proizvodnja, trgovina i usluge d.o.o.,Milan Radišić</derivirana_varijabla>
  </DomainObject.Predmet.StrankaNazivFormated>
  <DomainObject.Predmet.StrankaNazivFormatedOIB>
    <izvorni_sadrzaj>ANAMIL proizvodnja, trgovina i usluge d.o.o., OIB 29315506757,Milan Radišić, OIB 19221326034</izvorni_sadrzaj>
    <derivirana_varijabla naziv="DomainObject.Predmet.StrankaNazivFormatedOIB_1">ANAMIL proizvodnja, trgovina i usluge d.o.o., OIB 29315506757,Milan Radišić, OIB 19221326034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ANAMIL proizvodnja, trgovina i usluge d.o.o.</item>
      <item>Milan Radišić</item>
    </izvorni_sadrzaj>
    <derivirana_varijabla naziv="DomainObject.Predmet.StrankaListFormated_1">
      <item>ANAMIL proizvodnja, trgovina i usluge d.o.o.</item>
      <item>Milan Radišić</item>
    </derivirana_varijabla>
  </DomainObject.Predmet.StrankaListFormated>
  <DomainObject.Predmet.StrankaListFormatedOIB>
    <izvorni_sadrzaj>
      <item>ANAMIL proizvodnja, trgovina i usluge d.o.o., OIB 29315506757</item>
      <item>Milan Radišić, OIB 19221326034</item>
    </izvorni_sadrzaj>
    <derivirana_varijabla naziv="DomainObject.Predmet.StrankaListFormatedOIB_1">
      <item>ANAMIL proizvodnja, trgovina i usluge d.o.o., OIB 29315506757</item>
      <item>Milan Radišić, OIB 19221326034</item>
    </derivirana_varijabla>
  </DomainObject.Predmet.StrankaListFormatedOIB>
  <DomainObject.Predmet.StrankaListFormatedWithAdress>
    <izvorni_sadrzaj>
      <item>ANAMIL proizvodnja, trgovina i usluge d.o.o., Josipa Lončara 2 c, 10000 Zagreb</item>
      <item>Milan Radišić, Zadvorska Ulica 14, 10257 Zadvorsko</item>
    </izvorni_sadrzaj>
    <derivirana_varijabla naziv="DomainObject.Predmet.StrankaListFormatedWithAdress_1">
      <item>ANAMIL proizvodnja, trgovina i usluge d.o.o., Josipa Lončara 2 c, 10000 Zagreb</item>
      <item>Milan Radišić, Zadvorska Ulica 14, 10257 Zadvorsko</item>
    </derivirana_varijabla>
  </DomainObject.Predmet.StrankaListFormatedWithAdress>
  <DomainObject.Predmet.StrankaListFormatedWithAdressOIB>
    <izvorni_sadrzaj>
      <item>ANAMIL proizvodnja, trgovina i usluge d.o.o., OIB 29315506757, Josipa Lončara 2 c, 10000 Zagreb</item>
      <item>Milan Radišić, OIB 19221326034, Zadvorska Ulica 14, 10257 Zadvorsko</item>
    </izvorni_sadrzaj>
    <derivirana_varijabla naziv="DomainObject.Predmet.StrankaListFormatedWithAdressOIB_1">
      <item>ANAMIL proizvodnja, trgovina i usluge d.o.o., OIB 29315506757, Josipa Lončara 2 c, 10000 Zagreb</item>
      <item>Milan Radišić, OIB 19221326034, Zadvorska Ulica 14, 10257 Zadvorsko</item>
    </derivirana_varijabla>
  </DomainObject.Predmet.StrankaListFormatedWithAdressOIB>
  <DomainObject.Predmet.StrankaListNazivFormated>
    <izvorni_sadrzaj>
      <item>ANAMIL proizvodnja, trgovina i usluge d.o.o.</item>
      <item>Milan Radišić</item>
    </izvorni_sadrzaj>
    <derivirana_varijabla naziv="DomainObject.Predmet.StrankaListNazivFormated_1">
      <item>ANAMIL proizvodnja, trgovina i usluge d.o.o.</item>
      <item>Milan Radišić</item>
    </derivirana_varijabla>
  </DomainObject.Predmet.StrankaListNazivFormated>
  <DomainObject.Predmet.StrankaListNazivFormatedOIB>
    <izvorni_sadrzaj>
      <item>ANAMIL proizvodnja, trgovina i usluge d.o.o., OIB 29315506757</item>
      <item>Milan Radišić, OIB 19221326034</item>
    </izvorni_sadrzaj>
    <derivirana_varijabla naziv="DomainObject.Predmet.StrankaListNazivFormatedOIB_1">
      <item>ANAMIL proizvodnja, trgovina i usluge d.o.o., OIB 29315506757</item>
      <item>Milan Radišić, OIB 19221326034</item>
    </derivirana_varijabla>
  </DomainObject.Predmet.StrankaListNazivFormatedOIB>
  <DomainObject.Predmet.ProtuStrankaListFormated>
    <izvorni_sadrzaj>
      <item>ANAMIL proizvodnja, trgovina i usluge d.o.o.</item>
    </izvorni_sadrzaj>
    <derivirana_varijabla naziv="DomainObject.Predmet.ProtuStrankaListFormated_1">
      <item>ANAMIL proizvodnja, trgovina i usluge d.o.o.</item>
    </derivirana_varijabla>
  </DomainObject.Predmet.ProtuStrankaListFormated>
  <DomainObject.Predmet.ProtuStrankaListFormatedOIB>
    <izvorni_sadrzaj>
      <item>ANAMIL proizvodnja, trgovina i usluge d.o.o., OIB 29315506757</item>
    </izvorni_sadrzaj>
    <derivirana_varijabla naziv="DomainObject.Predmet.ProtuStrankaListFormatedOIB_1">
      <item>ANAMIL proizvodnja, trgovina i usluge d.o.o., OIB 29315506757</item>
    </derivirana_varijabla>
  </DomainObject.Predmet.ProtuStrankaListFormatedOIB>
  <DomainObject.Predmet.ProtuStrankaListFormatedWithAdress>
    <izvorni_sadrzaj>
      <item>ANAMIL proizvodnja, trgovina i usluge d.o.o., Josipa Lončara 2 c, 10000 Zagreb</item>
    </izvorni_sadrzaj>
    <derivirana_varijabla naziv="DomainObject.Predmet.ProtuStrankaListFormatedWithAdress_1">
      <item>ANAMIL proizvodnja, trgovina i usluge d.o.o., Josipa Lončara 2 c, 10000 Zagreb</item>
    </derivirana_varijabla>
  </DomainObject.Predmet.ProtuStrankaListFormatedWithAdress>
  <DomainObject.Predmet.ProtuStrankaListFormatedWithAdressOIB>
    <izvorni_sadrzaj>
      <item>ANAMIL proizvodnja, trgovina i usluge d.o.o., OIB 29315506757, Josipa Lončara 2 c, 10000 Zagreb</item>
    </izvorni_sadrzaj>
    <derivirana_varijabla naziv="DomainObject.Predmet.ProtuStrankaListFormatedWithAdressOIB_1">
      <item>ANAMIL proizvodnja, trgovina i usluge d.o.o., OIB 29315506757, Josipa Lončara 2 c, 10000 Zagreb</item>
    </derivirana_varijabla>
  </DomainObject.Predmet.ProtuStrankaListFormatedWithAdressOIB>
  <DomainObject.Predmet.ProtuStrankaListNazivFormated>
    <izvorni_sadrzaj>
      <item>ANAMIL proizvodnja, trgovina i usluge d.o.o.</item>
    </izvorni_sadrzaj>
    <derivirana_varijabla naziv="DomainObject.Predmet.ProtuStrankaListNazivFormated_1">
      <item>ANAMIL proizvodnja, trgovina i usluge d.o.o.</item>
    </derivirana_varijabla>
  </DomainObject.Predmet.ProtuStrankaListNazivFormated>
  <DomainObject.Predmet.ProtuStrankaListNazivFormatedOIB>
    <izvorni_sadrzaj>
      <item>ANAMIL proizvodnja, trgovina i usluge d.o.o., OIB 29315506757</item>
    </izvorni_sadrzaj>
    <derivirana_varijabla naziv="DomainObject.Predmet.ProtuStrankaListNazivFormatedOIB_1">
      <item>ANAMIL proizvodnja, trgovina i usluge d.o.o., OIB 29315506757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St-1864/2018-37</izvorni_sadrzaj>
    <derivirana_varijabla naziv="DomainObject.PoslovniBrojDokumenta_1">St-1864/2018-37</derivirana_varijabla>
  </DomainObject.PoslovniBrojDokumenta>
  <DomainObject.Predmet.StrankaIDrugi>
    <izvorni_sadrzaj>ANAMIL proizvodnja, trgovina i usluge d.o.o. i dr.</izvorni_sadrzaj>
    <derivirana_varijabla naziv="DomainObject.Predmet.StrankaIDrugi_1">ANAMIL proizvodnja, trgovina i usluge d.o.o. i dr.</derivirana_varijabla>
  </DomainObject.Predmet.StrankaIDrugi>
  <DomainObject.Predmet.ProtustrankaIDrugi>
    <izvorni_sadrzaj>ANAMIL proizvodnja, trgovina i usluge d.o.o.</izvorni_sadrzaj>
    <derivirana_varijabla naziv="DomainObject.Predmet.ProtustrankaIDrugi_1">ANAMIL proizvodnja, trgovina i usluge d.o.o.</derivirana_varijabla>
  </DomainObject.Predmet.ProtustrankaIDrugi>
  <DomainObject.Predmet.StrankaIDrugiAdressOIB>
    <izvorni_sadrzaj>ANAMIL proizvodnja, trgovina i usluge d.o.o., OIB 29315506757, Josipa Lončara 2 c, 10000 Zagreb i dr.</izvorni_sadrzaj>
    <derivirana_varijabla naziv="DomainObject.Predmet.StrankaIDrugiAdressOIB_1">ANAMIL proizvodnja, trgovina i usluge d.o.o., OIB 29315506757, Josipa Lončara 2 c, 10000 Zagreb i dr.</derivirana_varijabla>
  </DomainObject.Predmet.StrankaIDrugiAdressOIB>
  <DomainObject.Predmet.ProtustrankaIDrugiAdressOIB>
    <izvorni_sadrzaj>ANAMIL proizvodnja, trgovina i usluge d.o.o., OIB 29315506757, Josipa Lončara 2 c, 10000 Zagreb</izvorni_sadrzaj>
    <derivirana_varijabla naziv="DomainObject.Predmet.ProtustrankaIDrugiAdressOIB_1">ANAMIL proizvodnja, trgovina i usluge d.o.o., OIB 29315506757, Josipa Lončara 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ANAMIL proizvodnja, trgovina i usluge d.o.o.</item>
      <item>ANAMIL proizvodnja, trgovina i usluge d.o.o.</item>
      <item>Milan Radišić</item>
    </izvorni_sadrzaj>
    <derivirana_varijabla naziv="DomainObject.Predmet.SudioniciListNaziv_1">
      <item>ANAMIL proizvodnja, trgovina i usluge d.o.o.</item>
      <item>ANAMIL proizvodnja, trgovina i usluge d.o.o.</item>
      <item>Milan Radišić</item>
    </derivirana_varijabla>
  </DomainObject.Predmet.SudioniciListNaziv>
  <DomainObject.Predmet.SudioniciListAdressOIB>
    <izvorni_sadrzaj>
      <item>ANAMIL proizvodnja, trgovina i usluge d.o.o., OIB 29315506757, Josipa Lončara 2 c,10000 Zagreb</item>
      <item>ANAMIL proizvodnja, trgovina i usluge d.o.o., OIB 29315506757, Josipa Lončara 2 c,10000 Zagreb</item>
      <item>Milan Radišić, OIB 19221326034, Zadvorska Ulica 14,10257 Zadvorsko</item>
    </izvorni_sadrzaj>
    <derivirana_varijabla naziv="DomainObject.Predmet.SudioniciListAdressOIB_1">
      <item>ANAMIL proizvodnja, trgovina i usluge d.o.o., OIB 29315506757, Josipa Lončara 2 c,10000 Zagreb</item>
      <item>ANAMIL proizvodnja, trgovina i usluge d.o.o., OIB 29315506757, Josipa Lončara 2 c,10000 Zagreb</item>
      <item>Milan Radišić, OIB 19221326034, Zadvorska Ulica 14,10257 Zadvorsko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29315506757</item>
      <item>, OIB 29315506757</item>
      <item>, OIB 19221326034</item>
    </izvorni_sadrzaj>
    <derivirana_varijabla naziv="DomainObject.Predmet.SudioniciListNazivOIB_1">
      <item>, OIB 29315506757</item>
      <item>, OIB 29315506757</item>
      <item>, OIB 19221326034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19</properties:Pages>
  <properties:Words>6614</properties:Words>
  <properties:Characters>41137</properties:Characters>
  <properties:Lines>1983</properties:Lines>
  <properties:Paragraphs>1058</properties:Paragraphs>
  <properties:TotalTime>138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2019-01-11T09:20:00Z</dcterms:created>
  <dc:creator>Matea Bizjak</dc:creator>
  <dc:description/>
  <cp:keywords/>
  <cp:lastModifiedBy>Vinka Mihalinčić</cp:lastModifiedBy>
  <dcterms:modified xmlns:xsi="http://www.w3.org/2001/XMLSchema-instance" xsi:type="dcterms:W3CDTF">2019-02-08T11:01:00Z</dcterms:modified>
  <cp:revision>48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St-1864/2018-37 / Zapisnik - Ročište radi ispitivanja tražbina (ST-1864-18-ZAPISNIK za 08.2.2019. - ispitivanje tražbina.docx)</vt:lpwstr>
  </prop:property>
  <prop:property name="CC_coloring" pid="4" fmtid="{D5CDD505-2E9C-101B-9397-08002B2CF9AE}">
    <vt:bool>false</vt:bool>
  </prop:property>
  <prop:property name="BrojStranica" pid="5" fmtid="{D5CDD505-2E9C-101B-9397-08002B2CF9AE}">
    <vt:i4>19</vt:i4>
  </prop:property>
</prop:Properties>
</file>