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5b21" w14:paraId="1005b21" w:rsidRDefault="001262AE" w:rsidP="00756BB3" w:rsidR="00A91357">
      <w:pPr>
        <w15:collapsed w:val="false"/>
        <w:rPr>
          <w:rFonts w:eastAsia="MS Mincho"/>
        </w:rPr>
      </w:pPr>
      <w:bookmarkStart w:name="_GoBack" w:id="0"/>
      <w:bookmarkEnd w:id="0"/>
      <w:r w:rsidRPr="008D3B2F">
        <w:rPr>
          <w:rFonts w:eastAsia="MS Mincho"/>
        </w:rPr>
        <w:t xml:space="preserve">           </w:t>
      </w:r>
      <w:r w:rsidRPr="008D3B2F">
        <w:rPr>
          <w:rFonts w:eastAsia="MS Mincho"/>
        </w:rPr>
        <w:tab/>
      </w:r>
      <w:r w:rsidRPr="008D3B2F">
        <w:rPr>
          <w:rFonts w:eastAsia="MS Mincho"/>
        </w:rPr>
        <w:tab/>
      </w:r>
    </w:p>
    <w:p w:rsidRDefault="00756BB3" w:rsidP="00756BB3" w:rsidR="00756BB3" w:rsidRPr="00756BB3">
      <w:pPr>
        <w:spacing w:lineRule="auto" w:line="276" w:after="200"/>
        <w:ind w:firstLine="708"/>
        <w:jc w:val="both"/>
        <w:rPr>
          <w:bCs/>
          <w:sz w:val="20"/>
          <w:szCs w:val="20"/>
          <w:lang w:eastAsia="hr-HR" w:val="hr-HR"/>
        </w:rPr>
      </w:pPr>
      <w:r w:rsidRPr="00756BB3">
        <w:rPr>
          <w:bCs/>
          <w:noProof/>
          <w:sz w:val="20"/>
          <w:szCs w:val="20"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6BB3" w:rsidP="00756BB3" w:rsidR="00756BB3" w:rsidRPr="00756BB3">
      <w:pPr>
        <w:jc w:val="both"/>
        <w:rPr>
          <w:bCs/>
          <w:sz w:val="20"/>
          <w:szCs w:val="20"/>
          <w:lang w:eastAsia="hr-HR" w:val="hr-HR"/>
        </w:rPr>
      </w:pPr>
      <w:r w:rsidRPr="00756BB3">
        <w:rPr>
          <w:rFonts w:eastAsia="MS Mincho"/>
          <w:bCs/>
          <w:lang w:eastAsia="hr-HR" w:val="hr-HR"/>
        </w:rPr>
        <w:t>REPUBLIKA HRVATSKA</w:t>
      </w:r>
    </w:p>
    <w:p w:rsidRDefault="00756BB3" w:rsidP="00756BB3" w:rsidR="00756BB3" w:rsidRPr="00756BB3">
      <w:pPr>
        <w:jc w:val="both"/>
        <w:rPr>
          <w:bCs/>
          <w:sz w:val="20"/>
          <w:szCs w:val="20"/>
          <w:lang w:eastAsia="hr-HR" w:val="hr-HR"/>
        </w:rPr>
      </w:pPr>
      <w:r w:rsidRPr="00756BB3">
        <w:rPr>
          <w:rFonts w:eastAsia="MS Mincho"/>
          <w:bCs/>
          <w:lang w:eastAsia="hr-HR" w:val="hr-HR"/>
        </w:rPr>
        <w:t>TRGOVAČKI SUD U RIJECI</w:t>
      </w:r>
    </w:p>
    <w:p w:rsidRDefault="00756BB3" w:rsidP="00756BB3" w:rsidR="00756BB3" w:rsidRPr="00756BB3">
      <w:pPr>
        <w:jc w:val="both"/>
        <w:rPr>
          <w:rFonts w:eastAsia="MS Mincho"/>
          <w:bCs/>
          <w:lang w:eastAsia="hr-HR" w:val="hr-HR"/>
        </w:rPr>
      </w:pPr>
      <w:r w:rsidRPr="00756BB3">
        <w:rPr>
          <w:rFonts w:eastAsia="MS Mincho"/>
          <w:bCs/>
          <w:lang w:eastAsia="hr-HR" w:val="hr-HR"/>
        </w:rPr>
        <w:t xml:space="preserve">      Rijeka, Zadarska 1 i 3</w:t>
      </w:r>
    </w:p>
    <w:p w:rsidRDefault="00756BB3" w:rsidP="00756BB3" w:rsidR="00756BB3" w:rsidRPr="00756BB3">
      <w:pPr>
        <w:jc w:val="both"/>
        <w:rPr>
          <w:b/>
          <w:bCs/>
          <w:sz w:val="20"/>
          <w:szCs w:val="20"/>
          <w:lang w:eastAsia="hr-HR" w:val="hr-HR"/>
        </w:rPr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>
      <w:pPr>
        <w:ind w:firstLine="720"/>
        <w:jc w:val="center"/>
        <w:rPr>
          <w:lang w:val="de-DE"/>
        </w:rPr>
      </w:pPr>
    </w:p>
    <w:p w:rsidRDefault="00A91357" w:rsidP="00A91357" w:rsidR="00A91357" w:rsidRPr="003D2B69">
      <w:pPr>
        <w:ind w:firstLine="720"/>
        <w:jc w:val="center"/>
        <w:rPr>
          <w:lang w:val="de-DE"/>
        </w:rPr>
      </w:pP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E</w:t>
      </w:r>
      <w:r>
        <w:rPr>
          <w:lang w:val="de-DE"/>
        </w:rPr>
        <w:t xml:space="preserve"> </w:t>
      </w:r>
      <w:r w:rsidRPr="003D2B69">
        <w:rPr>
          <w:lang w:val="de-DE"/>
        </w:rPr>
        <w:t>P</w:t>
      </w:r>
      <w:r>
        <w:rPr>
          <w:lang w:val="de-DE"/>
        </w:rPr>
        <w:t xml:space="preserve"> </w:t>
      </w:r>
      <w:r w:rsidRPr="003D2B69">
        <w:rPr>
          <w:lang w:val="de-DE"/>
        </w:rPr>
        <w:t>U</w:t>
      </w:r>
      <w:r>
        <w:rPr>
          <w:lang w:val="de-DE"/>
        </w:rPr>
        <w:t xml:space="preserve"> </w:t>
      </w:r>
      <w:r w:rsidRPr="003D2B69">
        <w:rPr>
          <w:lang w:val="de-DE"/>
        </w:rPr>
        <w:t>B</w:t>
      </w:r>
      <w:r>
        <w:rPr>
          <w:lang w:val="de-DE"/>
        </w:rPr>
        <w:t xml:space="preserve"> </w:t>
      </w:r>
      <w:r w:rsidRPr="003D2B69">
        <w:rPr>
          <w:lang w:val="de-DE"/>
        </w:rPr>
        <w:t>L</w:t>
      </w:r>
      <w:r>
        <w:rPr>
          <w:lang w:val="de-DE"/>
        </w:rPr>
        <w:t xml:space="preserve"> </w:t>
      </w:r>
      <w:r w:rsidRPr="003D2B69">
        <w:rPr>
          <w:lang w:val="de-DE"/>
        </w:rPr>
        <w:t>I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3D2B69">
        <w:rPr>
          <w:lang w:val="de-DE"/>
        </w:rPr>
        <w:t>H</w:t>
      </w:r>
      <w:r>
        <w:rPr>
          <w:lang w:val="de-DE"/>
        </w:rPr>
        <w:t xml:space="preserve"> </w:t>
      </w:r>
      <w:r w:rsidRPr="003D2B69">
        <w:rPr>
          <w:lang w:val="de-DE"/>
        </w:rPr>
        <w:t>R</w:t>
      </w:r>
      <w:r>
        <w:rPr>
          <w:lang w:val="de-DE"/>
        </w:rPr>
        <w:t xml:space="preserve"> </w:t>
      </w:r>
      <w:r w:rsidRPr="003D2B69">
        <w:rPr>
          <w:lang w:val="de-DE"/>
        </w:rPr>
        <w:t>V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  <w:r>
        <w:rPr>
          <w:lang w:val="de-DE"/>
        </w:rPr>
        <w:t xml:space="preserve"> </w:t>
      </w:r>
      <w:r w:rsidRPr="003D2B69">
        <w:rPr>
          <w:lang w:val="de-DE"/>
        </w:rPr>
        <w:t>T</w:t>
      </w:r>
      <w:r>
        <w:rPr>
          <w:lang w:val="de-DE"/>
        </w:rPr>
        <w:t xml:space="preserve"> </w:t>
      </w:r>
      <w:r w:rsidRPr="003D2B69">
        <w:rPr>
          <w:lang w:val="de-DE"/>
        </w:rPr>
        <w:t>S</w:t>
      </w:r>
      <w:r>
        <w:rPr>
          <w:lang w:val="de-DE"/>
        </w:rPr>
        <w:t xml:space="preserve"> </w:t>
      </w:r>
      <w:r w:rsidRPr="003D2B69">
        <w:rPr>
          <w:lang w:val="de-DE"/>
        </w:rPr>
        <w:t>K</w:t>
      </w:r>
      <w:r>
        <w:rPr>
          <w:lang w:val="de-DE"/>
        </w:rPr>
        <w:t xml:space="preserve"> </w:t>
      </w:r>
      <w:r w:rsidRPr="003D2B69">
        <w:rPr>
          <w:lang w:val="de-DE"/>
        </w:rPr>
        <w:t>A</w:t>
      </w:r>
    </w:p>
    <w:p w:rsidRDefault="00A91357" w:rsidR="00A91357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>R J E Š E N J E</w:t>
      </w:r>
    </w:p>
    <w:p w:rsidRDefault="008705A0" w:rsidP="008705A0" w:rsidR="008705A0" w:rsidRPr="008D3B2F">
      <w:pPr>
        <w:jc w:val="both"/>
      </w:pPr>
    </w:p>
    <w:p w:rsidRDefault="00455AD4" w:rsidP="008705A0" w:rsidR="00455AD4" w:rsidRPr="008D3B2F">
      <w:pPr>
        <w:jc w:val="both"/>
      </w:pPr>
    </w:p>
    <w:p w:rsidRDefault="00A00BA9" w:rsidP="00A00BA9" w:rsidR="008705A0" w:rsidRPr="008D3B2F">
      <w:pPr>
        <w:ind w:firstLine="720"/>
        <w:jc w:val="both"/>
      </w:pPr>
      <w:r w:rsidRPr="008D3B2F">
        <w:t>Trgovački sud u Rijeci, po Liljani Ugrin</w:t>
      </w:r>
      <w:r w:rsidR="00A91357">
        <w:t xml:space="preserve"> </w:t>
      </w:r>
      <w:r w:rsidRPr="008D3B2F">
        <w:t xml:space="preserve">stečajnom sucu, u postupku provođenja stečajnog postupka nad </w:t>
      </w:r>
      <w:r w:rsidR="00A91357">
        <w:t xml:space="preserve">dužnikom </w:t>
      </w:r>
      <w:r w:rsidR="00A91357" w:rsidRPr="00762B33">
        <w:t>AUSTROGRAD d.o.o. za građevinarstvo i posredovanje u stečaju Rijeka, Prolaz Marije Krucifiksa Kozulić 3 ( MBS 080231226 – OIB 17711483269 )</w:t>
      </w:r>
      <w:r w:rsidRPr="008D3B2F">
        <w:t xml:space="preserve">  </w:t>
      </w:r>
      <w:r w:rsidR="0036104D" w:rsidRPr="008D3B2F">
        <w:t xml:space="preserve">dana </w:t>
      </w:r>
      <w:r w:rsidR="00F408D8">
        <w:t xml:space="preserve">8. prosinca </w:t>
      </w:r>
      <w:r w:rsidRPr="008D3B2F">
        <w:t xml:space="preserve"> </w:t>
      </w:r>
      <w:r w:rsidR="008705A0" w:rsidRPr="008D3B2F">
        <w:t>20</w:t>
      </w:r>
      <w:r w:rsidR="00AF5B9B" w:rsidRPr="008D3B2F">
        <w:t>1</w:t>
      </w:r>
      <w:r w:rsidR="008D3B2F">
        <w:t>5</w:t>
      </w:r>
      <w:r w:rsidR="008705A0" w:rsidRPr="008D3B2F">
        <w:t xml:space="preserve">. </w:t>
      </w:r>
    </w:p>
    <w:p w:rsidRDefault="00455AD4" w:rsidR="00455AD4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AF5B9B" w:rsidR="00AF5B9B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D319C5" w:rsidR="00D319C5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r i j e š i o  </w:t>
      </w:r>
      <w:r w:rsidR="00A91357">
        <w:rPr>
          <w:rFonts w:cs="Times New Roman" w:eastAsia="MS Mincho" w:hAnsi="Times New Roman" w:ascii="Times New Roman"/>
          <w:sz w:val="24"/>
        </w:rPr>
        <w:t xml:space="preserve"> </w:t>
      </w:r>
      <w:r w:rsidRPr="008D3B2F">
        <w:rPr>
          <w:rFonts w:cs="Times New Roman" w:eastAsia="MS Mincho" w:hAnsi="Times New Roman" w:ascii="Times New Roman"/>
          <w:sz w:val="24"/>
        </w:rPr>
        <w:t>j e</w:t>
      </w:r>
    </w:p>
    <w:p w:rsidRDefault="00D319C5" w:rsidP="00455AD4" w:rsidR="00D319C5" w:rsidRPr="008D3B2F">
      <w:pPr>
        <w:pStyle w:val="Obinitekst"/>
        <w:rPr>
          <w:rFonts w:cs="Times New Roman" w:eastAsia="MS Mincho" w:hAnsi="Times New Roman" w:ascii="Times New Roman"/>
          <w:sz w:val="24"/>
        </w:rPr>
      </w:pPr>
      <w:r w:rsidRPr="008D3B2F">
        <w:rPr>
          <w:rFonts w:cs="Times New Roman" w:eastAsia="MS Mincho" w:hAnsi="Times New Roman" w:ascii="Times New Roman"/>
          <w:sz w:val="24"/>
        </w:rPr>
        <w:t xml:space="preserve">  </w:t>
      </w:r>
    </w:p>
    <w:p w:rsidRDefault="008D3B2F" w:rsidP="008D3B2F" w:rsidR="008D3B2F" w:rsidRPr="007C6B68">
      <w:pPr>
        <w:ind w:firstLine="720"/>
        <w:jc w:val="both"/>
        <w:rPr>
          <w:lang w:val="de-DE"/>
        </w:rPr>
      </w:pPr>
    </w:p>
    <w:p w:rsidRDefault="008D3B2F" w:rsidP="008D3B2F" w:rsidR="008D3B2F" w:rsidRPr="007C6B68">
      <w:pPr>
        <w:ind w:firstLine="720"/>
        <w:jc w:val="both"/>
        <w:rPr>
          <w:lang w:val="de-DE"/>
        </w:rPr>
      </w:pPr>
      <w:r w:rsidRPr="007C6B68">
        <w:rPr>
          <w:lang w:val="de-DE"/>
        </w:rPr>
        <w:t>Odobrava se isplata dosadašnjih stvarnih troškova stečajnog upravitelja u razdoblju od 1.</w:t>
      </w:r>
      <w:r w:rsidR="00F408D8">
        <w:rPr>
          <w:lang w:val="de-DE"/>
        </w:rPr>
        <w:t xml:space="preserve"> rujna</w:t>
      </w:r>
      <w:r w:rsidR="008D5066">
        <w:rPr>
          <w:lang w:val="de-DE"/>
        </w:rPr>
        <w:t xml:space="preserve"> </w:t>
      </w:r>
      <w:r>
        <w:rPr>
          <w:lang w:val="de-DE"/>
        </w:rPr>
        <w:t xml:space="preserve"> </w:t>
      </w:r>
      <w:r w:rsidRPr="007C6B68">
        <w:rPr>
          <w:lang w:val="de-DE"/>
        </w:rPr>
        <w:t xml:space="preserve">do </w:t>
      </w:r>
      <w:r>
        <w:rPr>
          <w:lang w:val="de-DE"/>
        </w:rPr>
        <w:t>1</w:t>
      </w:r>
      <w:r w:rsidRPr="007C6B68">
        <w:rPr>
          <w:lang w:val="de-DE"/>
        </w:rPr>
        <w:t xml:space="preserve">. </w:t>
      </w:r>
      <w:r w:rsidR="00F408D8">
        <w:rPr>
          <w:lang w:val="de-DE"/>
        </w:rPr>
        <w:t xml:space="preserve">prosinca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 w:rsidR="008D5066">
        <w:rPr>
          <w:lang w:val="de-DE"/>
        </w:rPr>
        <w:t>5</w:t>
      </w:r>
      <w:r w:rsidRPr="007C6B68">
        <w:rPr>
          <w:lang w:val="de-DE"/>
        </w:rPr>
        <w:t xml:space="preserve">. u visini od </w:t>
      </w:r>
      <w:r w:rsidR="008D5066">
        <w:rPr>
          <w:lang w:val="de-DE"/>
        </w:rPr>
        <w:t>3.</w:t>
      </w:r>
      <w:r w:rsidR="00F408D8">
        <w:rPr>
          <w:lang w:val="de-DE"/>
        </w:rPr>
        <w:t>455</w:t>
      </w:r>
      <w:r w:rsidRPr="007C6B68">
        <w:rPr>
          <w:lang w:val="de-DE"/>
        </w:rPr>
        <w:t>,00 kn.</w:t>
      </w: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8D3B2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8D3B2F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D3B2F" w:rsidP="008D3B2F" w:rsidR="008D3B2F" w:rsidRPr="008D3B2F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</w:p>
    <w:p w:rsidRDefault="008D3B2F" w:rsidP="008D3B2F" w:rsidR="008D3B2F" w:rsidRPr="007C6B68">
      <w:pPr>
        <w:ind w:firstLine="708"/>
        <w:jc w:val="both"/>
      </w:pPr>
      <w:r w:rsidRPr="007C6B68">
        <w:t xml:space="preserve">U podnesku od </w:t>
      </w:r>
      <w:r w:rsidR="00F408D8">
        <w:t xml:space="preserve">4. prosinca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>
        <w:rPr>
          <w:lang w:val="de-DE"/>
        </w:rPr>
        <w:t>5</w:t>
      </w:r>
      <w:r w:rsidRPr="007C6B68">
        <w:rPr>
          <w:lang w:val="de-DE"/>
        </w:rPr>
        <w:t xml:space="preserve">. </w:t>
      </w:r>
      <w:r w:rsidRPr="007C6B68">
        <w:t xml:space="preserve">stečajni upravitelj je predložio donošenje odluke o isplati troškova </w:t>
      </w:r>
      <w:r w:rsidR="008D5066">
        <w:rPr>
          <w:lang w:val="de-DE"/>
        </w:rPr>
        <w:t>u razdoblju od 1.</w:t>
      </w:r>
      <w:r w:rsidR="00F408D8">
        <w:rPr>
          <w:lang w:val="de-DE"/>
        </w:rPr>
        <w:t xml:space="preserve"> rujna</w:t>
      </w:r>
      <w:r w:rsidR="008D5066">
        <w:rPr>
          <w:lang w:val="de-DE"/>
        </w:rPr>
        <w:t xml:space="preserve"> </w:t>
      </w:r>
      <w:r w:rsidRPr="007C6B68">
        <w:rPr>
          <w:lang w:val="de-DE"/>
        </w:rPr>
        <w:t xml:space="preserve">do </w:t>
      </w:r>
      <w:r>
        <w:rPr>
          <w:lang w:val="de-DE"/>
        </w:rPr>
        <w:t>1</w:t>
      </w:r>
      <w:r w:rsidRPr="007C6B68">
        <w:rPr>
          <w:lang w:val="de-DE"/>
        </w:rPr>
        <w:t>.</w:t>
      </w:r>
      <w:r w:rsidR="00F408D8">
        <w:rPr>
          <w:lang w:val="de-DE"/>
        </w:rPr>
        <w:t xml:space="preserve"> prosinca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 w:rsidR="008D5066">
        <w:rPr>
          <w:lang w:val="de-DE"/>
        </w:rPr>
        <w:t>5</w:t>
      </w:r>
      <w:r w:rsidRPr="007C6B68">
        <w:rPr>
          <w:lang w:val="de-DE"/>
        </w:rPr>
        <w:t xml:space="preserve">. </w:t>
      </w:r>
      <w:r w:rsidRPr="007C6B68">
        <w:t xml:space="preserve">prema dokazima koje je dostavio u izvorniku u privitku podneska. </w:t>
      </w:r>
    </w:p>
    <w:p w:rsidRDefault="008D3B2F" w:rsidP="008D3B2F" w:rsidR="008D3B2F" w:rsidRPr="007C6B68">
      <w:pPr>
        <w:ind w:firstLine="708"/>
        <w:jc w:val="both"/>
      </w:pPr>
      <w:r w:rsidRPr="007C6B68">
        <w:t>Sud je izvršio uvid u spis i dokumentaciju dostavljenu uz prijedlog.</w:t>
      </w:r>
    </w:p>
    <w:p w:rsidRDefault="008D3B2F" w:rsidP="00A91357" w:rsidR="00A91357">
      <w:pPr>
        <w:ind w:firstLine="708"/>
        <w:jc w:val="both"/>
      </w:pPr>
      <w:r w:rsidRPr="007C6B68">
        <w:t xml:space="preserve">Po izvršenom uvidu u spis, </w:t>
      </w:r>
      <w:r w:rsidR="00A91357">
        <w:t>I</w:t>
      </w:r>
      <w:r w:rsidRPr="007C6B68">
        <w:t>zvješć</w:t>
      </w:r>
      <w:r>
        <w:t>e</w:t>
      </w:r>
      <w:r w:rsidRPr="007C6B68">
        <w:t xml:space="preserve"> stečajnog upravitelja </w:t>
      </w:r>
      <w:r>
        <w:t xml:space="preserve">od </w:t>
      </w:r>
      <w:r w:rsidR="00F408D8">
        <w:rPr>
          <w:lang w:val="de-DE"/>
        </w:rPr>
        <w:t xml:space="preserve">7. prosinca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>
        <w:rPr>
          <w:lang w:val="de-DE"/>
        </w:rPr>
        <w:t xml:space="preserve">5. </w:t>
      </w:r>
      <w:r w:rsidRPr="007C6B68">
        <w:t xml:space="preserve">i dokumentaciju koja priliježe podnesku stečajnog upravitelja </w:t>
      </w:r>
      <w:r>
        <w:t xml:space="preserve">od </w:t>
      </w:r>
      <w:r w:rsidR="00F408D8">
        <w:t xml:space="preserve">4. prosinca </w:t>
      </w:r>
      <w:r w:rsidRPr="007C6B68">
        <w:rPr>
          <w:lang w:val="de-DE"/>
        </w:rPr>
        <w:t>201</w:t>
      </w:r>
      <w:r>
        <w:rPr>
          <w:lang w:val="de-DE"/>
        </w:rPr>
        <w:t>5.</w:t>
      </w:r>
      <w:r w:rsidRPr="007C6B68">
        <w:t xml:space="preserve">, i to obračunate putne naloge s prilozima, kao i priložene račune za gorivo i </w:t>
      </w:r>
      <w:r>
        <w:t xml:space="preserve">cestarinu  </w:t>
      </w:r>
      <w:r w:rsidRPr="007C6B68">
        <w:t xml:space="preserve">( list </w:t>
      </w:r>
      <w:r w:rsidR="008D5066">
        <w:t>22</w:t>
      </w:r>
      <w:r w:rsidR="00F408D8">
        <w:t>9</w:t>
      </w:r>
      <w:r w:rsidR="008D5066">
        <w:t>4</w:t>
      </w:r>
      <w:r w:rsidRPr="007C6B68">
        <w:t xml:space="preserve"> od </w:t>
      </w:r>
      <w:r w:rsidR="008D5066">
        <w:t>2</w:t>
      </w:r>
      <w:r w:rsidR="00F408D8">
        <w:t>305</w:t>
      </w:r>
      <w:r>
        <w:t xml:space="preserve"> </w:t>
      </w:r>
      <w:r w:rsidRPr="007C6B68">
        <w:t xml:space="preserve">spisa ) </w:t>
      </w:r>
      <w:r w:rsidR="00A91357">
        <w:t>utvrđeno je da se radi o putnim troškovima koji su bili nužni i opravdani za obavljanje stečajnoupraviteljske službe u ovom stečajnom postupku.</w:t>
      </w:r>
    </w:p>
    <w:p w:rsidRDefault="00A91357" w:rsidP="00A91357" w:rsidR="00A91357">
      <w:pPr>
        <w:ind w:firstLine="708"/>
        <w:jc w:val="both"/>
      </w:pPr>
      <w:r>
        <w:t xml:space="preserve">Valjalo je stoga </w:t>
      </w:r>
      <w:r w:rsidRPr="00211B6A">
        <w:t>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 xml:space="preserve">2. („Narodne novine“ broj 71/15; </w:t>
      </w:r>
      <w:r>
        <w:t xml:space="preserve">u daljnjem tekstu </w:t>
      </w:r>
      <w:r w:rsidRPr="00211B6A">
        <w:t>SZ/15) u vezi s čl</w:t>
      </w:r>
      <w:r>
        <w:t>ankom 94</w:t>
      </w:r>
      <w:r w:rsidRPr="00211B6A">
        <w:t xml:space="preserve">. </w:t>
      </w:r>
      <w:r>
        <w:t xml:space="preserve">stavak 1. i stavka 3. </w:t>
      </w:r>
      <w:r w:rsidRPr="00211B6A">
        <w:t>SZ/15</w:t>
      </w:r>
      <w:r>
        <w:t xml:space="preserve">. odlučiti kao u izreci ovog rješenja.    </w:t>
      </w:r>
    </w:p>
    <w:p w:rsidRDefault="008D3B2F" w:rsidP="008D3B2F" w:rsidR="008D3B2F">
      <w:pPr>
        <w:jc w:val="center"/>
        <w:rPr>
          <w:rFonts w:eastAsia="MS Mincho"/>
        </w:rPr>
      </w:pPr>
    </w:p>
    <w:p w:rsidRDefault="00A91357" w:rsidP="008D3B2F" w:rsidR="00A91357">
      <w:pPr>
        <w:jc w:val="center"/>
        <w:rPr>
          <w:rFonts w:eastAsia="MS Mincho"/>
        </w:rPr>
      </w:pPr>
    </w:p>
    <w:p w:rsidRDefault="008D3B2F" w:rsidP="008D3B2F" w:rsidR="008D3B2F">
      <w:pPr>
        <w:jc w:val="center"/>
        <w:rPr>
          <w:lang w:val="de-DE"/>
        </w:rPr>
      </w:pPr>
      <w:r w:rsidRPr="007C6B68">
        <w:rPr>
          <w:rFonts w:eastAsia="MS Mincho"/>
        </w:rPr>
        <w:t xml:space="preserve">U Rijeci, </w:t>
      </w:r>
      <w:r w:rsidR="00F408D8">
        <w:rPr>
          <w:rFonts w:eastAsia="MS Mincho"/>
        </w:rPr>
        <w:t xml:space="preserve">8. prosinca </w:t>
      </w:r>
      <w:r>
        <w:rPr>
          <w:lang w:val="de-DE"/>
        </w:rPr>
        <w:t xml:space="preserve"> </w:t>
      </w:r>
      <w:r w:rsidRPr="007C6B68">
        <w:rPr>
          <w:lang w:val="de-DE"/>
        </w:rPr>
        <w:t>201</w:t>
      </w:r>
      <w:r>
        <w:rPr>
          <w:lang w:val="de-DE"/>
        </w:rPr>
        <w:t>5</w:t>
      </w:r>
      <w:r w:rsidRPr="007C6B68">
        <w:rPr>
          <w:lang w:val="de-DE"/>
        </w:rPr>
        <w:t xml:space="preserve">.    </w:t>
      </w: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t xml:space="preserve">Stečajni sudac                                                   </w:t>
      </w:r>
    </w:p>
    <w:p w:rsidRDefault="008D3B2F" w:rsidP="008D3B2F" w:rsidR="008D3B2F" w:rsidRPr="007C6B68">
      <w:pPr>
        <w:ind w:firstLine="708" w:left="2124"/>
        <w:jc w:val="right"/>
        <w:rPr>
          <w:rFonts w:eastAsia="MS Mincho"/>
        </w:rPr>
      </w:pPr>
      <w:r w:rsidRPr="007C6B68">
        <w:rPr>
          <w:rFonts w:eastAsia="MS Mincho"/>
        </w:rPr>
        <w:t xml:space="preserve">                                             Liljana Ugrin    </w:t>
      </w:r>
    </w:p>
    <w:p w:rsidRDefault="008D3B2F" w:rsidP="008D3B2F" w:rsidR="008D3B2F" w:rsidRPr="007C6B68">
      <w:pPr>
        <w:jc w:val="right"/>
        <w:rPr>
          <w:rFonts w:eastAsia="MS Mincho"/>
        </w:rPr>
      </w:pPr>
      <w:r w:rsidRPr="007C6B68">
        <w:rPr>
          <w:rFonts w:eastAsia="MS Mincho"/>
        </w:rPr>
        <w:t xml:space="preserve"> </w:t>
      </w:r>
    </w:p>
    <w:p w:rsidRDefault="008D3B2F" w:rsidP="008D3B2F" w:rsidR="008D3B2F" w:rsidRPr="007C6B68">
      <w:pPr>
        <w:rPr>
          <w:rFonts w:eastAsia="MS Mincho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C6B68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8D3B2F" w:rsidP="008D3B2F" w:rsidR="008D3B2F" w:rsidRPr="007C6B68">
      <w:pPr>
        <w:jc w:val="both"/>
        <w:rPr>
          <w:lang w:val="hr-HR"/>
        </w:rPr>
      </w:pPr>
      <w:r w:rsidRPr="007C6B68">
        <w:rPr>
          <w:lang w:val="hr-HR"/>
        </w:rPr>
        <w:tab/>
      </w:r>
      <w:r w:rsidRPr="007C6B68">
        <w:t xml:space="preserve">Protiv ovog rješenja pravo na žalbu imaju stečajni upravitelj i svaki stečajni vjerovnik ( članka </w:t>
      </w:r>
      <w:r w:rsidR="00A91357">
        <w:t>94</w:t>
      </w:r>
      <w:r w:rsidRPr="007C6B68">
        <w:t>. stavak 5. SZ</w:t>
      </w:r>
      <w:r w:rsidR="00A91357">
        <w:t>/15</w:t>
      </w:r>
      <w:r w:rsidRPr="007C6B68">
        <w:t xml:space="preserve"> ).</w:t>
      </w:r>
      <w:r w:rsidRPr="007C6B68">
        <w:rPr>
          <w:lang w:val="hr-HR"/>
        </w:rPr>
        <w:t xml:space="preserve"> Žalba se podnosi u roku od 8 dana od dana primitka istog putem ovog suda,  u tri istovjetna primjerka. O žalbi odlučuje Visoki trgovački sud Republike Hrvatske. </w:t>
      </w: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7C6B6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D3B2F" w:rsidP="008D3B2F" w:rsidR="008D3B2F" w:rsidRPr="00F408D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08D8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F408D8" w:rsidP="008D3B2F" w:rsidR="00F408D8" w:rsidRPr="00F408D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F408D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08D8">
        <w:rPr>
          <w:rFonts w:cs="Times New Roman" w:eastAsia="MS Mincho" w:hAnsi="Times New Roman" w:ascii="Times New Roman"/>
          <w:sz w:val="24"/>
          <w:szCs w:val="24"/>
        </w:rPr>
        <w:t>Rješenje dostaviti</w:t>
      </w:r>
      <w:r w:rsidR="00A91357" w:rsidRPr="00F408D8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F408D8">
        <w:rPr>
          <w:rFonts w:cs="Times New Roman" w:eastAsia="MS Mincho" w:hAnsi="Times New Roman" w:ascii="Times New Roman"/>
          <w:sz w:val="24"/>
          <w:szCs w:val="24"/>
        </w:rPr>
        <w:t xml:space="preserve"> stečajno</w:t>
      </w:r>
      <w:r w:rsidR="00104329" w:rsidRPr="00F408D8">
        <w:rPr>
          <w:rFonts w:cs="Times New Roman" w:eastAsia="MS Mincho" w:hAnsi="Times New Roman" w:ascii="Times New Roman"/>
          <w:sz w:val="24"/>
          <w:szCs w:val="24"/>
        </w:rPr>
        <w:t>m</w:t>
      </w:r>
      <w:r w:rsidRPr="00F408D8">
        <w:rPr>
          <w:rFonts w:cs="Times New Roman" w:eastAsia="MS Mincho" w:hAnsi="Times New Roman" w:ascii="Times New Roman"/>
          <w:sz w:val="24"/>
          <w:szCs w:val="24"/>
        </w:rPr>
        <w:t xml:space="preserve"> upravitelju</w:t>
      </w:r>
    </w:p>
    <w:p w:rsidRDefault="00A91357" w:rsidP="008D3B2F" w:rsidR="008D3B2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08D8">
        <w:rPr>
          <w:rFonts w:cs="Times New Roman" w:eastAsia="MS Mincho" w:hAnsi="Times New Roman" w:ascii="Times New Roman"/>
          <w:sz w:val="24"/>
          <w:szCs w:val="24"/>
        </w:rPr>
        <w:t>Rješenje objaviti na mrežnoj stranici e-oglasne</w:t>
      </w:r>
      <w:r w:rsidR="00104329" w:rsidRPr="00F408D8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D3B2F" w:rsidRPr="00F408D8">
        <w:rPr>
          <w:rFonts w:cs="Times New Roman" w:eastAsia="MS Mincho" w:hAnsi="Times New Roman" w:ascii="Times New Roman"/>
          <w:sz w:val="24"/>
          <w:szCs w:val="24"/>
        </w:rPr>
        <w:t xml:space="preserve"> ploč</w:t>
      </w:r>
      <w:r w:rsidRPr="00F408D8">
        <w:rPr>
          <w:rFonts w:cs="Times New Roman" w:eastAsia="MS Mincho" w:hAnsi="Times New Roman" w:ascii="Times New Roman"/>
          <w:sz w:val="24"/>
          <w:szCs w:val="24"/>
        </w:rPr>
        <w:t>e</w:t>
      </w:r>
      <w:r w:rsidR="008D3B2F" w:rsidRPr="00F408D8">
        <w:rPr>
          <w:rFonts w:cs="Times New Roman" w:eastAsia="MS Mincho" w:hAnsi="Times New Roman" w:ascii="Times New Roman"/>
          <w:sz w:val="24"/>
          <w:szCs w:val="24"/>
        </w:rPr>
        <w:t xml:space="preserve"> suda</w:t>
      </w:r>
    </w:p>
    <w:p w:rsidRDefault="00F408D8" w:rsidP="008D3B2F" w:rsidR="00F408D8" w:rsidRPr="00F408D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D3B2F" w:rsidP="008D3B2F" w:rsidR="008D3B2F" w:rsidRPr="00F408D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F408D8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F408D8" w:rsidRPr="00F408D8">
        <w:rPr>
          <w:rFonts w:cs="Times New Roman" w:hAnsi="Times New Roman" w:ascii="Times New Roman"/>
          <w:sz w:val="24"/>
          <w:szCs w:val="24"/>
          <w:lang w:val="de-DE"/>
        </w:rPr>
        <w:t xml:space="preserve">8. prosinca </w:t>
      </w:r>
      <w:r w:rsidRPr="00F408D8">
        <w:rPr>
          <w:rFonts w:cs="Times New Roman" w:hAnsi="Times New Roman" w:ascii="Times New Roman"/>
          <w:sz w:val="24"/>
          <w:szCs w:val="24"/>
          <w:lang w:val="de-DE"/>
        </w:rPr>
        <w:t xml:space="preserve">2015.   </w:t>
      </w:r>
    </w:p>
    <w:p w:rsidRDefault="002C6CC0" w:rsidP="008D3B2F" w:rsidR="002C6CC0" w:rsidRPr="00F408D8">
      <w:pPr>
        <w:pStyle w:val="Obinitekst"/>
        <w:rPr>
          <w:rFonts w:cs="Times New Roman" w:hAnsi="Times New Roman" w:ascii="Times New Roman"/>
          <w:sz w:val="24"/>
          <w:szCs w:val="24"/>
        </w:rPr>
      </w:pPr>
    </w:p>
    <w:sectPr w:rsidSect="000F4554" w:rsidR="002C6CC0" w:rsidRPr="00F408D8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E5B" w:rsidR="005F3E5B">
      <w:r>
        <w:separator/>
      </w:r>
    </w:p>
  </w:endnote>
  <w:endnote w:id="0" w:type="continuationSeparator">
    <w:p w:rsidRDefault="005F3E5B" w:rsidR="005F3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 w:rsidRPr="000F4554">
    <w:pPr>
      <w:pStyle w:val="Podnoje"/>
      <w:jc w:val="center"/>
      <w:rPr>
        <w:lang w:val="hr-HR"/>
      </w:rPr>
    </w:pPr>
    <w:r>
      <w:rPr>
        <w:rStyle w:val="Brojstranice"/>
        <w:lang w:val="hr-HR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E5B" w:rsidR="005F3E5B">
      <w:r>
        <w:separator/>
      </w:r>
    </w:p>
  </w:footnote>
  <w:footnote w:id="0" w:type="continuationSeparator">
    <w:p w:rsidRDefault="005F3E5B" w:rsidR="005F3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726" w:rsidP="000F4554" w:rsidR="001F4726">
    <w:pPr>
      <w:pStyle w:val="Obinitekst"/>
      <w:jc w:val="right"/>
      <w:rPr>
        <w:rFonts w:cs="Arial" w:eastAsia="MS Mincho" w:hAnsi="Arial" w:ascii="Arial"/>
        <w:sz w:val="24"/>
      </w:rPr>
    </w:pPr>
  </w:p>
  <w:p w:rsidRDefault="001F4726" w:rsidP="00A00BA9" w:rsidR="001F4726" w:rsidRPr="008D3B2F">
    <w:pPr>
      <w:ind w:left="851"/>
      <w:jc w:val="right"/>
    </w:pPr>
    <w:r w:rsidRPr="008705A0">
      <w:rPr>
        <w:rFonts w:cs="Arial" w:hAnsi="Arial" w:ascii="Arial"/>
      </w:rPr>
      <w:t xml:space="preserve">                                                                      </w:t>
    </w:r>
    <w:r>
      <w:rPr>
        <w:rFonts w:cs="Arial" w:hAnsi="Arial" w:ascii="Arial"/>
      </w:rPr>
      <w:t xml:space="preserve">     </w:t>
    </w:r>
    <w:r w:rsidRPr="008D3B2F">
      <w:t xml:space="preserve">Posl. br. </w:t>
    </w:r>
    <w:r w:rsidR="00A00BA9" w:rsidRPr="008D3B2F">
      <w:t>7</w:t>
    </w:r>
    <w:r w:rsidRPr="008D3B2F">
      <w:t xml:space="preserve"> St-</w:t>
    </w:r>
    <w:r w:rsidR="00A00BA9" w:rsidRPr="008D3B2F">
      <w:t>88</w:t>
    </w:r>
    <w:r w:rsidRPr="008D3B2F">
      <w:t>/10-</w:t>
    </w:r>
    <w:r w:rsidR="00F408D8">
      <w:t>595</w:t>
    </w:r>
  </w:p>
  <w:p w:rsidRDefault="001F4726" w:rsidR="001F472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35FD1"/>
    <w:multiLevelType w:val="hybridMultilevel"/>
    <w:tmpl w:val="4704D458"/>
    <w:lvl w:tplc="3364D55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EFD"/>
    <w:rsid w:val="000222F0"/>
    <w:rsid w:val="00045EC9"/>
    <w:rsid w:val="00063922"/>
    <w:rsid w:val="000B4394"/>
    <w:rsid w:val="000C23D8"/>
    <w:rsid w:val="000F2018"/>
    <w:rsid w:val="000F4554"/>
    <w:rsid w:val="00104329"/>
    <w:rsid w:val="001262AE"/>
    <w:rsid w:val="001410FF"/>
    <w:rsid w:val="001C138C"/>
    <w:rsid w:val="001F4726"/>
    <w:rsid w:val="002C3BF1"/>
    <w:rsid w:val="002C6CC0"/>
    <w:rsid w:val="002C6E49"/>
    <w:rsid w:val="002D1843"/>
    <w:rsid w:val="0036104D"/>
    <w:rsid w:val="00402881"/>
    <w:rsid w:val="00446CD3"/>
    <w:rsid w:val="00455AD4"/>
    <w:rsid w:val="004C09E0"/>
    <w:rsid w:val="004C0D9A"/>
    <w:rsid w:val="004F2E85"/>
    <w:rsid w:val="00527DAF"/>
    <w:rsid w:val="00562BF3"/>
    <w:rsid w:val="005D5636"/>
    <w:rsid w:val="005E2129"/>
    <w:rsid w:val="005F2EFD"/>
    <w:rsid w:val="005F3E5B"/>
    <w:rsid w:val="006B114D"/>
    <w:rsid w:val="00756BB3"/>
    <w:rsid w:val="007A73A0"/>
    <w:rsid w:val="007B6B45"/>
    <w:rsid w:val="007C0F05"/>
    <w:rsid w:val="00812064"/>
    <w:rsid w:val="00853A58"/>
    <w:rsid w:val="00857705"/>
    <w:rsid w:val="008705A0"/>
    <w:rsid w:val="008C2D22"/>
    <w:rsid w:val="008D3B2F"/>
    <w:rsid w:val="008D5066"/>
    <w:rsid w:val="008F3EFD"/>
    <w:rsid w:val="00900DBC"/>
    <w:rsid w:val="00A00BA9"/>
    <w:rsid w:val="00A2370D"/>
    <w:rsid w:val="00A4049F"/>
    <w:rsid w:val="00A47EBC"/>
    <w:rsid w:val="00A6383F"/>
    <w:rsid w:val="00A91357"/>
    <w:rsid w:val="00AB4767"/>
    <w:rsid w:val="00AB662A"/>
    <w:rsid w:val="00AD1F2E"/>
    <w:rsid w:val="00AE388E"/>
    <w:rsid w:val="00AF5B9B"/>
    <w:rsid w:val="00B7341C"/>
    <w:rsid w:val="00BB0ABC"/>
    <w:rsid w:val="00BB4C69"/>
    <w:rsid w:val="00C0304B"/>
    <w:rsid w:val="00C40B78"/>
    <w:rsid w:val="00C5014B"/>
    <w:rsid w:val="00C83964"/>
    <w:rsid w:val="00C96A02"/>
    <w:rsid w:val="00C976CD"/>
    <w:rsid w:val="00CC7664"/>
    <w:rsid w:val="00CE1703"/>
    <w:rsid w:val="00CE1A00"/>
    <w:rsid w:val="00CF5CC5"/>
    <w:rsid w:val="00D303FA"/>
    <w:rsid w:val="00D319C5"/>
    <w:rsid w:val="00D73FAC"/>
    <w:rsid w:val="00D808F2"/>
    <w:rsid w:val="00D94BCC"/>
    <w:rsid w:val="00DC2E15"/>
    <w:rsid w:val="00DD1DFB"/>
    <w:rsid w:val="00E57EE5"/>
    <w:rsid w:val="00ED6F0B"/>
    <w:rsid w:val="00F31C63"/>
    <w:rsid w:val="00F408D8"/>
    <w:rsid w:val="00F5700B"/>
    <w:rsid w:val="00F77E17"/>
    <w:rsid w:val="00F90EDA"/>
    <w:rsid w:val="00FA7629"/>
    <w:rsid w:val="00FE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hAnsi="Garamond" w:asci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true" w:styleId="T-98-2" w:type="paragraph">
    <w:name w:val="T-9/8-2"/>
    <w:rsid w:val="00C40B78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C40B78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C40B78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756B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6BB3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A76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762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62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62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62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2" w:type="paragraph">
    <w:name w:val="Body Text 2"/>
    <w:basedOn w:val="Normal"/>
    <w:pPr>
      <w:jc w:val="both"/>
    </w:pPr>
    <w:rPr>
      <w:rFonts w:ascii="Garamond" w:hAnsi="Garamond"/>
      <w:szCs w:val="20"/>
      <w:lang w:eastAsia="hr-HR" w:val="hr-HR"/>
    </w:rPr>
  </w:style>
  <w:style w:styleId="Zaglavlje" w:type="paragraph">
    <w:name w:val="header"/>
    <w:basedOn w:val="Normal"/>
    <w:rsid w:val="000F45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F45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4554"/>
  </w:style>
  <w:style w:styleId="Uvuenotijeloteksta" w:type="paragraph">
    <w:name w:val="Body Text Indent"/>
    <w:basedOn w:val="Normal"/>
    <w:rsid w:val="007B6B45"/>
    <w:pPr>
      <w:spacing w:after="120"/>
      <w:ind w:left="283"/>
    </w:pPr>
  </w:style>
  <w:style w:customStyle="1" w:styleId="T-98-2" w:type="paragraph">
    <w:name w:val="T-9/8-2"/>
    <w:rsid w:val="00C40B78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C40B78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C40B78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756B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6BB3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A76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762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62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62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62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1622</properties:Characters>
  <properties:Lines>64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2015-12-08T13:00:00Z</dcterms:created>
  <dc:creator>name</dc:creator>
  <cp:lastModifiedBy>Tanja Fidel</cp:lastModifiedBy>
  <cp:lastPrinted>2015-09-15T12:19:00Z</cp:lastPrinted>
  <dcterms:modified xmlns:xsi="http://www.w3.org/2001/XMLSchema-instance" xsi:type="dcterms:W3CDTF">2015-12-08T13:03:00Z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