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1c5d661" w14:textId="1c5d661">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282158">
        <w:t>1725</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C97C4C" w:rsidR="00C97C4C">
        <w:t>ARBOLINE j.d.o.o.</w:t>
      </w:r>
      <w:r w:rsidR="001D32D5">
        <w:t xml:space="preserve">, Zagreb, </w:t>
      </w:r>
      <w:r w:rsidR="00C97C4C">
        <w:t>Slavenskog 1</w:t>
      </w:r>
      <w:r w:rsidR="00654267">
        <w:t>,</w:t>
      </w:r>
      <w:r w:rsidRPr="009F28D5" w:rsidR="00D9267E">
        <w:t xml:space="preserve"> OIB </w:t>
      </w:r>
      <w:r w:rsidRPr="00C97C4C" w:rsidR="00C97C4C">
        <w:t>22067756618</w:t>
      </w:r>
      <w:r w:rsidRPr="009F28D5" w:rsidR="00D9267E">
        <w:t>,</w:t>
      </w:r>
      <w:r w:rsidRPr="009F28D5" w:rsidR="00F65036">
        <w:t xml:space="preserve"> </w:t>
      </w:r>
      <w:r w:rsidRPr="009F28D5" w:rsidR="000A2CA0">
        <w:t xml:space="preserve">dana </w:t>
      </w:r>
      <w:r w:rsidR="00C97C4C">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C97C4C" w:rsidR="00C97C4C">
        <w:t>ARBOLINE j.d.o.o.</w:t>
      </w:r>
      <w:r w:rsidR="00C97C4C">
        <w:t>, Zagreb, Slavenskog 1,</w:t>
      </w:r>
      <w:r w:rsidRPr="009F28D5" w:rsidR="00C97C4C">
        <w:t xml:space="preserve"> OIB </w:t>
      </w:r>
      <w:r w:rsidRPr="00C97C4C" w:rsidR="00C97C4C">
        <w:t>22067756618</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C97C4C" w:rsidR="00C97C4C">
        <w:t>ARBOLINE j.d.o.o.</w:t>
      </w:r>
      <w:r w:rsidR="00C97C4C">
        <w:t>, Zagreb, Slavenskog 1,</w:t>
      </w:r>
      <w:r w:rsidRPr="009F28D5" w:rsidR="00C97C4C">
        <w:t xml:space="preserve"> OIB </w:t>
      </w:r>
      <w:r w:rsidRPr="00C97C4C" w:rsidR="00C97C4C">
        <w:t>22067756618</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C97C4C">
      <w:pPr>
        <w:jc w:val="both"/>
        <w:rPr>
          <w:b/>
        </w:rPr>
      </w:pPr>
      <w:r>
        <w:rPr>
          <w:b/>
        </w:rPr>
        <w:t>22</w:t>
      </w:r>
      <w:r w:rsidR="00053880">
        <w:rPr>
          <w:b/>
        </w:rPr>
        <w:t>. listopada</w:t>
      </w:r>
      <w:r w:rsidR="009F28D5">
        <w:rPr>
          <w:b/>
        </w:rPr>
        <w:t xml:space="preserve"> </w:t>
      </w:r>
      <w:r w:rsidR="00B602B5">
        <w:rPr>
          <w:b/>
        </w:rPr>
        <w:t>201</w:t>
      </w:r>
      <w:r w:rsidR="009F28D5">
        <w:rPr>
          <w:b/>
        </w:rPr>
        <w:t>9</w:t>
      </w:r>
      <w:r w:rsidRPr="00C254D4" w:rsidR="000A2CA0">
        <w:rPr>
          <w:b/>
        </w:rPr>
        <w:t xml:space="preserve">. godine u </w:t>
      </w:r>
      <w:r w:rsidR="004628ED">
        <w:rPr>
          <w:b/>
        </w:rPr>
        <w:t>10</w:t>
      </w:r>
      <w:r w:rsidR="00D95D09">
        <w:rPr>
          <w:b/>
        </w:rPr>
        <w:t>,</w:t>
      </w:r>
      <w:r>
        <w:rPr>
          <w:b/>
        </w:rPr>
        <w:t>0</w:t>
      </w:r>
      <w:r w:rsidR="00D95D09">
        <w:rPr>
          <w:b/>
        </w:rPr>
        <w:t>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DA3EFB" w:rsidP="00F8531A" w:rsidRDefault="000A2CA0">
      <w:r w:rsidRPr="00C254D4">
        <w:t>- dužnik</w:t>
      </w:r>
      <w:r w:rsidRPr="00BC4823" w:rsidR="00BC4823">
        <w:t xml:space="preserve"> </w:t>
      </w:r>
      <w:r w:rsidRPr="00C97C4C" w:rsidR="00C97C4C">
        <w:t>ARBOLINE j.d.o.o.</w:t>
      </w:r>
      <w:r w:rsidR="00C97C4C">
        <w:t>, Zagreb, Slavenskog 1</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C97C4C">
        <w:t>Ružica Stipić</w:t>
      </w:r>
    </w:p>
    <w:p w:rsidR="000A2CA0" w:rsidP="000A2CA0" w:rsidRDefault="000A2CA0">
      <w:r w:rsidRPr="004E2A47">
        <w:t>- FINA</w:t>
      </w:r>
    </w:p>
    <w:p w:rsidR="004110EA" w:rsidP="000A2CA0" w:rsidRDefault="00053880">
      <w:r>
        <w:t>- Erste &amp; Steiermärkische Bank d.d. Rijeka.</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053880">
        <w:t>1</w:t>
      </w:r>
      <w:r w:rsidR="00C97C4C">
        <w:t>9</w:t>
      </w:r>
      <w:r w:rsidR="00053880">
        <w:t>. srpnja</w:t>
      </w:r>
      <w:r w:rsidR="000F5B06">
        <w:t xml:space="preserve"> 201</w:t>
      </w:r>
      <w:r w:rsidR="00AC0328">
        <w:t>9</w:t>
      </w:r>
      <w:r w:rsidRPr="00C254D4">
        <w:t>. prijedlog za otvaranje stečajnog postupka nad dužnikom</w:t>
      </w:r>
      <w:r w:rsidR="000E2903">
        <w:t xml:space="preserve"> </w:t>
      </w:r>
      <w:r w:rsidRPr="00C97C4C" w:rsidR="00C97C4C">
        <w:t>ARBOLINE j.d.o.o.</w:t>
      </w:r>
      <w:r w:rsidR="00C97C4C">
        <w:t>, Zagreb, Slavenskog 1,</w:t>
      </w:r>
      <w:r w:rsidRPr="009F28D5" w:rsidR="00C97C4C">
        <w:t xml:space="preserve"> OIB </w:t>
      </w:r>
      <w:r w:rsidRPr="00C97C4C" w:rsidR="00C97C4C">
        <w:t>22067756618</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53880">
        <w:t>1</w:t>
      </w:r>
      <w:r w:rsidR="00C97C4C">
        <w:t>5</w:t>
      </w:r>
      <w:r w:rsidR="00053880">
        <w:t>.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C97C4C">
        <w:t>43.461,69</w:t>
      </w:r>
      <w:r w:rsidR="000518E3">
        <w:t xml:space="preserve"> kn, te da dužnik ima </w:t>
      </w:r>
      <w:r w:rsidR="00C97C4C">
        <w:t>dvoje zaposlenih</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053880">
        <w:t>Erste &amp; Steiermärkische Bank d.d</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C97C4C">
        <w:t>15</w:t>
      </w:r>
      <w:r w:rsidR="00053880">
        <w:t>. srpnja</w:t>
      </w:r>
      <w:r w:rsidR="00D753EE">
        <w:t xml:space="preserve"> 2019</w:t>
      </w:r>
      <w:r>
        <w:t>. ima zaplijenjena novčana sredstva u iznosu od</w:t>
      </w:r>
      <w:r w:rsidR="003A03C9">
        <w:t xml:space="preserve"> </w:t>
      </w:r>
      <w:r w:rsidR="00C97C4C">
        <w:t>5.000</w:t>
      </w:r>
      <w:r w:rsidR="006349F7">
        <w:t xml:space="preserve">,00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lastRenderedPageBreak/>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C97C4C">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95D09" w:rsidP="005058C0" w:rsidRDefault="00D753EE">
      <w:pPr>
        <w:tabs>
          <w:tab w:val="left" w:pos="6900"/>
        </w:tabs>
      </w:pPr>
      <w:r>
        <w:t xml:space="preserve">1. </w:t>
      </w:r>
      <w:r w:rsidRPr="00C97C4C" w:rsidR="00C97C4C">
        <w:t>ARBOLINE j.d.o.o.</w:t>
      </w:r>
      <w:r w:rsidR="00C97C4C">
        <w:t>, Zagreb, Slavenskog 1</w:t>
      </w:r>
    </w:p>
    <w:p w:rsidRPr="00205F2D" w:rsidR="00D753EE" w:rsidP="005058C0" w:rsidRDefault="00D753EE">
      <w:pPr>
        <w:tabs>
          <w:tab w:val="left" w:pos="6900"/>
        </w:tabs>
      </w:pPr>
      <w:r>
        <w:t xml:space="preserve">2. </w:t>
      </w:r>
      <w:r w:rsidR="00C97C4C">
        <w:t>Ružica Stipić, Zagreb, Cenkovečka 1</w:t>
      </w:r>
    </w:p>
    <w:p w:rsidRPr="00205F2D" w:rsidR="00D753EE" w:rsidP="005058C0" w:rsidRDefault="00D753EE">
      <w:pPr>
        <w:tabs>
          <w:tab w:val="left" w:pos="6900"/>
        </w:tabs>
      </w:pPr>
      <w:r w:rsidRPr="00205F2D">
        <w:t>3. FINA, Zagreb, Ulica grada Vukovara 70</w:t>
      </w:r>
    </w:p>
    <w:p w:rsidRPr="00205F2D" w:rsidR="001D32D5" w:rsidP="005058C0" w:rsidRDefault="00D753EE">
      <w:pPr>
        <w:tabs>
          <w:tab w:val="left" w:pos="6900"/>
        </w:tabs>
      </w:pPr>
      <w:r w:rsidRPr="00205F2D">
        <w:t xml:space="preserve">4. </w:t>
      </w:r>
      <w:r w:rsidR="001D32D5">
        <w:t>Erste &amp; Steiermärkische bank d.d., Rijeka, Jadranski trg 3/a</w:t>
      </w:r>
    </w:p>
    <w:p w:rsidRPr="00205F2D" w:rsidR="00D753EE" w:rsidP="005058C0" w:rsidRDefault="00C97C4C">
      <w:pPr>
        <w:tabs>
          <w:tab w:val="left" w:pos="6900"/>
        </w:tabs>
      </w:pPr>
      <w:r>
        <w:t>5</w:t>
      </w:r>
      <w:r w:rsidRPr="00205F2D" w:rsidR="00D753EE">
        <w:t>.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0745D" w:rsidRDefault="0050745D">
      <w:r>
        <w:separator/>
      </w:r>
    </w:p>
  </w:endnote>
  <w:endnote w:type="continuationSeparator" w:id="0">
    <w:p w:rsidR="0050745D" w:rsidRDefault="0050745D">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0745D" w:rsidRDefault="0050745D">
      <w:r>
        <w:separator/>
      </w:r>
    </w:p>
  </w:footnote>
  <w:footnote w:type="continuationSeparator" w:id="0">
    <w:p w:rsidR="0050745D" w:rsidRDefault="0050745D">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93AD8">
      <w:rPr>
        <w:rStyle w:val="Brojstranice"/>
        <w:noProof/>
      </w:rPr>
      <w:t>3</w:t>
    </w:r>
    <w:r>
      <w:rPr>
        <w:rStyle w:val="Brojstranice"/>
      </w:rPr>
      <w:fldChar w:fldCharType="end"/>
    </w:r>
  </w:p>
  <w:p w:rsidR="00874E6C" w:rsidP="00CE1F46" w:rsidRDefault="00CE1F46">
    <w:pPr>
      <w:pStyle w:val="Zaglavlje"/>
      <w:jc w:val="right"/>
    </w:pPr>
    <w:r>
      <w:t>4 St-</w:t>
    </w:r>
    <w:r w:rsidR="00990634">
      <w:t>1</w:t>
    </w:r>
    <w:r w:rsidR="00282158">
      <w:t>725</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3880"/>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A55E4"/>
    <w:rsid w:val="001B4237"/>
    <w:rsid w:val="001C4DEC"/>
    <w:rsid w:val="001D204D"/>
    <w:rsid w:val="001D32D5"/>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2158"/>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570D"/>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0745D"/>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B7ABF"/>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93AD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77096"/>
    <w:rsid w:val="00990634"/>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40C94"/>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97C4C"/>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2814"/>
    <w:rsid w:val="00D95D09"/>
    <w:rsid w:val="00D97EE4"/>
    <w:rsid w:val="00DA3EFB"/>
    <w:rsid w:val="00DA62AF"/>
    <w:rsid w:val="00DA7D3D"/>
    <w:rsid w:val="00DB7D22"/>
    <w:rsid w:val="00DC2E39"/>
    <w:rsid w:val="00DC75CE"/>
    <w:rsid w:val="00DD08C3"/>
    <w:rsid w:val="00DD2306"/>
    <w:rsid w:val="00DE04B4"/>
    <w:rsid w:val="00DF6CB0"/>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793AD8"/>
    <w:rPr>
      <w:color w:val="808080"/>
      <w:bdr w:val="none" w:color="auto" w:sz="0" w:space="0"/>
      <w:shd w:val="clear" w:color="auto" w:fill="auto"/>
    </w:rPr>
  </w:style>
  <w:style w:type="character" w:styleId="eSPISCCParagraphDefaultFont" w:customStyle="true">
    <w:name w:val="eSPIS_CC_Paragraph Default Font"/>
    <w:basedOn w:val="Zadanifontodlomka"/>
    <w:rsid w:val="00793AD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93AD8"/>
    <w:rPr>
      <w:bdr w:val="none" w:color="auto" w:sz="0" w:space="0"/>
      <w:shd w:val="clear" w:color="auto" w:fill="FFFFCC"/>
      <w:lang w:val="hr-HR"/>
    </w:rPr>
  </w:style>
  <w:style w:type="character" w:styleId="PozadinaSvijetloCrvena" w:customStyle="true">
    <w:name w:val="Pozadina_SvijetloCrvena"/>
    <w:basedOn w:val="eSPISCCParagraphDefaultFont"/>
    <w:rsid w:val="00793AD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93AD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93AD8"/>
    <w:rPr>
      <w:color w:val="808080"/>
      <w:bdr w:color="auto" w:space="0" w:sz="0" w:val="none"/>
      <w:shd w:color="auto" w:fill="auto" w:val="clear"/>
    </w:rPr>
  </w:style>
  <w:style w:customStyle="1" w:styleId="eSPISCCParagraphDefaultFont" w:type="character">
    <w:name w:val="eSPIS_CC_Paragraph Default Font"/>
    <w:basedOn w:val="Zadanifontodlomka"/>
    <w:rsid w:val="00793A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3AD8"/>
    <w:rPr>
      <w:bdr w:color="auto" w:space="0" w:sz="0" w:val="none"/>
      <w:shd w:color="auto" w:fill="FFFFCC" w:val="clear"/>
      <w:lang w:val="hr-HR"/>
    </w:rPr>
  </w:style>
  <w:style w:customStyle="1" w:styleId="PozadinaSvijetloCrvena" w:type="character">
    <w:name w:val="Pozadina_SvijetloCrvena"/>
    <w:basedOn w:val="eSPISCCParagraphDefaultFont"/>
    <w:rsid w:val="00793A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3AD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1725</izvorni_sadrzaj>
    <derivirana_varijabla naziv="DomainObject.Predmet.Broj_1">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2019.</izvorni_sadrzaj>
    <derivirana_varijabla naziv="DomainObject.Predmet.DatumOsnivanja_1">22.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St-1725/2019</izvorni_sadrzaj>
    <derivirana_varijabla naziv="DomainObject.Predmet.OznakaBroj_1">St-1725/2019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ARBOLINE jednostavno društvo s ograničenom odgovornošću za proizvodnju, trgovinu i usluge</izvorni_sadrzaj>
    <derivirana_varijabla naziv="DomainObject.Predmet.ProtustrankaFormated_1">  ARBOLINE jednostavno društvo s ograničenom odgovornošću za proizvodnju, trgovinu i usluge</derivirana_varijabla>
  </DomainObject.Predmet.ProtustrankaFormated>
  <DomainObject.Predmet.ProtustrankaFormatedOIB>
    <izvorni_sadrzaj>  ARBOLINE jednostavno društvo s ograničenom odgovornošću za proizvodnju, trgovinu i usluge, OIB 22067756618</izvorni_sadrzaj>
    <derivirana_varijabla naziv="DomainObject.Predmet.ProtustrankaFormatedOIB_1">  ARBOLINE jednostavno društvo s ograničenom odgovornošću za proizvodnju, trgovinu i usluge, OIB 22067756618</derivirana_varijabla>
  </DomainObject.Predmet.ProtustrankaFormatedOIB>
  <DomainObject.Predmet.ProtustrankaFormatedWithAdress>
    <izvorni_sadrzaj> ARBOLINE jednostavno društvo s ograničenom odgovornošću za proizvodnju, trgovinu i usluge, Slavenskog 1, 10000 Zagreb</izvorni_sadrzaj>
    <derivirana_varijabla naziv="DomainObject.Predmet.ProtustrankaFormatedWithAdress_1"> ARBOLINE jednostavno društvo s ograničenom odgovornošću za proizvodnju, trgovinu i usluge, Slavenskog 1, 10000 Zagreb</derivirana_varijabla>
  </DomainObject.Predmet.ProtustrankaFormatedWithAdress>
  <DomainObject.Predmet.ProtustrankaFormatedWithAdressOIB>
    <izvorni_sadrzaj> ARBOLINE jednostavno društvo s ograničenom odgovornošću za proizvodnju, trgovinu i usluge, OIB 22067756618, Slavenskog 1, 10000 Zagreb</izvorni_sadrzaj>
    <derivirana_varijabla naziv="DomainObject.Predmet.ProtustrankaFormatedWithAdressOIB_1"> ARBOLINE jednostavno društvo s ograničenom odgovornošću za proizvodnju, trgovinu i usluge, OIB 22067756618, Slavenskog 1, 10000 Zagreb</derivirana_varijabla>
  </DomainObject.Predmet.ProtustrankaFormatedWithAdressOIB>
  <DomainObject.Predmet.ProtustrankaWithAdress>
    <izvorni_sadrzaj>ARBOLINE jednostavno društvo s ograničenom odgovornošću za proizvodnju, trgovinu i usluge Slavenskog 1, 10000 Zagreb</izvorni_sadrzaj>
    <derivirana_varijabla naziv="DomainObject.Predmet.ProtustrankaWithAdress_1">ARBOLINE jednostavno društvo s ograničenom odgovornošću za proizvodnju, trgovinu i usluge Slavenskog 1, 10000 Zagreb</derivirana_varijabla>
  </DomainObject.Predmet.ProtustrankaWithAdress>
  <DomainObject.Predmet.ProtustrankaWithAdressOIB>
    <izvorni_sadrzaj>ARBOLINE jednostavno društvo s ograničenom odgovornošću za proizvodnju, trgovinu i usluge, OIB 22067756618, Slavenskog 1, 10000 Zagreb</izvorni_sadrzaj>
    <derivirana_varijabla naziv="DomainObject.Predmet.ProtustrankaWithAdressOIB_1">ARBOLINE jednostavno društvo s ograničenom odgovornošću za proizvodnju, trgovinu i usluge, OIB 22067756618, Slavenskog 1, 10000 Zagreb</derivirana_varijabla>
  </DomainObject.Predmet.ProtustrankaWithAdressOIB>
  <DomainObject.Predmet.ProtustrankaNazivFormated>
    <izvorni_sadrzaj>ARBOLINE jednostavno društvo s ograničenom odgovornošću za proizvodnju, trgovinu i usluge</izvorni_sadrzaj>
    <derivirana_varijabla naziv="DomainObject.Predmet.ProtustrankaNazivFormated_1">ARBOLINE jednostavno društvo s ograničenom odgovornošću za proizvodnju, trgovinu i usluge</derivirana_varijabla>
  </DomainObject.Predmet.ProtustrankaNazivFormated>
  <DomainObject.Predmet.ProtustrankaNazivFormatedOIB>
    <izvorni_sadrzaj>ARBOLINE jednostavno društvo s ograničenom odgovornošću za proizvodnju, trgovinu i usluge, OIB 22067756618</izvorni_sadrzaj>
    <derivirana_varijabla naziv="DomainObject.Predmet.ProtustrankaNazivFormatedOIB_1">ARBOLINE jednostavno društvo s ograničenom odgovornošću za proizvodnju, trgovinu i usluge, OIB 22067756618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ARBOLINE jednostavno društvo s ograničenom odgovornošću za proizvodnju, trgovinu i usluge</item>
    </izvorni_sadrzaj>
    <derivirana_varijabla naziv="DomainObject.Predmet.ProtuStrankaListFormated_1">
      <item>ARBOLINE jednostavno društvo s ograničenom odgovornošću za proizvodnju, trgovinu i usluge</item>
    </derivirana_varijabla>
  </DomainObject.Predmet.ProtuStrankaListFormated>
  <DomainObject.Predmet.ProtuStrankaListFormatedOIB>
    <izvorni_sadrzaj>
      <item>ARBOLINE jednostavno društvo s ograničenom odgovornošću za proizvodnju, trgovinu i usluge, OIB 22067756618</item>
    </izvorni_sadrzaj>
    <derivirana_varijabla naziv="DomainObject.Predmet.ProtuStrankaListFormatedOIB_1">
      <item>ARBOLINE jednostavno društvo s ograničenom odgovornošću za proizvodnju, trgovinu i usluge, OIB 22067756618</item>
    </derivirana_varijabla>
  </DomainObject.Predmet.ProtuStrankaListFormatedOIB>
  <DomainObject.Predmet.ProtuStrankaListFormatedWithAdress>
    <izvorni_sadrzaj>
      <item>ARBOLINE jednostavno društvo s ograničenom odgovornošću za proizvodnju, trgovinu i usluge, Slavenskog 1, 10000 Zagreb</item>
    </izvorni_sadrzaj>
    <derivirana_varijabla naziv="DomainObject.Predmet.ProtuStrankaListFormatedWithAdress_1">
      <item>ARBOLINE jednostavno društvo s ograničenom odgovornošću za proizvodnju, trgovinu i usluge, Slavenskog 1, 10000 Zagreb</item>
    </derivirana_varijabla>
  </DomainObject.Predmet.ProtuStrankaListFormatedWithAdress>
  <DomainObject.Predmet.ProtuStrankaListFormatedWithAdressOIB>
    <izvorni_sadrzaj>
      <item>ARBOLINE jednostavno društvo s ograničenom odgovornošću za proizvodnju, trgovinu i usluge, OIB 22067756618, Slavenskog 1, 10000 Zagreb</item>
    </izvorni_sadrzaj>
    <derivirana_varijabla naziv="DomainObject.Predmet.ProtuStrankaListFormatedWithAdressOIB_1">
      <item>ARBOLINE jednostavno društvo s ograničenom odgovornošću za proizvodnju, trgovinu i usluge, OIB 22067756618, Slavenskog 1, 10000 Zagreb</item>
    </derivirana_varijabla>
  </DomainObject.Predmet.ProtuStrankaListFormatedWithAdressOIB>
  <DomainObject.Predmet.ProtuStrankaListNazivFormated>
    <izvorni_sadrzaj>
      <item>ARBOLINE jednostavno društvo s ograničenom odgovornošću za proizvodnju, trgovinu i usluge</item>
    </izvorni_sadrzaj>
    <derivirana_varijabla naziv="DomainObject.Predmet.ProtuStrankaListNazivFormated_1">
      <item>ARBOLINE jednostavno društvo s ograničenom odgovornošću za proizvodnju, trgovinu i usluge</item>
    </derivirana_varijabla>
  </DomainObject.Predmet.ProtuStrankaListNazivFormated>
  <DomainObject.Predmet.ProtuStrankaListNazivFormatedOIB>
    <izvorni_sadrzaj>
      <item>ARBOLINE jednostavno društvo s ograničenom odgovornošću za proizvodnju, trgovinu i usluge, OIB 22067756618</item>
    </izvorni_sadrzaj>
    <derivirana_varijabla naziv="DomainObject.Predmet.ProtuStrankaListNazivFormatedOIB_1">
      <item>ARBOLINE jednostavno društvo s ograničenom odgovornošću za proizvodnju, trgovinu i usluge, OIB 22067756618</item>
    </derivirana_varijabla>
  </DomainObject.Predmet.ProtuStrankaListNazivFormatedOIB>
  <DomainObject.Predmet.OstaliListFormated>
    <izvorni_sadrzaj>
      <item>Ružica Stipić</item>
    </izvorni_sadrzaj>
    <derivirana_varijabla naziv="DomainObject.Predmet.OstaliListFormated_1">
      <item>Ružica Stipić</item>
    </derivirana_varijabla>
  </DomainObject.Predmet.OstaliListFormated>
  <DomainObject.Predmet.OstaliListFormatedOIB>
    <izvorni_sadrzaj>
      <item>Ružica Stipić, OIB 48521290745</item>
    </izvorni_sadrzaj>
    <derivirana_varijabla naziv="DomainObject.Predmet.OstaliListFormatedOIB_1">
      <item>Ružica Stipić, OIB 48521290745</item>
    </derivirana_varijabla>
  </DomainObject.Predmet.OstaliListFormatedOIB>
  <DomainObject.Predmet.OstaliListFormatedWithAdress>
    <izvorni_sadrzaj>
      <item>Ružica Stipić, Cenkovečka Ulica 1, 10000 Zagreb</item>
    </izvorni_sadrzaj>
    <derivirana_varijabla naziv="DomainObject.Predmet.OstaliListFormatedWithAdress_1">
      <item>Ružica Stipić, Cenkovečka Ulica 1, 10000 Zagreb</item>
    </derivirana_varijabla>
  </DomainObject.Predmet.OstaliListFormatedWithAdress>
  <DomainObject.Predmet.OstaliListFormatedWithAdressOIB>
    <izvorni_sadrzaj>
      <item>Ružica Stipić, OIB 48521290745, Cenkovečka Ulica 1, 10000 Zagreb</item>
    </izvorni_sadrzaj>
    <derivirana_varijabla naziv="DomainObject.Predmet.OstaliListFormatedWithAdressOIB_1">
      <item>Ružica Stipić, OIB 48521290745, Cenkovečka Ulica 1, 10000 Zagreb</item>
    </derivirana_varijabla>
  </DomainObject.Predmet.OstaliListFormatedWithAdressOIB>
  <DomainObject.Predmet.OstaliListNazivFormated>
    <izvorni_sadrzaj>
      <item>Ružica Stipić</item>
    </izvorni_sadrzaj>
    <derivirana_varijabla naziv="DomainObject.Predmet.OstaliListNazivFormated_1">
      <item>Ružica Stipić</item>
    </derivirana_varijabla>
  </DomainObject.Predmet.OstaliListNazivFormated>
  <DomainObject.Predmet.OstaliListNazivFormatedOIB>
    <izvorni_sadrzaj>
      <item>Ružica Stipić, OIB 48521290745</item>
    </izvorni_sadrzaj>
    <derivirana_varijabla naziv="DomainObject.Predmet.OstaliListNazivFormatedOIB_1">
      <item>Ružica Stipić, OIB 48521290745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ARBOLINE jednostavno društvo s ograničenom odgovornošću za proizvodnju, trgovinu i usluge</izvorni_sadrzaj>
    <derivirana_varijabla naziv="DomainObject.Predmet.ProtustrankaIDrugi_1">ARBOLINE jednostavno društvo s ograničenom odgovornošću za proizvodnju,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ARBOLINE jednostavno društvo s ograničenom odgovornošću za proizvodnju, trgovinu i usluge, OIB 22067756618, Slavenskog 1, 10000 Zagreb</izvorni_sadrzaj>
    <derivirana_varijabla naziv="DomainObject.Predmet.ProtustrankaIDrugiAdressOIB_1">ARBOLINE jednostavno društvo s ograničenom odgovornošću za proizvodnju, trgovinu i usluge, OIB 22067756618, Slavenskog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ARBOLINE jednostavno društvo s ograničenom odgovornošću za proizvodnju, trgovinu i usluge</item>
      <item>Ružica Stipić</item>
    </izvorni_sadrzaj>
    <derivirana_varijabla naziv="DomainObject.Predmet.SudioniciListNaziv_1">
      <item>FINA Regionalni centar Zagreb</item>
      <item>ARBOLINE jednostavno društvo s ograničenom odgovornošću za proizvodnju, trgovinu i usluge</item>
      <item>Ružica Stipić</item>
    </derivirana_varijabla>
  </DomainObject.Predmet.SudioniciListNaziv>
  <DomainObject.Predmet.SudioniciListAdressOIB>
    <izvorni_sadrzaj>
      <item>FINA Regionalni centar Zagreb, OIB 85821130368, Trg svibanjskih žrtava 1995. 1,10000 Zagreb</item>
      <item>ARBOLINE jednostavno društvo s ograničenom odgovornošću za proizvodnju, trgovinu i usluge, OIB 22067756618, Slavenskog 1,10000 Zagreb</item>
      <item>Ružica Stipić, OIB 48521290745, Cenkovečka Ulica 1,10000 Zagreb</item>
    </izvorni_sadrzaj>
    <derivirana_varijabla naziv="DomainObject.Predmet.SudioniciListAdressOIB_1">
      <item>FINA Regionalni centar Zagreb, OIB 85821130368, Trg svibanjskih žrtava 1995. 1,10000 Zagreb</item>
      <item>ARBOLINE jednostavno društvo s ograničenom odgovornošću za proizvodnju, trgovinu i usluge, OIB 22067756618, Slavenskog 1,10000 Zagreb</item>
      <item>Ružica Stipić, OIB 48521290745, Cenkovečka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22067756618</item>
      <item>, OIB 48521290745</item>
    </izvorni_sadrzaj>
    <derivirana_varijabla naziv="DomainObject.Predmet.SudioniciListNazivOIB_1">
      <item>, OIB 85821130368</item>
      <item>, OIB 22067756618</item>
      <item>, OIB 48521290745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020223-1301-426B-8239-61CD1BFAC7F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981</properties:Words>
  <properties:Characters>5183</properties:Characters>
  <properties:Lines>135</properties:Lines>
  <properties:Paragraphs>62</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2019-09-09T13:33:00Z</dcterms:created>
  <dc:creator>gboljkovac</dc:creator>
  <cp:lastModifiedBy>Renata Klokočki</cp:lastModifiedBy>
  <cp:lastPrinted>2019-09-13T05:54:00Z</cp:lastPrinted>
  <dcterms:modified xmlns:xsi="http://www.w3.org/2001/XMLSchema-instance" xsi:type="dcterms:W3CDTF">2019-09-13T05:54:00Z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SZ-a--St-1725-19-ERSTE.docx)</vt:lpwstr>
  </prop:property>
  <prop:property fmtid="{D5CDD505-2E9C-101B-9397-08002B2CF9AE}" pid="4" name="CC_coloring">
    <vt:bool>false</vt:bool>
  </prop:property>
  <prop:property fmtid="{D5CDD505-2E9C-101B-9397-08002B2CF9AE}" pid="5" name="BrojStranica">
    <vt:i4>3</vt:i4>
  </prop:property>
</prop:Properties>
</file>