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058b" w14:paraId="735058b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CC2473">
        <w:t>1412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CC2473">
        <w:t>družnica Osijek</w:t>
      </w:r>
      <w:r>
        <w:t xml:space="preserve">, </w:t>
      </w:r>
      <w:proofErr w:type="spellStart"/>
      <w:r>
        <w:t>L.Jagera</w:t>
      </w:r>
      <w:proofErr w:type="spellEnd"/>
      <w:r>
        <w:t xml:space="preserve"> 3, za pokretanje skraćenog s</w:t>
      </w:r>
      <w:r w:rsidR="00F8369F">
        <w:t>tečajnog postupka  nad dužnikom</w:t>
      </w:r>
      <w:r>
        <w:t xml:space="preserve"> </w:t>
      </w:r>
      <w:r w:rsidR="00CC2473">
        <w:t>GLAMUR</w:t>
      </w:r>
      <w:r w:rsidR="00462223" w:rsidRPr="00462223">
        <w:t xml:space="preserve"> d.o.o.</w:t>
      </w:r>
      <w:r w:rsidR="00CC2473">
        <w:t xml:space="preserve"> za uslužne djelatnosti, Vinkovci, Marije Jurić Zagorke 22</w:t>
      </w:r>
      <w:r w:rsidR="00462223">
        <w:t>,</w:t>
      </w:r>
      <w:r w:rsidR="00CC2473">
        <w:t xml:space="preserve"> </w:t>
      </w:r>
      <w:r>
        <w:t>MBS</w:t>
      </w:r>
      <w:r w:rsidR="00CC2473">
        <w:t>: 030112920</w:t>
      </w:r>
      <w:r>
        <w:t>, OIB</w:t>
      </w:r>
      <w:r w:rsidR="00CC2473">
        <w:t>: 26020251255</w:t>
      </w:r>
      <w:r>
        <w:t xml:space="preserve">, temeljem članka 430. Stečajnog zakona ( „Narodne novine“ 71/15), dana </w:t>
      </w:r>
      <w:r w:rsidR="00CC2473">
        <w:t xml:space="preserve">2.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C2473" w:rsidRPr="00CC2473">
        <w:t>GLAMUR d.o.o. za uslužne djelatnosti, Vinkovci, Marije Jurić Zagorke 22, MBS: 030112920, OIB: 26020251255</w:t>
      </w:r>
      <w:r>
        <w:t xml:space="preserve">, iznosi </w:t>
      </w:r>
      <w:r w:rsidR="00CC2473">
        <w:t>9.450,00</w:t>
      </w:r>
      <w:r>
        <w:t xml:space="preserve"> kn.</w:t>
      </w:r>
    </w:p>
    <w:p w:rsidRDefault="006B0EC5" w:rsidP="00F2165F" w:rsidR="006B0EC5">
      <w:pPr>
        <w:ind w:left="708"/>
        <w:jc w:val="both"/>
      </w:pPr>
      <w:r>
        <w:t xml:space="preserve">II Pozivaju se osobe ovlaštene za zastupanje dužnika </w:t>
      </w:r>
      <w:r w:rsidR="00CC2473" w:rsidRPr="00CC2473">
        <w:t xml:space="preserve">Ivan </w:t>
      </w:r>
      <w:proofErr w:type="spellStart"/>
      <w:r w:rsidR="00CC2473" w:rsidRPr="00CC2473">
        <w:t>Jozinović</w:t>
      </w:r>
      <w:proofErr w:type="spellEnd"/>
      <w:r w:rsidR="00CC2473" w:rsidRPr="00CC2473">
        <w:t>, Vinkovci, Marije Jurić Zagorke 22, OIB: 80423671803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C2473">
        <w:t>1412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CC2473">
        <w:t>2.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CC2473">
        <w:t>13/11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759" w:rsidR="00862759">
      <w:r>
        <w:separator/>
      </w:r>
    </w:p>
  </w:endnote>
  <w:endnote w:id="0" w:type="continuationSeparator">
    <w:p w:rsidRDefault="00862759" w:rsidR="00862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759" w:rsidR="00862759">
      <w:r>
        <w:separator/>
      </w:r>
    </w:p>
  </w:footnote>
  <w:footnote w:id="0" w:type="continuationSeparator">
    <w:p w:rsidRDefault="00862759" w:rsidR="00862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6275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C2473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C6355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69F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St-1412/2017</izvorni_sadrzaj>
    <derivirana_varijabla naziv="DomainObject.Predmet.OznakaBroj_1">St-1412/2017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GLAMUR društvo s ograničenom odgovornošću za uslužne djelatnosti</izvorni_sadrzaj>
    <derivirana_varijabla naziv="DomainObject.Predmet.ProtustrankaFormated_1">  GLAMUR društvo s ograničenom odgovornošću za uslužne djelatnosti</derivirana_varijabla>
  </DomainObject.Predmet.ProtustrankaFormated>
  <DomainObject.Predmet.ProtustrankaFormatedOIB>
    <izvorni_sadrzaj>  GLAMUR društvo s ograničenom odgovornošću za uslužne djelatnosti, OIB 26020251255</izvorni_sadrzaj>
    <derivirana_varijabla naziv="DomainObject.Predmet.ProtustrankaFormatedOIB_1">  GLAMUR društvo s ograničenom odgovornošću za uslužne djelatnosti, OIB 26020251255</derivirana_varijabla>
  </DomainObject.Predmet.ProtustrankaFormatedOIB>
  <DomainObject.Predmet.ProtustrankaFormatedWithAdress>
    <izvorni_sadrzaj> GLAMUR društvo s ograničenom odgovornošću za uslužne djelatnosti, Marije Jurić Zagorke 22, 32100 Vinkovci</izvorni_sadrzaj>
    <derivirana_varijabla naziv="DomainObject.Predmet.ProtustrankaFormatedWithAdress_1"> GLAMUR društvo s ograničenom odgovornošću za uslužne djelatnosti, Marije Jurić Zagorke 22, 32100 Vinkovci</derivirana_varijabla>
  </DomainObject.Predmet.ProtustrankaFormatedWithAdress>
  <DomainObject.Predmet.ProtustrankaFormatedWithAdressOIB>
    <izvorni_sadrzaj> GLAMUR društvo s ograničenom odgovornošću za uslužne djelatnosti, OIB 26020251255, Marije Jurić Zagorke 22, 32100 Vinkovci</izvorni_sadrzaj>
    <derivirana_varijabla naziv="DomainObject.Predmet.ProtustrankaFormatedWithAdressOIB_1"> GLAMUR društvo s ograničenom odgovornošću za uslužne djelatnosti, OIB 26020251255, Marije Jurić Zagorke 22, 32100 Vinkovci</derivirana_varijabla>
  </DomainObject.Predmet.ProtustrankaFormatedWithAdressOIB>
  <DomainObject.Predmet.ProtustrankaWithAdress>
    <izvorni_sadrzaj>GLAMUR društvo s ograničenom odgovornošću za uslužne djelatnosti Marije Jurić Zagorke 22, 32100 Vinkovci</izvorni_sadrzaj>
    <derivirana_varijabla naziv="DomainObject.Predmet.ProtustrankaWithAdress_1">GLAMUR društvo s ograničenom odgovornošću za uslužne djelatnosti Marije Jurić Zagorke 22, 32100 Vinkovci</derivirana_varijabla>
  </DomainObject.Predmet.ProtustrankaWithAdress>
  <DomainObject.Predmet.ProtustrankaWithAdressOIB>
    <izvorni_sadrzaj>GLAMUR društvo s ograničenom odgovornošću za uslužne djelatnosti, OIB 26020251255, Marije Jurić Zagorke 22, 32100 Vinkovci</izvorni_sadrzaj>
    <derivirana_varijabla naziv="DomainObject.Predmet.ProtustrankaWithAdressOIB_1">GLAMUR društvo s ograničenom odgovornošću za uslužne djelatnosti, OIB 26020251255, Marije Jurić Zagorke 22, 32100 Vinkovci</derivirana_varijabla>
  </DomainObject.Predmet.ProtustrankaWithAdressOIB>
  <DomainObject.Predmet.ProtustrankaNazivFormated>
    <izvorni_sadrzaj>GLAMUR društvo s ograničenom odgovornošću za uslužne djelatnosti</izvorni_sadrzaj>
    <derivirana_varijabla naziv="DomainObject.Predmet.ProtustrankaNazivFormated_1">GLAMUR društvo s ograničenom odgovornošću za uslužne djelatnosti</derivirana_varijabla>
  </DomainObject.Predmet.ProtustrankaNazivFormated>
  <DomainObject.Predmet.ProtustrankaNazivFormatedOIB>
    <izvorni_sadrzaj>GLAMUR društvo s ograničenom odgovornošću za uslužne djelatnosti, OIB 26020251255</izvorni_sadrzaj>
    <derivirana_varijabla naziv="DomainObject.Predmet.ProtustrankaNazivFormatedOIB_1">GLAMUR društvo s ograničenom odgovornošću za uslužne djelatnosti, OIB 26020251255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GLAMUR društvo s ograničenom odgovornošću za uslužne djelatnosti</item>
    </izvorni_sadrzaj>
    <derivirana_varijabla naziv="DomainObject.Predmet.ProtuStrankaListFormated_1">
      <item>GLAMUR društvo s ograničenom odgovornošću za uslužne djelatnosti</item>
    </derivirana_varijabla>
  </DomainObject.Predmet.ProtuStrankaListFormated>
  <DomainObject.Predmet.ProtuStrankaListFormatedOIB>
    <izvorni_sadrzaj>
      <item>GLAMUR društvo s ograničenom odgovornošću za uslužne djelatnosti, OIB 26020251255</item>
    </izvorni_sadrzaj>
    <derivirana_varijabla naziv="DomainObject.Predmet.ProtuStrankaListFormatedOIB_1">
      <item>GLAMUR društvo s ograničenom odgovornošću za uslužne djelatnosti, OIB 26020251255</item>
    </derivirana_varijabla>
  </DomainObject.Predmet.ProtuStrankaListFormatedOIB>
  <DomainObject.Predmet.ProtuStrankaListFormatedWithAdress>
    <izvorni_sadrzaj>
      <item>GLAMUR društvo s ograničenom odgovornošću za uslužne djelatnosti, Marije Jurić Zagorke 22, 32100 Vinkovci</item>
    </izvorni_sadrzaj>
    <derivirana_varijabla naziv="DomainObject.Predmet.ProtuStrankaListFormatedWithAdress_1">
      <item>GLAMUR društvo s ograničenom odgovornošću za uslužne djelatnosti, Marije Jurić Zagorke 22, 32100 Vinkovci</item>
    </derivirana_varijabla>
  </DomainObject.Predmet.ProtuStrankaListFormatedWithAdress>
  <DomainObject.Predmet.ProtuStrankaListFormatedWithAdressOIB>
    <izvorni_sadrzaj>
      <item>GLAMUR društvo s ograničenom odgovornošću za uslužne djelatnosti, OIB 26020251255, Marije Jurić Zagorke 22, 32100 Vinkovci</item>
    </izvorni_sadrzaj>
    <derivirana_varijabla naziv="DomainObject.Predmet.ProtuStrankaListFormatedWithAdressOIB_1">
      <item>GLAMUR društvo s ograničenom odgovornošću za uslužne djelatnosti, OIB 26020251255, Marije Jurić Zagorke 22, 32100 Vinkovci</item>
    </derivirana_varijabla>
  </DomainObject.Predmet.ProtuStrankaListFormatedWithAdressOIB>
  <DomainObject.Predmet.ProtuStrankaListNazivFormated>
    <izvorni_sadrzaj>
      <item>GLAMUR društvo s ograničenom odgovornošću za uslužne djelatnosti</item>
    </izvorni_sadrzaj>
    <derivirana_varijabla naziv="DomainObject.Predmet.ProtuStrankaListNazivFormated_1">
      <item>GLAMUR društvo s ograničenom odgovornošću za uslužne djelatnosti</item>
    </derivirana_varijabla>
  </DomainObject.Predmet.ProtuStrankaListNazivFormated>
  <DomainObject.Predmet.ProtuStrankaListNazivFormatedOIB>
    <izvorni_sadrzaj>
      <item>GLAMUR društvo s ograničenom odgovornošću za uslužne djelatnosti, OIB 26020251255</item>
    </izvorni_sadrzaj>
    <derivirana_varijabla naziv="DomainObject.Predmet.ProtuStrankaListNazivFormatedOIB_1">
      <item>GLAMUR društvo s ograničenom odgovornošću za uslužne djelatnosti, OIB 26020251255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GLAMUR društvo s ograničenom odgovornošću za uslužne djelatnosti</izvorni_sadrzaj>
    <derivirana_varijabla naziv="DomainObject.Predmet.ProtustrankaIDrugi_1">GLAMUR društvo s ograničenom odgovornošću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GLAMUR društvo s ograničenom odgovornošću za uslužne djelatnosti, OIB 26020251255, Marije Jurić Zagorke 22, 32100 Vinkovci</izvorni_sadrzaj>
    <derivirana_varijabla naziv="DomainObject.Predmet.ProtustrankaIDrugiAdressOIB_1">GLAMUR društvo s ograničenom odgovornošću za uslužne djelatnosti, OIB 26020251255, Marije Jurić Zagorke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GLAMUR društvo s ograničenom odgovornošću za uslužne djelatnosti</item>
    </izvorni_sadrzaj>
    <derivirana_varijabla naziv="DomainObject.Predmet.SudioniciListNaziv_1">
      <item>FINA RC OSIJEK</item>
      <item>GLAMUR društvo s ograničenom odgovornošću za uslužne djelatnosti</item>
    </derivirana_varijabla>
  </DomainObject.Predmet.SudioniciListNaziv>
  <DomainObject.Predmet.SudioniciListAdressOIB>
    <izvorni_sadrzaj>
      <item>FINA RC OSIJEK, OIB 85821130368</item>
      <item>GLAMUR društvo s ograničenom odgovornošću za uslužne djelatnosti, OIB 26020251255, Marije Jurić Zagorke 22,32100 Vinkovci</item>
    </izvorni_sadrzaj>
    <derivirana_varijabla naziv="DomainObject.Predmet.SudioniciListAdressOIB_1">
      <item>FINA RC OSIJEK, OIB 85821130368</item>
      <item>GLAMUR društvo s ograničenom odgovornošću za uslužne djelatnosti, OIB 26020251255, Marije Jurić Zagorke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26020251255</item>
    </izvorni_sadrzaj>
    <derivirana_varijabla naziv="DomainObject.Predmet.SudioniciListNazivOIB_1">
      <item>, OIB 85821130368</item>
      <item>, OIB 26020251255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1962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Korisnik</dc:creator>
  <cp:lastModifiedBy>Žana Bem</cp:lastModifiedBy>
  <cp:lastPrinted>2017-09-20T07:00:00Z</cp:lastPrinted>
  <dcterms:modified xmlns:xsi="http://www.w3.org/2001/XMLSchema-instance" xsi:type="dcterms:W3CDTF">2017-10-02T05:51:00Z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