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321e" w14:paraId="49c321e" w:rsidRDefault="00AE649C" w:rsidP="00FA5B5E" w:rsidR="00AE649C" w:rsidRPr="00B76F3C">
      <w:pPr>
        <w:pStyle w:val="Naslov3"/>
        <w15:collapsed w:val="false"/>
      </w:pPr>
    </w:p>
    <w:p w:rsidRDefault="000E552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D3775" w:rsidP="005D3775" w:rsidR="005D3775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St-309/2015-3.</w:t>
      </w:r>
    </w:p>
    <w:p w:rsidRDefault="005D3775" w:rsidP="005D3775" w:rsidR="005D3775">
      <w:pPr>
        <w:jc w:val="center"/>
        <w:rPr>
          <w:rFonts w:cs="Arial" w:hAnsi="Arial" w:ascii="Arial"/>
          <w:b/>
        </w:rPr>
      </w:pPr>
    </w:p>
    <w:p w:rsidRDefault="005D3775" w:rsidP="005D3775" w:rsidR="005D377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5D3775" w:rsidP="005D3775" w:rsidR="005D3775">
      <w:pPr>
        <w:jc w:val="center"/>
        <w:rPr>
          <w:rFonts w:cs="Arial" w:hAnsi="Arial" w:ascii="Arial"/>
          <w:b/>
        </w:rPr>
      </w:pPr>
    </w:p>
    <w:p w:rsidRDefault="005D3775" w:rsidP="005D3775" w:rsidR="005D377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5D3775" w:rsidP="005D3775" w:rsidR="005D3775">
      <w:pPr>
        <w:jc w:val="both"/>
        <w:rPr>
          <w:rFonts w:cs="Arial" w:hAnsi="Arial" w:ascii="Arial"/>
        </w:rPr>
      </w:pP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ALTER EGO d.o.o. za trgovinu, usluge i proizvodnju iz Virovitice, Bečka 31, MBS 010018314, OIB 18970819814, dana 05. veljače 2016. godine  </w:t>
      </w:r>
    </w:p>
    <w:p w:rsidRDefault="005D3775" w:rsidP="005D3775" w:rsidR="005D3775">
      <w:pPr>
        <w:jc w:val="both"/>
        <w:rPr>
          <w:rFonts w:cs="Arial" w:hAnsi="Arial" w:ascii="Arial"/>
        </w:rPr>
      </w:pPr>
    </w:p>
    <w:p w:rsidRDefault="005D3775" w:rsidP="005D3775" w:rsidR="005D377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D3775" w:rsidP="005D3775" w:rsidR="005D3775">
      <w:pPr>
        <w:jc w:val="center"/>
        <w:rPr>
          <w:rFonts w:cs="Arial" w:hAnsi="Arial" w:ascii="Arial"/>
        </w:rPr>
      </w:pPr>
    </w:p>
    <w:p w:rsidRDefault="005D3775" w:rsidP="005D3775" w:rsidR="005D37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ALTER EGO d.o.o. za trgovinu, usluge i proizvodnju iz Virovitice, Bečka 31, MBS 010018314, OIB 18970819814. </w:t>
      </w:r>
    </w:p>
    <w:p w:rsidRDefault="005D3775" w:rsidP="005D3775" w:rsidR="005D37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ZVONKO TOMLJANOVIĆ iz Našica, </w:t>
      </w:r>
      <w:proofErr w:type="spellStart"/>
      <w:r>
        <w:rPr>
          <w:rFonts w:cs="Arial" w:hAnsi="Arial" w:ascii="Arial"/>
        </w:rPr>
        <w:t>J.Runjanina</w:t>
      </w:r>
      <w:proofErr w:type="spellEnd"/>
      <w:r>
        <w:rPr>
          <w:rFonts w:cs="Arial" w:hAnsi="Arial" w:ascii="Arial"/>
        </w:rPr>
        <w:t xml:space="preserve"> 7, OIB 01559486405.</w:t>
      </w:r>
    </w:p>
    <w:p w:rsidRDefault="005D3775" w:rsidP="005D3775" w:rsidR="005D37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ALTER EGO d.o.o. za trgovinu, usluge i proizvodnju iz Virovitice, Bečka 31, MBS 010018314, OIB 18970819814.</w:t>
      </w:r>
    </w:p>
    <w:p w:rsidRDefault="005D3775" w:rsidP="005D3775" w:rsidR="005D377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5D3775" w:rsidP="005D3775" w:rsidR="005D3775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D3775" w:rsidP="005D3775" w:rsidR="005D377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D3775" w:rsidP="005D3775" w:rsidR="005D37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5D3775" w:rsidP="005D3775" w:rsidR="005D3775">
      <w:pPr>
        <w:jc w:val="center"/>
        <w:rPr>
          <w:rFonts w:cs="Arial" w:hAnsi="Arial" w:ascii="Arial"/>
          <w:b/>
        </w:rPr>
      </w:pPr>
    </w:p>
    <w:p w:rsidRDefault="005D3775" w:rsidP="005D3775" w:rsidR="005D377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5D3775" w:rsidP="005D3775" w:rsidR="005D3775">
      <w:pPr>
        <w:ind w:firstLine="708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St-309/2015-2.,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5D3775" w:rsidP="005D3775" w:rsidR="005D37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D3775" w:rsidP="005D3775" w:rsidR="005D37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D3775" w:rsidP="005D3775" w:rsidR="005D37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D3775" w:rsidP="005D3775" w:rsidR="005D377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D3775" w:rsidP="005D3775" w:rsidR="005D37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D3775" w:rsidP="005D3775" w:rsidR="005D377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5D3775" w:rsidP="005D3775" w:rsidR="005D3775">
      <w:pPr>
        <w:rPr>
          <w:rFonts w:cs="Arial" w:hAnsi="Arial" w:ascii="Arial"/>
          <w:b/>
        </w:rPr>
      </w:pPr>
    </w:p>
    <w:p w:rsidRDefault="005D3775" w:rsidP="005D3775" w:rsidR="005D3775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5D3775" w:rsidP="005D3775" w:rsidR="005D377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5D3775" w:rsidP="005D3775" w:rsidR="005D3775">
      <w:pPr>
        <w:ind w:firstLine="4111"/>
        <w:jc w:val="both"/>
        <w:rPr>
          <w:rFonts w:cs="Arial" w:hAnsi="Arial" w:ascii="Arial"/>
        </w:rPr>
      </w:pP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5D3775" w:rsidP="005D3775" w:rsidR="005D3775">
      <w:pPr>
        <w:jc w:val="both"/>
        <w:rPr>
          <w:rFonts w:cs="Arial" w:hAnsi="Arial" w:ascii="Arial"/>
        </w:rPr>
      </w:pPr>
    </w:p>
    <w:p w:rsidRDefault="005D3775" w:rsidP="005D3775" w:rsidR="005D3775">
      <w:pPr>
        <w:jc w:val="both"/>
        <w:rPr>
          <w:rFonts w:cs="Arial" w:hAnsi="Arial" w:ascii="Arial"/>
        </w:rPr>
      </w:pPr>
    </w:p>
    <w:p w:rsidRDefault="005D3775" w:rsidP="005D3775" w:rsidR="005D377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D3775" w:rsidP="005D3775" w:rsidR="005D37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5D3775" w:rsidP="005D3775" w:rsidR="005D3775">
      <w:pPr>
        <w:rPr>
          <w:rFonts w:cs="Arial" w:hAnsi="Arial" w:ascii="Arial"/>
        </w:rPr>
      </w:pPr>
    </w:p>
    <w:p w:rsidRDefault="005D3775" w:rsidP="005D3775" w:rsidR="005D3775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52D" w:rsidP="00537B78" w:rsidR="000E552D">
      <w:r>
        <w:separator/>
      </w:r>
    </w:p>
  </w:endnote>
  <w:endnote w:id="0" w:type="continuationSeparator">
    <w:p w:rsidRDefault="000E552D" w:rsidP="00537B78" w:rsidR="000E5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52D" w:rsidP="00537B78" w:rsidR="000E552D">
      <w:r>
        <w:separator/>
      </w:r>
    </w:p>
  </w:footnote>
  <w:footnote w:id="0" w:type="continuationSeparator">
    <w:p w:rsidRDefault="000E552D" w:rsidP="00537B78" w:rsidR="000E55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52D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775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5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St-309/2015-3</izvorni_sadrzaj>
    <derivirana_varijabla naziv="DomainObject.Oznaka_1">St-309/2015-3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St-309/2015</izvorni_sadrzaj>
    <derivirana_varijabla naziv="DomainObject.Predmet.OznakaBroj_1">St-309/2015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EGO društvo s ograničenom odgovornošću za trgovinu, usluge i proizvodnju, Virovitica zastupanog po punomoćniku ŽELJKO MELINČEVIĆ</izvorni_sadrzaj>
    <derivirana_varijabla naziv="DomainObject.Predmet.ProtustrankaFormated_1">  ALTER EGO društvo s ograničenom odgovornošću za trgovinu, usluge i proizvodnju, Virovitica zastupanog po punomoćniku ŽELJKO MELINČEVIĆ</derivirana_varijabla>
  </DomainObject.Predmet.ProtustrankaFormated>
  <DomainObject.Predmet.ProtustrankaFormatedOIB>
    <izvorni_sadrzaj>  ALTER EGO društvo s ograničenom odgovornošću za trgovinu, usluge i proizvodnju, Virovitica, OIB 18970819814 zastupanog po punomoćniku ŽELJKO MELINČEVIĆ</izvorni_sadrzaj>
    <derivirana_varijabla naziv="DomainObject.Predmet.ProtustrankaFormatedOIB_1">  ALTER EGO društvo s ograničenom odgovornošću za trgovinu, usluge i proizvodnju, Virovitica, OIB 18970819814 zastupanog po punomoćniku ŽELJKO MELINČEVIĆ</derivirana_varijabla>
  </DomainObject.Predmet.ProtustrankaFormatedOIB>
  <DomainObject.Predmet.ProtustrankaFormatedWithAdress>
    <izvorni_sadrzaj> ALTER EGO društvo s ograničenom odgovornošću za trgovinu, usluge i proizvodnju, Virovitica, Bečka 31, 33000 Virovitica zastupanog po punomoćniku ŽELJKO MELINČEVIĆ</izvorni_sadrzaj>
    <derivirana_varijabla naziv="DomainObject.Predmet.ProtustrankaFormatedWithAdress_1"> ALTER EGO društvo s ograničenom odgovornošću za trgovinu, usluge i proizvodnju, Virovitica, Bečka 31, 33000 Virovitica zastupanog po punomoćniku ŽELJKO MELINČEVIĆ</derivirana_varijabla>
  </DomainObject.Predmet.ProtustrankaFormatedWithAdress>
  <DomainObject.Predmet.ProtustrankaFormatedWithAdressOIB>
    <izvorni_sadrzaj> ALTER EGO društvo s ograničenom odgovornošću za trgovinu, usluge i proizvodnju, Virovitica, OIB 18970819814, Bečka 31, 33000 Virovitica zastupanog po punomoćniku ŽELJKO MELINČEVIĆ</izvorni_sadrzaj>
    <derivirana_varijabla naziv="DomainObject.Predmet.ProtustrankaFormatedWithAdressOIB_1"> ALTER EGO društvo s ograničenom odgovornošću za trgovinu, usluge i proizvodnju, Virovitica, OIB 18970819814, Bečka 31, 33000 Virovitica zastupanog po punomoćniku ŽELJKO MELINČEVIĆ</derivirana_varijabla>
  </DomainObject.Predmet.ProtustrankaFormatedWithAdressOIB>
  <DomainObject.Predmet.ProtustrankaWithAdress>
    <izvorni_sadrzaj>ALTER EGO društvo s ograničenom odgovornošću za trgovinu, usluge i proizvodnju, Virovitica Bečka 31, 33000 Virovitica</izvorni_sadrzaj>
    <derivirana_varijabla naziv="DomainObject.Predmet.ProtustrankaWithAdress_1">ALTER EGO društvo s ograničenom odgovornošću za trgovinu, usluge i proizvodnju, Virovitica Bečka 31, 33000 Virovitica</derivirana_varijabla>
  </DomainObject.Predmet.ProtustrankaWithAdress>
  <DomainObject.Predmet.ProtustrankaWithAdressOIB>
    <izvorni_sadrzaj>ALTER EGO društvo s ograničenom odgovornošću za trgovinu, usluge i proizvodnju, Virovitica, OIB 18970819814, Bečka 31, 33000 Virovitica</izvorni_sadrzaj>
    <derivirana_varijabla naziv="DomainObject.Predmet.ProtustrankaWithAdressOIB_1">ALTER EGO društvo s ograničenom odgovornošću za trgovinu, usluge i proizvodnju, Virovitica, OIB 18970819814, Bečka 31, 33000 Virovitica</derivirana_varijabla>
  </DomainObject.Predmet.ProtustrankaWithAdressOIB>
  <DomainObject.Predmet.ProtustrankaNazivFormated>
    <izvorni_sadrzaj>ALTER EGO društvo s ograničenom odgovornošću za trgovinu, usluge i proizvodnju, Virovitica</izvorni_sadrzaj>
    <derivirana_varijabla naziv="DomainObject.Predmet.ProtustrankaNazivFormated_1">ALTER EGO društvo s ograničenom odgovornošću za trgovinu, usluge i proizvodnju, Virovitica</derivirana_varijabla>
  </DomainObject.Predmet.ProtustrankaNazivFormated>
  <DomainObject.Predmet.ProtustrankaNazivFormatedOIB>
    <izvorni_sadrzaj>ALTER EGO društvo s ograničenom odgovornošću za trgovinu, usluge i proizvodnju, Virovitica, OIB 18970819814</izvorni_sadrzaj>
    <derivirana_varijabla naziv="DomainObject.Predmet.ProtustrankaNazivFormatedOIB_1">ALTER EGO društvo s ograničenom odgovornošću za trgovinu, usluge i proizvodnju, Virovitica, OIB 18970819814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ALTER EGO društvo s ograničenom odgovornošću za trgovinu, usluge i proizvodnju, Virovitica zastupanog po punomoćniku ŽELJKO MELINČEVIĆ</item>
    </izvorni_sadrzaj>
    <derivirana_varijabla naziv="DomainObject.Predmet.ProtuStrankaListFormated_1">
      <item>ALTER EGO društvo s ograničenom odgovornošću za trgovinu, usluge i proizvodnju, Virovitica zastupanog po punomoćniku ŽELJKO MELINČEVIĆ</item>
    </derivirana_varijabla>
  </DomainObject.Predmet.ProtuStrankaListFormated>
  <DomainObject.Predmet.ProtuStrankaListFormatedOIB>
    <izvorni_sadrzaj>
      <item>ALTER EGO društvo s ograničenom odgovornošću za trgovinu, usluge i proizvodnju, Virovitica, OIB 18970819814 zastupanog po punomoćniku ŽELJKO MELINČEVIĆ</item>
    </izvorni_sadrzaj>
    <derivirana_varijabla naziv="DomainObject.Predmet.ProtuStrankaListFormatedOIB_1">
      <item>ALTER EGO društvo s ograničenom odgovornošću za trgovinu, usluge i proizvodnju, Virovitica, OIB 18970819814 zastupanog po punomoćniku ŽELJKO MELINČEVIĆ</item>
    </derivirana_varijabla>
  </DomainObject.Predmet.ProtuStrankaListFormatedOIB>
  <DomainObject.Predmet.ProtuStrankaListFormatedWithAdress>
    <izvorni_sadrzaj>
      <item>ALTER EGO društvo s ograničenom odgovornošću za trgovinu, usluge i proizvodnju, Virovitica, Bečka 31, 33000 Virovitica zastupanog po punomoćniku ŽELJKO MELINČEVIĆ</item>
    </izvorni_sadrzaj>
    <derivirana_varijabla naziv="DomainObject.Predmet.ProtuStrankaListFormatedWithAdress_1">
      <item>ALTER EGO društvo s ograničenom odgovornošću za trgovinu, usluge i proizvodnju, Virovitica, Bečka 31, 33000 Virovitica zastupanog po punomoćniku ŽELJKO MELINČEVIĆ</item>
    </derivirana_varijabla>
  </DomainObject.Predmet.ProtuStrankaListFormatedWithAdress>
  <DomainObject.Predmet.ProtuStrankaListFormatedWithAdressOIB>
    <izvorni_sadrzaj>
      <item>ALTER EGO društvo s ograničenom odgovornošću za trgovinu, usluge i proizvodnju, Virovitica, OIB 18970819814, Bečka 31, 33000 Virovitica zastupanog po punomoćniku ŽELJKO MELINČEVIĆ</item>
    </izvorni_sadrzaj>
    <derivirana_varijabla naziv="DomainObject.Predmet.ProtuStrankaListFormatedWithAdressOIB_1">
      <item>ALTER EGO društvo s ograničenom odgovornošću za trgovinu, usluge i proizvodnju, Virovitica, OIB 18970819814, Bečka 31, 33000 Virovitica zastupanog po punomoćniku ŽELJKO MELINČEVIĆ</item>
    </derivirana_varijabla>
  </DomainObject.Predmet.ProtuStrankaListFormatedWithAdressOIB>
  <DomainObject.Predmet.ProtuStrankaListNazivFormated>
    <izvorni_sadrzaj>
      <item>ALTER EGO društvo s ograničenom odgovornošću za trgovinu, usluge i proizvodnju, Virovitica</item>
    </izvorni_sadrzaj>
    <derivirana_varijabla naziv="DomainObject.Predmet.ProtuStrankaListNazivFormated_1">
      <item>ALTER EGO društvo s ograničenom odgovornošću za trgovinu, usluge i proizvodnju, Virovitica</item>
    </derivirana_varijabla>
  </DomainObject.Predmet.ProtuStrankaListNazivFormated>
  <DomainObject.Predmet.ProtuStrankaListNazivFormatedOIB>
    <izvorni_sadrzaj>
      <item>ALTER EGO društvo s ograničenom odgovornošću za trgovinu, usluge i proizvodnju, Virovitica, OIB 18970819814</item>
    </izvorni_sadrzaj>
    <derivirana_varijabla naziv="DomainObject.Predmet.ProtuStrankaListNazivFormatedOIB_1">
      <item>ALTER EGO društvo s ograničenom odgovornošću za trgovinu, usluge i proizvodnju, Virovitica, OIB 18970819814</item>
    </derivirana_varijabla>
  </DomainObject.Predmet.ProtuStrankaListNazivFormatedOIB>
  <DomainObject.Predmet.OstaliListFormated>
    <izvorni_sadrzaj>
      <item>ŽELJKO MELINČEVIĆ punomoćnik sudionika u postupku ALTER EGO društvo s ograničenom odgovornošću za trgovinu, usluge i proizvodnju, Virovitica</item>
    </izvorni_sadrzaj>
    <derivirana_varijabla naziv="DomainObject.Predmet.OstaliListFormated_1">
      <item>ŽELJKO MELINČEVIĆ punomoćnik sudionika u postupku ALTER EGO društvo s ograničenom odgovornošću za trgovinu, usluge i proizvodnju, Virovitica</item>
    </derivirana_varijabla>
  </DomainObject.Predmet.OstaliListFormated>
  <DomainObject.Predmet.OstaliListFormatedOIB>
    <izvorni_sadrzaj>
      <item>ŽELJKO MELINČEVIĆ, OIB 49180974351 punomoćnik sudionika u postupku ALTER EGO društvo s ograničenom odgovornošću za trgovinu, usluge i proizvodnju, Virovitica</item>
    </izvorni_sadrzaj>
    <derivirana_varijabla naziv="DomainObject.Predmet.OstaliListFormatedOIB_1">
      <item>ŽELJKO MELINČEVIĆ, OIB 49180974351 punomoćnik sudionika u postupku ALTER EGO društvo s ograničenom odgovornošću za trgovinu, usluge i proizvodnju, Virovitica</item>
    </derivirana_varijabla>
  </DomainObject.Predmet.OstaliListFormatedOIB>
  <DomainObject.Predmet.OstaliListFormatedWithAdress>
    <izvorni_sadrzaj>
      <item>ŽELJKO MELINČEVIĆ, Bečka 31., 33000 Virovitica punomoćnik sudionika u postupku ALTER EGO društvo s ograničenom odgovornošću za trgovinu, usluge i proizvodnju, Virovitica</item>
    </izvorni_sadrzaj>
    <derivirana_varijabla naziv="DomainObject.Predmet.OstaliListFormatedWithAdress_1">
      <item>ŽELJKO MELINČEVIĆ, Bečka 31., 33000 Virovitica punomoćnik sudionika u postupku ALTER EGO društvo s ograničenom odgovornošću za trgovinu, usluge i proizvodnju, Virovitica</item>
    </derivirana_varijabla>
  </DomainObject.Predmet.OstaliListFormatedWithAdress>
  <DomainObject.Predmet.OstaliListFormatedWithAdressOIB>
    <izvorni_sadrzaj>
      <item>ŽELJKO MELINČEVIĆ, OIB 49180974351, Bečka 31., 33000 Virovitica punomoćnik sudionika u postupku ALTER EGO društvo s ograničenom odgovornošću za trgovinu, usluge i proizvodnju, Virovitica</item>
    </izvorni_sadrzaj>
    <derivirana_varijabla naziv="DomainObject.Predmet.OstaliListFormatedWithAdressOIB_1">
      <item>ŽELJKO MELINČEVIĆ, OIB 49180974351, Bečka 31., 33000 Virovitica punomoćnik sudionika u postupku ALTER EGO društvo s ograničenom odgovornošću za trgovinu, usluge i proizvodnju, Virovitica</item>
    </derivirana_varijabla>
  </DomainObject.Predmet.OstaliListFormatedWithAdressOIB>
  <DomainObject.Predmet.OstaliListNazivFormated>
    <izvorni_sadrzaj>
      <item>ŽELJKO MELINČEVIĆ</item>
    </izvorni_sadrzaj>
    <derivirana_varijabla naziv="DomainObject.Predmet.OstaliListNazivFormated_1">
      <item>ŽELJKO MELINČEVIĆ</item>
    </derivirana_varijabla>
  </DomainObject.Predmet.OstaliListNazivFormated>
  <DomainObject.Predmet.OstaliListNazivFormatedOIB>
    <izvorni_sadrzaj>
      <item>ŽELJKO MELINČEVIĆ, OIB 49180974351</item>
    </izvorni_sadrzaj>
    <derivirana_varijabla naziv="DomainObject.Predmet.OstaliListNazivFormatedOIB_1">
      <item>ŽELJKO MELINČEVIĆ, OIB 49180974351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St-309/2015-3</izvorni_sadrzaj>
    <derivirana_varijabla naziv="DomainObject.PoslovniBrojDokumenta_1">St-309/2015-3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ALTER EGO društvo s ograničenom odgovornošću za trgovinu, usluge i proizvodnju, Virovitica</izvorni_sadrzaj>
    <derivirana_varijabla naziv="DomainObject.Predmet.ProtustrankaIDrugi_1">ALTER EGO društvo s ograničenom odgovornošću za trgovinu, usluge i proizvodnju,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ALTER EGO društvo s ograničenom odgovornošću za trgovinu, usluge i proizvodnju, Virovitica, OIB 18970819814, Bečka 31, 33000 Virovitica</izvorni_sadrzaj>
    <derivirana_varijabla naziv="DomainObject.Predmet.ProtustrankaIDrugiAdressOIB_1">ALTER EGO društvo s ograničenom odgovornošću za trgovinu, usluge i proizvodnju, Virovitica, OIB 18970819814, Bečka 31,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ALTER EGO društvo s ograničenom odgovornošću za trgovinu, usluge i proizvodnju, Virovitica</item>
      <item>ŽELJKO MELINČEVIĆ</item>
    </izvorni_sadrzaj>
    <derivirana_varijabla naziv="DomainObject.Predmet.SudioniciListNaziv_1">
      <item>FINA, RC ZAGREB, Podružnica Bjelovar</item>
      <item>ALTER EGO društvo s ograničenom odgovornošću za trgovinu, usluge i proizvodnju, Virovitica</item>
      <item>ŽELJKO MELINČEVIĆ</item>
    </derivirana_varijabla>
  </DomainObject.Predmet.SudioniciListNaziv>
  <DomainObject.Predmet.SudioniciListAdressOIB>
    <izvorni_sadrzaj>
      <item>FINA, RC ZAGREB, Podružnica Bjelovar, OIB 85821130368, F. Supila 4,43000 Bjelovar</item>
      <item>ALTER EGO društvo s ograničenom odgovornošću za trgovinu, usluge i proizvodnju, Virovitica, OIB 18970819814, Bečka 31,33000 Virovitica</item>
      <item>ŽELJKO MELINČEVIĆ, OIB 49180974351, Bečka 31.,33000 Virovitica</item>
    </izvorni_sadrzaj>
    <derivirana_varijabla naziv="DomainObject.Predmet.SudioniciListAdressOIB_1">
      <item>FINA, RC ZAGREB, Podružnica Bjelovar, OIB 85821130368, F. Supila 4,43000 Bjelovar</item>
      <item>ALTER EGO društvo s ograničenom odgovornošću za trgovinu, usluge i proizvodnju, Virovitica, OIB 18970819814, Bečka 31,33000 Virovitica</item>
      <item>ŽELJKO MELINČEVIĆ, OIB 49180974351, Bečka 31.,33000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135B2-652A-49F4-B677-F30D1B7E4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3798</properties:Characters>
  <properties:Lines>96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2016-02-05T08:09:00Z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St-309/2015-3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