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F3536A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93436E">
              <w:rPr>
                <w:noProof/>
                <w:lang w:eastAsia="hr-HR"/>
              </w:rPr>
              <w:t>156</w:t>
            </w:r>
            <w:r w:rsidR="00F3536A">
              <w:rPr>
                <w:noProof/>
                <w:lang w:eastAsia="hr-HR"/>
              </w:rPr>
              <w:t>2</w:t>
            </w:r>
            <w:r w:rsidR="00B751AE">
              <w:rPr>
                <w:noProof/>
                <w:lang w:eastAsia="hr-HR"/>
              </w:rPr>
              <w:t>/2016-</w:t>
            </w:r>
            <w:r w:rsidR="00F3536A">
              <w:rPr>
                <w:noProof/>
                <w:lang w:eastAsia="hr-HR"/>
              </w:rPr>
              <w:t>39</w:t>
            </w:r>
          </w:p>
        </w:tc>
      </w:tr>
    </w:tbl>
    <w:p w14:textId="d4edd14" w14:paraId="d4edd14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1B428B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F3536A" w:rsidRPr="00F3536A">
        <w:t>7006 PRIJEVOZ d.o.o., OIB: 86893736224, Split, Jeretova 1C</w:t>
      </w:r>
      <w:r>
        <w:t xml:space="preserve">, </w:t>
      </w:r>
      <w:r w:rsidR="001A5335">
        <w:t>15</w:t>
      </w:r>
      <w:r w:rsidR="00321415">
        <w:t>. siječnja 2019.</w:t>
      </w:r>
      <w:r>
        <w:t xml:space="preserve"> </w:t>
      </w:r>
    </w:p>
    <w:p w:rsidRDefault="0091365B" w:rsidP="001B428B" w:rsidR="0091365B">
      <w:pPr>
        <w:tabs>
          <w:tab w:pos="4536" w:val="center"/>
          <w:tab w:pos="7095" w:val="left"/>
        </w:tabs>
        <w:spacing w:after="340" w:before="3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FD57A0" w:rsidR="00FD57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F3536A" w:rsidRPr="00F3536A">
        <w:rPr>
          <w:rFonts w:cs="Times New Roman" w:hAnsi="Times New Roman" w:ascii="Times New Roman"/>
          <w:sz w:val="24"/>
          <w:szCs w:val="24"/>
        </w:rPr>
        <w:t>7006 PRIJEVOZ d.o.o., OIB: 86893736224, Split, Jeretova 1C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B751AE">
        <w:rPr>
          <w:rFonts w:cs="Times New Roman" w:hAnsi="Times New Roman" w:ascii="Times New Roman"/>
          <w:sz w:val="24"/>
          <w:szCs w:val="24"/>
        </w:rPr>
        <w:t>1</w:t>
      </w:r>
      <w:r w:rsidR="001A5335">
        <w:rPr>
          <w:rFonts w:cs="Times New Roman" w:hAnsi="Times New Roman" w:ascii="Times New Roman"/>
          <w:sz w:val="24"/>
          <w:szCs w:val="24"/>
        </w:rPr>
        <w:t>5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</w:t>
      </w:r>
      <w:r w:rsidR="00B55A5B">
        <w:rPr>
          <w:rFonts w:cs="Times New Roman" w:hAnsi="Times New Roman" w:ascii="Times New Roman"/>
          <w:sz w:val="24"/>
          <w:szCs w:val="24"/>
        </w:rPr>
        <w:t>4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B55A5B">
        <w:rPr>
          <w:rFonts w:cs="Times New Roman" w:hAnsi="Times New Roman" w:ascii="Times New Roman"/>
          <w:sz w:val="24"/>
          <w:szCs w:val="24"/>
        </w:rPr>
        <w:t>0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>III. Stečajni upraviteljem imenuje</w:t>
      </w:r>
      <w:r w:rsidR="003E60FA">
        <w:rPr>
          <w:rFonts w:cs="Times New Roman" w:hAnsi="Times New Roman" w:ascii="Times New Roman"/>
          <w:sz w:val="24"/>
          <w:szCs w:val="24"/>
        </w:rPr>
        <w:t xml:space="preserve"> se</w:t>
      </w:r>
      <w:r w:rsidR="00B751AE" w:rsidRPr="00B751AE">
        <w:t xml:space="preserve"> </w:t>
      </w:r>
      <w:r w:rsidR="0093436E" w:rsidRPr="0093436E">
        <w:rPr>
          <w:rFonts w:cs="Times New Roman" w:hAnsi="Times New Roman" w:ascii="Times New Roman"/>
          <w:sz w:val="24"/>
          <w:szCs w:val="24"/>
        </w:rPr>
        <w:t>Daniela Kovač, OIB: 73917202839, Kaštel Sućurac, Cesta dr. Franje Tuđmana 238A</w:t>
      </w:r>
      <w:r w:rsidR="0093436E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F3536A" w:rsidRPr="00F3536A">
        <w:rPr>
          <w:rFonts w:cs="Times New Roman" w:hAnsi="Times New Roman" w:ascii="Times New Roman"/>
          <w:sz w:val="24"/>
          <w:szCs w:val="24"/>
        </w:rPr>
        <w:t>7006 PRIJEVOZ d.o.o., OIB: 86893736224, Split, Jeretova 1C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1B428B" w:rsidR="0091365B">
      <w:pPr>
        <w:spacing w:after="140" w:before="300"/>
        <w:jc w:val="center"/>
      </w:pPr>
      <w:r>
        <w:t>Obrazloženje</w:t>
      </w:r>
    </w:p>
    <w:p w:rsidRDefault="00F3536A" w:rsidP="00F3536A" w:rsidR="00F3536A">
      <w:pPr>
        <w:spacing w:before="40"/>
        <w:ind w:firstLine="709"/>
        <w:jc w:val="both"/>
        <w:rPr>
          <w:rFonts w:cstheme="minorBidi"/>
          <w:szCs w:val="22"/>
        </w:rPr>
      </w:pPr>
      <w:r>
        <w:rPr>
          <w:rFonts w:cstheme="minorBidi"/>
        </w:rPr>
        <w:t xml:space="preserve">Financijska agencija, Regionalni centar Split, Podružnica Split, podnijela je ovom sudu 29. lipnja 2016. prijedlog za otvaranje stečajnog postupka nad dužnikom </w:t>
      </w:r>
      <w:r>
        <w:rPr>
          <w:rFonts w:cstheme="minorBidi"/>
          <w:szCs w:val="22"/>
        </w:rPr>
        <w:t>7006 PRIJEVOZ d.o.o., OIB: 86893736224, Split, Jeretova 1C</w:t>
      </w:r>
      <w:r>
        <w:rPr>
          <w:rFonts w:cstheme="minorBidi"/>
        </w:rPr>
        <w:t xml:space="preserve">. U prijedlogu se navodi da dužnik na dan 1. rujna 2015. u Očevidniku redoslijeda osnova za plaćanje ima evidentirane neizvršene osnove za plaćanja u neprekinutom razdoblju od 309 dana, u ukupnom iznosu od 750.321,22 kn, kao i da prema podacima koji su dostavljeni od Hrvatskog zavoda za mirovinsko osiguranje dužnik ima 2 zaposlenih. </w:t>
      </w:r>
    </w:p>
    <w:p w:rsidRDefault="00F3536A" w:rsidP="00F3536A" w:rsidR="00F3536A">
      <w:pPr>
        <w:spacing w:before="220"/>
        <w:ind w:firstLine="708"/>
        <w:jc w:val="both"/>
        <w:rPr>
          <w:rFonts w:eastAsia="Times New Roman"/>
          <w:lang w:eastAsia="hr-HR"/>
        </w:rPr>
      </w:pPr>
      <w:r>
        <w:lastRenderedPageBreak/>
        <w:t xml:space="preserve">Rješenjem ovog suda poslovni broj 11.St-1562/2016 od 7. travnja 2017. pokrenut je postupak radi utvrđenja uvjeta za otvaranje stečajnog postupka (prethodni postupak). </w:t>
      </w:r>
    </w:p>
    <w:p w:rsidRDefault="00F3536A" w:rsidP="00F3536A" w:rsidR="00F3536A">
      <w:pPr>
        <w:spacing w:before="220"/>
        <w:ind w:firstLine="709"/>
        <w:jc w:val="both"/>
        <w:rPr>
          <w:rFonts w:cstheme="minorBidi"/>
          <w:szCs w:val="22"/>
        </w:rPr>
      </w:pPr>
      <w:r>
        <w:t>Na ročište radi očitovanja o uvjetima  za otvaranje stečajnog postupka održano 16. studenog 2017. zastupnik po zakonu dužnika nije pristupio, a niti je dostavio pisano izvješće o financijsko-gospodarskom stanju dužnika, odnosno popis imovine i obveza dužnika sukladno nalogu suda iz točke III. rješenja ovog suda poslovni broj 11.St-1562/2016 od 7. travnja 2017. pa je sud r</w:t>
      </w:r>
      <w:r>
        <w:rPr>
          <w:rFonts w:cstheme="minorBidi"/>
          <w:szCs w:val="22"/>
        </w:rPr>
        <w:t>ješenjem ovog suda 11.St-1562/2016 od 27. kolovoza 2018. dužniku postavio privremenu stečajnu upraviteljicu Danielu Kovač te je istoj naloženo da utvrdi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F3536A" w:rsidP="00F3536A" w:rsidR="00F3536A">
      <w:pPr>
        <w:spacing w:before="220"/>
        <w:ind w:firstLine="709"/>
        <w:jc w:val="both"/>
        <w:rPr>
          <w:rFonts w:eastAsia="Times New Roman"/>
          <w:lang w:eastAsia="hr-HR"/>
        </w:rPr>
      </w:pPr>
      <w:r>
        <w:t>Dana 14. rujna 2018. kod ovog suda zaprimljeno je izvješće privremen stečajne upraviteljice Daniele Kovač (list 43-59 spisa) iz kojeg u bitnom proizlazi da dužnik ne raspolaže likvidnom stečajnom masom iz koje bi se mogli podmiriti makar troškovi stečajnog postupka.</w:t>
      </w:r>
    </w:p>
    <w:p w:rsidRDefault="00F3536A" w:rsidP="00F3536A" w:rsidR="00F3536A">
      <w:pPr>
        <w:spacing w:before="220"/>
        <w:ind w:firstLine="703"/>
        <w:jc w:val="both"/>
      </w:pPr>
      <w:r>
        <w:t xml:space="preserve">Iz potvrde Općinskog suda u Splitu - Zemljišnoknjižnog odjela Split od 26. srpnja 2016. (list 5 spisa)  proizlazi da dužnik nije upisan kao vlasnik nekretnina na području nadležnosti tog zemljišnoknjižnog odjela. </w:t>
      </w:r>
    </w:p>
    <w:p w:rsidRDefault="00F3536A" w:rsidP="00F3536A" w:rsidR="00F3536A">
      <w:pPr>
        <w:spacing w:before="220"/>
        <w:ind w:firstLine="720"/>
        <w:jc w:val="both"/>
      </w:pPr>
      <w:r>
        <w:t xml:space="preserve">Iz potvrde FINA-e od 15. studenog 2017. (list 28 spisa) proizlazi da dužnik u Očevidniku redoslijeda osnova za plaćanje ima evidentirane neizvršene osnove za plaćanje u neprekinutom razdoblju od 1114 dana, slijedom čega ovaj sud utvrđuje da je na strani dužnika ostvaren stečajni razlog nesposobnosti za plaćanje u smislu odredbi članka 6. </w:t>
      </w:r>
      <w:r>
        <w:rPr>
          <w:rFonts w:cstheme="minorBidi"/>
          <w:szCs w:val="22"/>
        </w:rPr>
        <w:t>Stečajnog zakona („Narodne novine“ 71/15 i 104/17; dalje SZ)</w:t>
      </w:r>
      <w:r>
        <w:t>.</w:t>
      </w:r>
    </w:p>
    <w:p w:rsidRDefault="003C0EDB" w:rsidP="001B428B" w:rsidR="003C0EDB" w:rsidRPr="00B9502C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93436E">
        <w:rPr>
          <w:rFonts w:cs="Times New Roman" w:hAnsi="Times New Roman" w:ascii="Times New Roman"/>
          <w:sz w:val="24"/>
          <w:szCs w:val="24"/>
        </w:rPr>
        <w:t>156</w:t>
      </w:r>
      <w:r w:rsidR="00F3536A">
        <w:rPr>
          <w:rFonts w:cs="Times New Roman" w:hAnsi="Times New Roman" w:ascii="Times New Roman"/>
          <w:sz w:val="24"/>
          <w:szCs w:val="24"/>
        </w:rPr>
        <w:t>2</w:t>
      </w:r>
      <w:r w:rsidR="00B751AE">
        <w:rPr>
          <w:rFonts w:cs="Times New Roman" w:hAnsi="Times New Roman" w:ascii="Times New Roman"/>
          <w:sz w:val="24"/>
          <w:szCs w:val="24"/>
        </w:rPr>
        <w:t>/2016</w:t>
      </w:r>
      <w:r w:rsidR="0093436E">
        <w:rPr>
          <w:rFonts w:cs="Times New Roman" w:hAnsi="Times New Roman" w:ascii="Times New Roman"/>
          <w:sz w:val="24"/>
          <w:szCs w:val="24"/>
        </w:rPr>
        <w:t>-3</w:t>
      </w:r>
      <w:r w:rsidR="00F3536A">
        <w:rPr>
          <w:rFonts w:cs="Times New Roman" w:hAnsi="Times New Roman" w:ascii="Times New Roman"/>
          <w:sz w:val="24"/>
          <w:szCs w:val="24"/>
        </w:rPr>
        <w:t>2</w:t>
      </w:r>
      <w:r w:rsidRPr="00B9502C">
        <w:rPr>
          <w:rFonts w:cs="Times New Roman" w:hAnsi="Times New Roman" w:ascii="Times New Roman"/>
          <w:sz w:val="24"/>
          <w:szCs w:val="24"/>
        </w:rPr>
        <w:t xml:space="preserve"> </w:t>
      </w:r>
      <w:r w:rsidR="007D78C0">
        <w:rPr>
          <w:rFonts w:cs="Times New Roman" w:hAnsi="Times New Roman" w:ascii="Times New Roman"/>
          <w:sz w:val="24"/>
          <w:szCs w:val="24"/>
        </w:rPr>
        <w:t xml:space="preserve">od </w:t>
      </w:r>
      <w:r w:rsidR="0093436E">
        <w:rPr>
          <w:rFonts w:cs="Times New Roman" w:hAnsi="Times New Roman" w:ascii="Times New Roman"/>
          <w:sz w:val="24"/>
          <w:szCs w:val="24"/>
        </w:rPr>
        <w:t>10. listopada</w:t>
      </w:r>
      <w:r w:rsidR="004B6C7F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F3536A" w:rsidRPr="00F3536A">
        <w:rPr>
          <w:rFonts w:cs="Times New Roman" w:hAnsi="Times New Roman" w:ascii="Times New Roman"/>
          <w:sz w:val="24"/>
          <w:szCs w:val="24"/>
        </w:rPr>
        <w:t>7006 PRIJEVOZ d.o.o., OIB: 86893736224, Split, Jeretova 1C</w:t>
      </w:r>
      <w:r w:rsidR="003E60FA">
        <w:rPr>
          <w:rFonts w:cs="Times New Roman" w:hAnsi="Times New Roman" w:ascii="Times New Roman"/>
          <w:sz w:val="24"/>
          <w:szCs w:val="24"/>
        </w:rPr>
        <w:t xml:space="preserve">, </w:t>
      </w:r>
      <w:r w:rsidRPr="00B9502C">
        <w:rPr>
          <w:rFonts w:cs="Times New Roman" w:hAnsi="Times New Roman" w:ascii="Times New Roman"/>
          <w:sz w:val="24"/>
          <w:szCs w:val="24"/>
        </w:rPr>
        <w:t>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</w:t>
      </w:r>
      <w:r w:rsidR="00B55A5B">
        <w:rPr>
          <w:rFonts w:cs="Times New Roman" w:hAnsi="Times New Roman" w:ascii="Times New Roman"/>
          <w:sz w:val="24"/>
          <w:szCs w:val="24"/>
        </w:rPr>
        <w:t>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93436E">
        <w:rPr>
          <w:rFonts w:cs="Times New Roman" w:hAnsi="Times New Roman" w:ascii="Times New Roman"/>
          <w:sz w:val="24"/>
          <w:szCs w:val="24"/>
        </w:rPr>
        <w:t>10. listopada</w:t>
      </w:r>
      <w:r w:rsidR="003A2600">
        <w:rPr>
          <w:rFonts w:cs="Times New Roman" w:hAnsi="Times New Roman" w:ascii="Times New Roman"/>
          <w:sz w:val="24"/>
          <w:szCs w:val="24"/>
        </w:rPr>
        <w:t xml:space="preserve"> </w:t>
      </w:r>
      <w:r w:rsidR="00321415">
        <w:rPr>
          <w:rFonts w:cs="Times New Roman" w:hAnsi="Times New Roman" w:ascii="Times New Roman"/>
          <w:sz w:val="24"/>
          <w:szCs w:val="24"/>
        </w:rPr>
        <w:t>2018., a temeljem odredbi članka 132. i članka</w:t>
      </w:r>
      <w:r w:rsidR="00B751AE">
        <w:rPr>
          <w:rFonts w:cs="Times New Roman" w:hAnsi="Times New Roman" w:ascii="Times New Roman"/>
          <w:sz w:val="24"/>
          <w:szCs w:val="24"/>
        </w:rPr>
        <w:t xml:space="preserve"> 12.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1B428B" w:rsidR="003C0EDB" w:rsidRPr="00B9502C">
      <w:pPr>
        <w:spacing w:before="22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1B428B" w:rsidR="003C0EDB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3E60FA" w:rsidP="001B428B" w:rsidR="003E60FA" w:rsidRPr="00B9502C">
      <w:pPr>
        <w:pStyle w:val="Bezproreda"/>
        <w:spacing w:before="2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 xml:space="preserve">Obzirom da je u prethodnom postupku rješenjem ovog suda </w:t>
      </w:r>
      <w:r w:rsidRPr="00843869">
        <w:rPr>
          <w:rFonts w:cs="Times New Roman" w:hAnsi="Times New Roman" w:ascii="Times New Roman"/>
          <w:sz w:val="24"/>
          <w:szCs w:val="24"/>
        </w:rPr>
        <w:t>11.St-</w:t>
      </w:r>
      <w:r w:rsidR="0093436E">
        <w:rPr>
          <w:rFonts w:cs="Times New Roman" w:hAnsi="Times New Roman" w:ascii="Times New Roman"/>
          <w:sz w:val="24"/>
          <w:szCs w:val="24"/>
        </w:rPr>
        <w:t>1576</w:t>
      </w:r>
      <w:r>
        <w:rPr>
          <w:rFonts w:cs="Times New Roman" w:hAnsi="Times New Roman" w:ascii="Times New Roman"/>
          <w:sz w:val="24"/>
          <w:szCs w:val="24"/>
        </w:rPr>
        <w:t>/2016</w:t>
      </w:r>
      <w:r w:rsidRPr="00843869">
        <w:rPr>
          <w:rFonts w:cs="Times New Roman" w:hAnsi="Times New Roman" w:ascii="Times New Roman"/>
          <w:sz w:val="24"/>
          <w:szCs w:val="24"/>
        </w:rPr>
        <w:t xml:space="preserve"> od </w:t>
      </w:r>
      <w:r w:rsidR="0093436E">
        <w:rPr>
          <w:rFonts w:cs="Times New Roman" w:hAnsi="Times New Roman" w:ascii="Times New Roman"/>
          <w:sz w:val="24"/>
          <w:szCs w:val="24"/>
        </w:rPr>
        <w:t>27. kolovoza 2018</w:t>
      </w:r>
      <w:r w:rsidRPr="00B9502C">
        <w:rPr>
          <w:rFonts w:cs="Times New Roman" w:hAnsi="Times New Roman" w:ascii="Times New Roman"/>
          <w:sz w:val="24"/>
          <w:szCs w:val="24"/>
        </w:rPr>
        <w:t>. imenovan</w:t>
      </w:r>
      <w:r w:rsidR="0093436E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privremen</w:t>
      </w:r>
      <w:r w:rsidR="0093436E">
        <w:rPr>
          <w:rFonts w:cs="Times New Roman" w:hAnsi="Times New Roman" w:ascii="Times New Roman"/>
          <w:sz w:val="24"/>
          <w:szCs w:val="24"/>
        </w:rPr>
        <w:t>a</w:t>
      </w:r>
      <w:r w:rsidRPr="00B9502C">
        <w:rPr>
          <w:rFonts w:cs="Times New Roman" w:hAnsi="Times New Roman" w:ascii="Times New Roman"/>
          <w:sz w:val="24"/>
          <w:szCs w:val="24"/>
        </w:rPr>
        <w:t xml:space="preserve"> st</w:t>
      </w:r>
      <w:r>
        <w:rPr>
          <w:rFonts w:cs="Times New Roman" w:hAnsi="Times New Roman" w:ascii="Times New Roman"/>
          <w:sz w:val="24"/>
          <w:szCs w:val="24"/>
        </w:rPr>
        <w:t>ečajn</w:t>
      </w:r>
      <w:r w:rsidR="0093436E">
        <w:rPr>
          <w:rFonts w:cs="Times New Roman" w:hAnsi="Times New Roman" w:ascii="Times New Roman"/>
          <w:sz w:val="24"/>
          <w:szCs w:val="24"/>
        </w:rPr>
        <w:t>a</w:t>
      </w:r>
      <w:r w:rsidRPr="00B9502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3436E">
        <w:rPr>
          <w:rFonts w:cs="Times New Roman" w:hAnsi="Times New Roman" w:ascii="Times New Roman"/>
          <w:sz w:val="24"/>
          <w:szCs w:val="24"/>
        </w:rPr>
        <w:t>ica</w:t>
      </w:r>
      <w:r w:rsidRPr="00B9502C">
        <w:rPr>
          <w:rFonts w:cs="Times New Roman" w:hAnsi="Times New Roman" w:ascii="Times New Roman"/>
          <w:sz w:val="24"/>
          <w:szCs w:val="24"/>
        </w:rPr>
        <w:t xml:space="preserve"> </w:t>
      </w:r>
      <w:r w:rsidR="0093436E">
        <w:rPr>
          <w:rFonts w:cs="Times New Roman" w:hAnsi="Times New Roman" w:ascii="Times New Roman"/>
          <w:sz w:val="24"/>
          <w:szCs w:val="24"/>
        </w:rPr>
        <w:t>Daniela Kovač</w:t>
      </w:r>
      <w:r w:rsidRPr="00B9502C">
        <w:rPr>
          <w:rFonts w:cs="Times New Roman" w:hAnsi="Times New Roman" w:ascii="Times New Roman"/>
          <w:sz w:val="24"/>
          <w:szCs w:val="24"/>
        </w:rPr>
        <w:t>, ist</w:t>
      </w:r>
      <w:r w:rsidR="0093436E">
        <w:rPr>
          <w:rFonts w:cs="Times New Roman" w:hAnsi="Times New Roman" w:ascii="Times New Roman"/>
          <w:sz w:val="24"/>
          <w:szCs w:val="24"/>
        </w:rPr>
        <w:t>u</w:t>
      </w:r>
      <w:r w:rsidRPr="00B9502C">
        <w:rPr>
          <w:rFonts w:cs="Times New Roman" w:hAnsi="Times New Roman" w:ascii="Times New Roman"/>
          <w:sz w:val="24"/>
          <w:szCs w:val="24"/>
        </w:rPr>
        <w:t xml:space="preserve"> je temeljem odredbe čl</w:t>
      </w:r>
      <w:r>
        <w:rPr>
          <w:rFonts w:cs="Times New Roman" w:hAnsi="Times New Roman" w:ascii="Times New Roman"/>
          <w:sz w:val="24"/>
          <w:szCs w:val="24"/>
        </w:rPr>
        <w:t>anka 85.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2. SZ-a valjalo imenovati </w:t>
      </w:r>
      <w:r>
        <w:rPr>
          <w:rFonts w:cs="Times New Roman" w:hAnsi="Times New Roman" w:ascii="Times New Roman"/>
          <w:sz w:val="24"/>
          <w:szCs w:val="24"/>
        </w:rPr>
        <w:t>stečajnim upraviteljem</w:t>
      </w:r>
      <w:r w:rsidRPr="00B9502C">
        <w:rPr>
          <w:rFonts w:cs="Times New Roman" w:hAnsi="Times New Roman" w:ascii="Times New Roman"/>
          <w:sz w:val="24"/>
          <w:szCs w:val="24"/>
        </w:rPr>
        <w:t xml:space="preserve"> u rješenju o otvaranju stečajnog postupka.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B751AE">
        <w:t>1</w:t>
      </w:r>
      <w:r w:rsidR="001A5335">
        <w:t>5</w:t>
      </w:r>
      <w:r w:rsidR="00321415">
        <w:t>. siječnja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A5667F">
      <w:pPr>
        <w:ind w:left="6372"/>
        <w:jc w:val="center"/>
      </w:pPr>
      <w:r>
        <w:t>Ana Golub Gruić</w:t>
      </w:r>
      <w:r w:rsidR="00A5667F">
        <w:t>, v.r.</w:t>
      </w:r>
    </w:p>
    <w:p w:rsidRDefault="00A5667F" w:rsidP="008832A6" w:rsidR="00A5667F">
      <w:pPr>
        <w:jc w:val="right"/>
      </w:pPr>
      <w:r>
        <w:t>za točnost otpravka – ovlašteni službenik</w:t>
      </w:r>
    </w:p>
    <w:p w:rsidRDefault="00A5667F" w:rsidP="008832A6" w:rsidR="00A5667F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67F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93436E">
          <w:t>15</w:t>
        </w:r>
        <w:r w:rsidR="00F3536A">
          <w:t>62/2016-39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A5335"/>
    <w:rsid w:val="001B428B"/>
    <w:rsid w:val="001D3E5B"/>
    <w:rsid w:val="00232A60"/>
    <w:rsid w:val="002948BF"/>
    <w:rsid w:val="00321415"/>
    <w:rsid w:val="00335ED3"/>
    <w:rsid w:val="003A1748"/>
    <w:rsid w:val="003A2600"/>
    <w:rsid w:val="003C0EDB"/>
    <w:rsid w:val="003C7934"/>
    <w:rsid w:val="003E60FA"/>
    <w:rsid w:val="003E6770"/>
    <w:rsid w:val="004B3697"/>
    <w:rsid w:val="004B6C7F"/>
    <w:rsid w:val="00606538"/>
    <w:rsid w:val="006234D0"/>
    <w:rsid w:val="006874D9"/>
    <w:rsid w:val="006D6610"/>
    <w:rsid w:val="00715B08"/>
    <w:rsid w:val="00725507"/>
    <w:rsid w:val="007D78C0"/>
    <w:rsid w:val="007E0D1B"/>
    <w:rsid w:val="00843869"/>
    <w:rsid w:val="00887A0B"/>
    <w:rsid w:val="0091365B"/>
    <w:rsid w:val="0093436E"/>
    <w:rsid w:val="009360DB"/>
    <w:rsid w:val="00977F82"/>
    <w:rsid w:val="00A26EA9"/>
    <w:rsid w:val="00A5667F"/>
    <w:rsid w:val="00A5775A"/>
    <w:rsid w:val="00AE0312"/>
    <w:rsid w:val="00B55A5B"/>
    <w:rsid w:val="00B751AE"/>
    <w:rsid w:val="00B86AFC"/>
    <w:rsid w:val="00B9502C"/>
    <w:rsid w:val="00BC061F"/>
    <w:rsid w:val="00C31762"/>
    <w:rsid w:val="00C61D00"/>
    <w:rsid w:val="00C91FC0"/>
    <w:rsid w:val="00CB24C7"/>
    <w:rsid w:val="00DC6958"/>
    <w:rsid w:val="00E46C29"/>
    <w:rsid w:val="00E90CEC"/>
    <w:rsid w:val="00EA3CA7"/>
    <w:rsid w:val="00EB422A"/>
    <w:rsid w:val="00F13D03"/>
    <w:rsid w:val="00F16E8D"/>
    <w:rsid w:val="00F3536A"/>
    <w:rsid w:val="00F52395"/>
    <w:rsid w:val="00FD4961"/>
    <w:rsid w:val="00FD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56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67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667F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667F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667F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56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67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667F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667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667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8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7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9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26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77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805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61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St-1562/2016</izvorni_sadrzaj>
    <derivirana_varijabla naziv="DomainObject.Predmet.OznakaBroj_1">St-1562/2016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7006 PRIJEVOZ društvo s ograničenom odgovornošću za ugostiteljstvo i turistička agencija</izvorni_sadrzaj>
    <derivirana_varijabla naziv="DomainObject.Predmet.ProtustrankaFormated_1">  7006 PRIJEVOZ društvo s ograničenom odgovornošću za ugostiteljstvo i turistička agencija</derivirana_varijabla>
  </DomainObject.Predmet.ProtustrankaFormated>
  <DomainObject.Predmet.ProtustrankaFormatedOIB>
    <izvorni_sadrzaj>  7006 PRIJEVOZ društvo s ograničenom odgovornošću za ugostiteljstvo i turistička agencija, OIB 86893736224</izvorni_sadrzaj>
    <derivirana_varijabla naziv="DomainObject.Predmet.ProtustrankaFormatedOIB_1">  7006 PRIJEVOZ društvo s ograničenom odgovornošću za ugostiteljstvo i turistička agencija, OIB 86893736224</derivirana_varijabla>
  </DomainObject.Predmet.ProtustrankaFormatedOIB>
  <DomainObject.Predmet.ProtustrankaFormatedWithAdress>
    <izvorni_sadrzaj> 7006 PRIJEVOZ društvo s ograničenom odgovornošću za ugostiteljstvo i turistička agencija, Jeretova 1 C, 21000 Split</izvorni_sadrzaj>
    <derivirana_varijabla naziv="DomainObject.Predmet.ProtustrankaFormatedWithAdress_1"> 7006 PRIJEVOZ društvo s ograničenom odgovornošću za ugostiteljstvo i turistička agencija, Jeretova 1 C, 21000 Split</derivirana_varijabla>
  </DomainObject.Predmet.ProtustrankaFormatedWithAdress>
  <DomainObject.Predmet.ProtustrankaFormatedWithAdressOIB>
    <izvorni_sadrzaj> 7006 PRIJEVOZ društvo s ograničenom odgovornošću za ugostiteljstvo i turistička agencija, OIB 86893736224, Jeretova 1 C, 21000 Split</izvorni_sadrzaj>
    <derivirana_varijabla naziv="DomainObject.Predmet.ProtustrankaFormatedWithAdressOIB_1"> 7006 PRIJEVOZ društvo s ograničenom odgovornošću za ugostiteljstvo i turistička agencija, OIB 86893736224, Jeretova 1 C, 21000 Split</derivirana_varijabla>
  </DomainObject.Predmet.ProtustrankaFormatedWithAdressOIB>
  <DomainObject.Predmet.ProtustrankaWithAdress>
    <izvorni_sadrzaj>7006 PRIJEVOZ društvo s ograničenom odgovornošću za ugostiteljstvo i turistička agencija Jeretova 1 C, 21000 Split</izvorni_sadrzaj>
    <derivirana_varijabla naziv="DomainObject.Predmet.ProtustrankaWithAdress_1">7006 PRIJEVOZ društvo s ograničenom odgovornošću za ugostiteljstvo i turistička agencija Jeretova 1 C, 21000 Split</derivirana_varijabla>
  </DomainObject.Predmet.ProtustrankaWithAdress>
  <DomainObject.Predmet.ProtustrankaWithAdressOIB>
    <izvorni_sadrzaj>7006 PRIJEVOZ društvo s ograničenom odgovornošću za ugostiteljstvo i turistička agencija, OIB 86893736224, Jeretova 1 C, 21000 Split</izvorni_sadrzaj>
    <derivirana_varijabla naziv="DomainObject.Predmet.ProtustrankaWithAdressOIB_1">7006 PRIJEVOZ društvo s ograničenom odgovornošću za ugostiteljstvo i turistička agencija, OIB 86893736224, Jeretova 1 C, 21000 Split</derivirana_varijabla>
  </DomainObject.Predmet.ProtustrankaWithAdressOIB>
  <DomainObject.Predmet.ProtustrankaNazivFormated>
    <izvorni_sadrzaj>7006 PRIJEVOZ društvo s ograničenom odgovornošću za ugostiteljstvo i turistička agencija</izvorni_sadrzaj>
    <derivirana_varijabla naziv="DomainObject.Predmet.ProtustrankaNazivFormated_1">7006 PRIJEVOZ društvo s ograničenom odgovornošću za ugostiteljstvo i turistička agencija</derivirana_varijabla>
  </DomainObject.Predmet.ProtustrankaNazivFormated>
  <DomainObject.Predmet.ProtustrankaNazivFormatedOIB>
    <izvorni_sadrzaj>7006 PRIJEVOZ društvo s ograničenom odgovornošću za ugostiteljstvo i turistička agencija, OIB 86893736224</izvorni_sadrzaj>
    <derivirana_varijabla naziv="DomainObject.Predmet.ProtustrankaNazivFormatedOIB_1">7006 PRIJEVOZ društvo s ograničenom odgovornošću za ugostiteljstvo i turistička agencija, OIB 86893736224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750321.22</izvorni_sadrzaj>
    <derivirana_varijabla naziv="DomainObject.Predmet.TrenutnaVrijednost_1">750321.22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7006 PRIJEVOZ društvo s ograničenom odgovornošću za ugostiteljstvo i turistička agencija</item>
    </izvorni_sadrzaj>
    <derivirana_varijabla naziv="DomainObject.Predmet.ProtuStrankaListFormated_1">
      <item>7006 PRIJEVOZ društvo s ograničenom odgovornošću za ugostiteljstvo i turistička agencija</item>
    </derivirana_varijabla>
  </DomainObject.Predmet.ProtuStrankaListFormated>
  <DomainObject.Predmet.ProtuStrankaListFormatedOIB>
    <izvorni_sadrzaj>
      <item>7006 PRIJEVOZ društvo s ograničenom odgovornošću za ugostiteljstvo i turistička agencija, OIB 86893736224</item>
    </izvorni_sadrzaj>
    <derivirana_varijabla naziv="DomainObject.Predmet.ProtuStrankaListFormatedOIB_1">
      <item>7006 PRIJEVOZ društvo s ograničenom odgovornošću za ugostiteljstvo i turistička agencija, OIB 86893736224</item>
    </derivirana_varijabla>
  </DomainObject.Predmet.ProtuStrankaListFormatedOIB>
  <DomainObject.Predmet.ProtuStrankaListFormatedWithAdress>
    <izvorni_sadrzaj>
      <item>7006 PRIJEVOZ društvo s ograničenom odgovornošću za ugostiteljstvo i turistička agencija, Jeretova 1 C, 21000 Split</item>
    </izvorni_sadrzaj>
    <derivirana_varijabla naziv="DomainObject.Predmet.ProtuStrankaListFormatedWithAdress_1">
      <item>7006 PRIJEVOZ društvo s ograničenom odgovornošću za ugostiteljstvo i turistička agencija, Jeretova 1 C, 21000 Split</item>
    </derivirana_varijabla>
  </DomainObject.Predmet.ProtuStrankaListFormatedWithAdress>
  <DomainObject.Predmet.ProtuStrankaListFormatedWithAdressOIB>
    <izvorni_sadrzaj>
      <item>7006 PRIJEVOZ društvo s ograničenom odgovornošću za ugostiteljstvo i turistička agencija, OIB 86893736224, Jeretova 1 C, 21000 Split</item>
    </izvorni_sadrzaj>
    <derivirana_varijabla naziv="DomainObject.Predmet.ProtuStrankaListFormatedWithAdressOIB_1">
      <item>7006 PRIJEVOZ društvo s ograničenom odgovornošću za ugostiteljstvo i turistička agencija, OIB 86893736224, Jeretova 1 C, 21000 Split</item>
    </derivirana_varijabla>
  </DomainObject.Predmet.ProtuStrankaListFormatedWithAdressOIB>
  <DomainObject.Predmet.ProtuStrankaListNazivFormated>
    <izvorni_sadrzaj>
      <item>7006 PRIJEVOZ društvo s ograničenom odgovornošću za ugostiteljstvo i turistička agencija</item>
    </izvorni_sadrzaj>
    <derivirana_varijabla naziv="DomainObject.Predmet.ProtuStrankaListNazivFormated_1">
      <item>7006 PRIJEVOZ društvo s ograničenom odgovornošću za ugostiteljstvo i turistička agencija</item>
    </derivirana_varijabla>
  </DomainObject.Predmet.ProtuStrankaListNazivFormated>
  <DomainObject.Predmet.ProtuStrankaListNazivFormatedOIB>
    <izvorni_sadrzaj>
      <item>7006 PRIJEVOZ društvo s ograničenom odgovornošću za ugostiteljstvo i turistička agencija, OIB 86893736224</item>
    </izvorni_sadrzaj>
    <derivirana_varijabla naziv="DomainObject.Predmet.ProtuStrankaListNazivFormatedOIB_1">
      <item>7006 PRIJEVOZ društvo s ograničenom odgovornošću za ugostiteljstvo i turistička agencija, OIB 86893736224</item>
    </derivirana_varijabla>
  </DomainObject.Predmet.ProtuStrankaListNazivFormatedOIB>
  <DomainObject.Predmet.OstaliListFormated>
    <izvorni_sadrzaj>
      <item>Toni Čulić</item>
    </izvorni_sadrzaj>
    <derivirana_varijabla naziv="DomainObject.Predmet.OstaliListFormated_1">
      <item>Toni Čulić</item>
    </derivirana_varijabla>
  </DomainObject.Predmet.OstaliListFormated>
  <DomainObject.Predmet.OstaliListFormatedOIB>
    <izvorni_sadrzaj>
      <item>Toni Čulić, OIB 45839257523</item>
    </izvorni_sadrzaj>
    <derivirana_varijabla naziv="DomainObject.Predmet.OstaliListFormatedOIB_1">
      <item>Toni Čulić, OIB 45839257523</item>
    </derivirana_varijabla>
  </DomainObject.Predmet.OstaliListFormatedOIB>
  <DomainObject.Predmet.OstaliListFormatedWithAdress>
    <izvorni_sadrzaj>
      <item>Toni Čulić, Rikarda Katalinića Jeretova 1c, 21000 Split</item>
    </izvorni_sadrzaj>
    <derivirana_varijabla naziv="DomainObject.Predmet.OstaliListFormatedWithAdress_1">
      <item>Toni Čulić, Rikarda Katalinića Jeretova 1c, 21000 Split</item>
    </derivirana_varijabla>
  </DomainObject.Predmet.OstaliListFormatedWithAdress>
  <DomainObject.Predmet.OstaliListFormatedWithAdressOIB>
    <izvorni_sadrzaj>
      <item>Toni Čulić, OIB 45839257523, Rikarda Katalinića Jeretova 1c, 21000 Split</item>
    </izvorni_sadrzaj>
    <derivirana_varijabla naziv="DomainObject.Predmet.OstaliListFormatedWithAdressOIB_1">
      <item>Toni Čulić, OIB 45839257523, Rikarda Katalinića Jeretova 1c, 21000 Split</item>
    </derivirana_varijabla>
  </DomainObject.Predmet.OstaliListFormatedWithAdressOIB>
  <DomainObject.Predmet.OstaliListNazivFormated>
    <izvorni_sadrzaj>
      <item>Toni Čulić</item>
    </izvorni_sadrzaj>
    <derivirana_varijabla naziv="DomainObject.Predmet.OstaliListNazivFormated_1">
      <item>Toni Čulić</item>
    </derivirana_varijabla>
  </DomainObject.Predmet.OstaliListNazivFormated>
  <DomainObject.Predmet.OstaliListNazivFormatedOIB>
    <izvorni_sadrzaj>
      <item>Toni Čulić, OIB 45839257523</item>
    </izvorni_sadrzaj>
    <derivirana_varijabla naziv="DomainObject.Predmet.OstaliListNazivFormatedOIB_1">
      <item>Toni Čulić, OIB 45839257523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7006 PRIJEVOZ društvo s ograničenom odgovornošću za ugostiteljstvo i turistička agencija</izvorni_sadrzaj>
    <derivirana_varijabla naziv="DomainObject.Predmet.ProtustrankaIDrugi_1">7006 PRIJEVOZ društvo s ograničenom odgovornošću za ugostiteljstvo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7006 PRIJEVOZ društvo s ograničenom odgovornošću za ugostiteljstvo i turistička agencija, OIB 86893736224, Jeretova 1 C, 21000 Split</izvorni_sadrzaj>
    <derivirana_varijabla naziv="DomainObject.Predmet.ProtustrankaIDrugiAdressOIB_1">7006 PRIJEVOZ društvo s ograničenom odgovornošću za ugostiteljstvo i turistička agencija, OIB 86893736224, Jeretova 1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7006 PRIJEVOZ društvo s ograničenom odgovornošću za ugostiteljstvo i turistička agencija</item>
      <item>FINANCIJSKA AGENCIJA, RC SPLIT</item>
      <item>Toni Čulić</item>
    </izvorni_sadrzaj>
    <derivirana_varijabla naziv="DomainObject.Predmet.SudioniciListNaziv_1">
      <item>7006 PRIJEVOZ društvo s ograničenom odgovornošću za ugostiteljstvo i turistička agencija</item>
      <item>FINANCIJSKA AGENCIJA, RC SPLIT</item>
      <item>Toni Čulić</item>
    </derivirana_varijabla>
  </DomainObject.Predmet.SudioniciListNaziv>
  <DomainObject.Predmet.SudioniciListAdressOIB>
    <izvorni_sadrzaj>
      <item>7006 PRIJEVOZ društvo s ograničenom odgovornošću za ugostiteljstvo i turistička agencija, OIB 86893736224, Jeretova 1 C,21000 Split</item>
      <item>FINANCIJSKA AGENCIJA, RC SPLIT, OIB 85821130368, Mažuranićevo šetalište 24 b,21000 Split</item>
      <item>Toni Čulić, OIB 45839257523, Rikarda Katalinića Jeretova 1c,21000 Split</item>
    </izvorni_sadrzaj>
    <derivirana_varijabla naziv="DomainObject.Predmet.SudioniciListAdressOIB_1">
      <item>7006 PRIJEVOZ društvo s ograničenom odgovornošću za ugostiteljstvo i turistička agencija, OIB 86893736224, Jeretova 1 C,21000 Split</item>
      <item>FINANCIJSKA AGENCIJA, RC SPLIT, OIB 85821130368, Mažuranićevo šetalište 24 b,21000 Split</item>
      <item>Toni Čulić, OIB 45839257523, Rikarda Katalinića Jeretova 1c,21000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86893736224</item>
      <item>, OIB 85821130368</item>
      <item>, OIB 45839257523</item>
    </izvorni_sadrzaj>
    <derivirana_varijabla naziv="DomainObject.Predmet.SudioniciListNazivOIB_1">
      <item>, OIB 86893736224</item>
      <item>, OIB 85821130368</item>
      <item>, OIB 45839257523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2017.</izvorni_sadrzaj>
    <derivirana_varijabla naziv="DomainObject.Predmet.DatumZadnjeOdrzaneSudskeRadnje_1">16. studenog 2017.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St-1562/2016-34</izvorni_sadrzaj>
    <derivirana_varijabla naziv="DomainObject.PredzadnjaOdlukaIzPredmeta.Oznaka_1">St-1562/2016-34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7B5BA6-436B-423F-8799-78BC372570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1017</properties:Words>
  <properties:Characters>5873</properties:Characters>
  <properties:Lines>108</properties:Lines>
  <properties:Paragraphs>31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2019-01-15T11:29:00Z</cp:lastPrinted>
  <dcterms:modified xmlns:xsi="http://www.w3.org/2001/XMLSchema-instance" xsi:type="dcterms:W3CDTF">2019-01-15T11:29:00Z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(St-1562-2016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