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d60" w14:paraId="8035d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B6474C">
        <w:tab/>
      </w:r>
      <w:r w:rsidR="00B6474C">
        <w:tab/>
      </w:r>
      <w:r w:rsidR="00B6474C">
        <w:tab/>
      </w:r>
      <w:r w:rsidR="00B6474C">
        <w:tab/>
      </w:r>
      <w:r w:rsidR="00B6474C">
        <w:tab/>
      </w:r>
      <w:r w:rsidR="00B6474C">
        <w:tab/>
      </w:r>
      <w:r w:rsidR="00B6474C">
        <w:tab/>
        <w:t>7 St-1331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6474C">
        <w:t>1331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4545BD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6474C">
        <w:t>ZVUK I SLIKA d.o.o., Dubravkin trg 2, Zagreb, OIB 07101453478.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6474C">
        <w:t>2.512.300,29</w:t>
      </w:r>
      <w:r w:rsidR="0002449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4545BD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F411EE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F411EE" w:rsidP="00AB7A2F" w:rsidR="00F411E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411EE" w:rsidP="00995CE9" w:rsidR="00F411E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59C" w:rsidR="0017359C">
      <w:r>
        <w:separator/>
      </w:r>
    </w:p>
  </w:endnote>
  <w:endnote w:id="0" w:type="continuationSeparator">
    <w:p w:rsidRDefault="0017359C" w:rsidR="00173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59C" w:rsidR="0017359C">
      <w:r>
        <w:separator/>
      </w:r>
    </w:p>
  </w:footnote>
  <w:footnote w:id="0" w:type="continuationSeparator">
    <w:p w:rsidRDefault="0017359C" w:rsidR="00173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A75"/>
    <w:rsid w:val="000233B8"/>
    <w:rsid w:val="0002449A"/>
    <w:rsid w:val="00082E69"/>
    <w:rsid w:val="00091E45"/>
    <w:rsid w:val="00095FEB"/>
    <w:rsid w:val="000A10B8"/>
    <w:rsid w:val="00114EAD"/>
    <w:rsid w:val="001215F7"/>
    <w:rsid w:val="0017359C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545BD"/>
    <w:rsid w:val="0046473F"/>
    <w:rsid w:val="004B337A"/>
    <w:rsid w:val="004F3962"/>
    <w:rsid w:val="00503AFA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42113"/>
    <w:rsid w:val="00B6474C"/>
    <w:rsid w:val="00B82F18"/>
    <w:rsid w:val="00BE15AF"/>
    <w:rsid w:val="00BE7409"/>
    <w:rsid w:val="00C0205D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33A8"/>
    <w:rsid w:val="00E66941"/>
    <w:rsid w:val="00EA5541"/>
    <w:rsid w:val="00EB553E"/>
    <w:rsid w:val="00EC3302"/>
    <w:rsid w:val="00ED6AA8"/>
    <w:rsid w:val="00F034D3"/>
    <w:rsid w:val="00F37CED"/>
    <w:rsid w:val="00F411EE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St-1331/2015</izvorni_sadrzaj>
    <derivirana_varijabla naziv="DomainObject.Predmet.OznakaBroj_1">St-1331/2015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ZVUK I SLIKA d.o.o.</izvorni_sadrzaj>
    <derivirana_varijabla naziv="DomainObject.Predmet.ProtustrankaFormated_1">  ZVUK I SLIKA d.o.o.</derivirana_varijabla>
  </DomainObject.Predmet.ProtustrankaFormated>
  <DomainObject.Predmet.ProtustrankaFormatedOIB>
    <izvorni_sadrzaj>  ZVUK I SLIKA d.o.o., OIB 07101453478</izvorni_sadrzaj>
    <derivirana_varijabla naziv="DomainObject.Predmet.ProtustrankaFormatedOIB_1">  ZVUK I SLIKA d.o.o., OIB 07101453478</derivirana_varijabla>
  </DomainObject.Predmet.ProtustrankaFormatedOIB>
  <DomainObject.Predmet.ProtustrankaFormatedWithAdress>
    <izvorni_sadrzaj> ZVUK I SLIKA d.o.o., Dubravkin trg 2, 10000 Zagreb</izvorni_sadrzaj>
    <derivirana_varijabla naziv="DomainObject.Predmet.ProtustrankaFormatedWithAdress_1"> ZVUK I SLIKA d.o.o., Dubravkin trg 2, 10000 Zagreb</derivirana_varijabla>
  </DomainObject.Predmet.ProtustrankaFormatedWithAdress>
  <DomainObject.Predmet.ProtustrankaFormatedWithAdressOIB>
    <izvorni_sadrzaj> ZVUK I SLIKA d.o.o., OIB 07101453478, Dubravkin trg 2, 10000 Zagreb</izvorni_sadrzaj>
    <derivirana_varijabla naziv="DomainObject.Predmet.ProtustrankaFormatedWithAdressOIB_1"> ZVUK I SLIKA d.o.o., OIB 07101453478, Dubravkin trg 2, 10000 Zagreb</derivirana_varijabla>
  </DomainObject.Predmet.ProtustrankaFormatedWithAdressOIB>
  <DomainObject.Predmet.ProtustrankaWithAdress>
    <izvorni_sadrzaj>ZVUK I SLIKA d.o.o. Dubravkin trg 2, 10000 Zagreb</izvorni_sadrzaj>
    <derivirana_varijabla naziv="DomainObject.Predmet.ProtustrankaWithAdress_1">ZVUK I SLIKA d.o.o. Dubravkin trg 2, 10000 Zagreb</derivirana_varijabla>
  </DomainObject.Predmet.ProtustrankaWithAdress>
  <DomainObject.Predmet.ProtustrankaWithAdressOIB>
    <izvorni_sadrzaj>ZVUK I SLIKA d.o.o., OIB 07101453478, Dubravkin trg 2, 10000 Zagreb</izvorni_sadrzaj>
    <derivirana_varijabla naziv="DomainObject.Predmet.ProtustrankaWithAdressOIB_1">ZVUK I SLIKA d.o.o., OIB 07101453478, Dubravkin trg 2, 10000 Zagreb</derivirana_varijabla>
  </DomainObject.Predmet.ProtustrankaWithAdressOIB>
  <DomainObject.Predmet.ProtustrankaNazivFormated>
    <izvorni_sadrzaj>ZVUK I SLIKA d.o.o.</izvorni_sadrzaj>
    <derivirana_varijabla naziv="DomainObject.Predmet.ProtustrankaNazivFormated_1">ZVUK I SLIKA d.o.o.</derivirana_varijabla>
  </DomainObject.Predmet.ProtustrankaNazivFormated>
  <DomainObject.Predmet.ProtustrankaNazivFormatedOIB>
    <izvorni_sadrzaj>ZVUK I SLIKA d.o.o., OIB 07101453478</izvorni_sadrzaj>
    <derivirana_varijabla naziv="DomainObject.Predmet.ProtustrankaNazivFormatedOIB_1">ZVUK I SLIKA d.o.o., OIB 07101453478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ZVUK I SLIKA d.o.o.</item>
    </izvorni_sadrzaj>
    <derivirana_varijabla naziv="DomainObject.Predmet.ProtuStrankaListFormated_1">
      <item>ZVUK I SLIKA d.o.o.</item>
    </derivirana_varijabla>
  </DomainObject.Predmet.ProtuStrankaListFormated>
  <DomainObject.Predmet.ProtuStrankaListFormatedOIB>
    <izvorni_sadrzaj>
      <item>ZVUK I SLIKA d.o.o., OIB 07101453478</item>
    </izvorni_sadrzaj>
    <derivirana_varijabla naziv="DomainObject.Predmet.ProtuStrankaListFormatedOIB_1">
      <item>ZVUK I SLIKA d.o.o., OIB 07101453478</item>
    </derivirana_varijabla>
  </DomainObject.Predmet.ProtuStrankaListFormatedOIB>
  <DomainObject.Predmet.ProtuStrankaListFormatedWithAdress>
    <izvorni_sadrzaj>
      <item>ZVUK I SLIKA d.o.o., Dubravkin trg 2, 10000 Zagreb</item>
    </izvorni_sadrzaj>
    <derivirana_varijabla naziv="DomainObject.Predmet.ProtuStrankaListFormatedWithAdress_1">
      <item>ZVUK I SLIKA d.o.o., Dubravkin trg 2, 10000 Zagreb</item>
    </derivirana_varijabla>
  </DomainObject.Predmet.ProtuStrankaListFormatedWithAdress>
  <DomainObject.Predmet.ProtuStrankaListFormatedWithAdressOIB>
    <izvorni_sadrzaj>
      <item>ZVUK I SLIKA d.o.o., OIB 07101453478, Dubravkin trg 2, 10000 Zagreb</item>
    </izvorni_sadrzaj>
    <derivirana_varijabla naziv="DomainObject.Predmet.ProtuStrankaListFormatedWithAdressOIB_1">
      <item>ZVUK I SLIKA d.o.o., OIB 07101453478, Dubravkin trg 2, 10000 Zagreb</item>
    </derivirana_varijabla>
  </DomainObject.Predmet.ProtuStrankaListFormatedWithAdressOIB>
  <DomainObject.Predmet.ProtuStrankaListNazivFormated>
    <izvorni_sadrzaj>
      <item>ZVUK I SLIKA d.o.o.</item>
    </izvorni_sadrzaj>
    <derivirana_varijabla naziv="DomainObject.Predmet.ProtuStrankaListNazivFormated_1">
      <item>ZVUK I SLIKA d.o.o.</item>
    </derivirana_varijabla>
  </DomainObject.Predmet.ProtuStrankaListNazivFormated>
  <DomainObject.Predmet.ProtuStrankaListNazivFormatedOIB>
    <izvorni_sadrzaj>
      <item>ZVUK I SLIKA d.o.o., OIB 07101453478</item>
    </izvorni_sadrzaj>
    <derivirana_varijabla naziv="DomainObject.Predmet.ProtuStrankaListNazivFormatedOIB_1">
      <item>ZVUK I SLIKA d.o.o., OIB 07101453478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ZVUK I SLIKA d.o.o.</izvorni_sadrzaj>
    <derivirana_varijabla naziv="DomainObject.Predmet.ProtustrankaIDrugi_1">ZVUK I SLIKA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ZVUK I SLIKA d.o.o., OIB 07101453478, Dubravkin trg 2, 10000 Zagreb</izvorni_sadrzaj>
    <derivirana_varijabla naziv="DomainObject.Predmet.ProtustrankaIDrugiAdressOIB_1">ZVUK I SLIKA d.o.o., OIB 07101453478, Dubravkin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ZVUK I SLIKA d.o.o.</item>
    </izvorni_sadrzaj>
    <derivirana_varijabla naziv="DomainObject.Predmet.SudioniciListNaziv_1">
      <item>FINA Regionalni centar Zagreb</item>
      <item>ZVUK I SLIKA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ZVUK I SLIKA d.o.o., OIB 07101453478, Dubravkin trg 2,10000 Zagreb</item>
    </izvorni_sadrzaj>
    <derivirana_varijabla naziv="DomainObject.Predmet.SudioniciListAdressOIB_1">
      <item>FINA Regionalni centar Zagreb, OIB 85821130368, Trg svibanjskih žrtava 1995. 1,10000 Zagreb</item>
      <item>ZVUK I SLIKA d.o.o., OIB 07101453478, Dubravkin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07101453478</item>
    </izvorni_sadrzaj>
    <derivirana_varijabla naziv="DomainObject.Predmet.SudioniciListNazivOIB_1">
      <item>, OIB 85821130368</item>
      <item>, OIB 07101453478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1333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2015-11-26T13:06:00Z</dcterms:created>
  <dc:creator>ilukac</dc:creator>
  <cp:lastModifiedBy>Kristina Švajger</cp:lastModifiedBy>
  <cp:lastPrinted>2015-11-26T13:06:00Z</cp:lastPrinted>
  <dcterms:modified xmlns:xsi="http://www.w3.org/2001/XMLSchema-instance" xsi:type="dcterms:W3CDTF">2015-11-26T13:07:00Z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