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62a9" w14:paraId="a1e62a9" w:rsidRDefault="00FB546E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952CC1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E40D5" w:rsidP="007529B8" w:rsidR="006E40D5">
      <w:pPr>
        <w:ind w:hanging="720" w:left="360"/>
      </w:pPr>
    </w:p>
    <w:p w:rsidRDefault="006C248A" w:rsidR="006C248A"/>
    <w:p w:rsidRDefault="00B44281" w:rsidP="00B44281" w:rsidR="0050472B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6E40D5" w:rsidP="00B44281" w:rsidR="006E40D5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952CC1" w:rsidR="00952CC1">
      <w:pPr>
        <w:jc w:val="both"/>
      </w:pPr>
    </w:p>
    <w:p w:rsidRDefault="006E40D5" w:rsidR="006E40D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</w:t>
      </w:r>
      <w:r w:rsidR="00361A79">
        <w:t xml:space="preserve"> </w:t>
      </w:r>
      <w:r w:rsidR="00BE2CC8">
        <w:t>po</w:t>
      </w:r>
      <w:r w:rsidR="00B44281">
        <w:t xml:space="preserve">vodom </w:t>
      </w:r>
      <w:r w:rsidR="00361A79">
        <w:t>zahtjeva</w:t>
      </w:r>
      <w:r w:rsidR="00B44281">
        <w:t xml:space="preserve"> FIN</w:t>
      </w:r>
      <w:r w:rsidR="00EE0D62">
        <w:t>ANCIJSKE AGENCIJE, RC OSIJEK</w:t>
      </w:r>
      <w:r w:rsidR="00361A79">
        <w:t xml:space="preserve"> za provedbom skraćenog stečajnog postupka nad dužnikom KANAL 031 d.o.o. za proizvodnju i emitiranje televizijskog programa i ostale usluge, Višnjevac, A. Starčevića 64, OIB 25282618350, MBS 030085417, dana 28. studenoga 2016., </w:t>
      </w:r>
    </w:p>
    <w:p w:rsidRDefault="006E40D5" w:rsidP="006E40D5" w:rsidR="006C248A">
      <w:pPr>
        <w:tabs>
          <w:tab w:pos="4056" w:val="left"/>
        </w:tabs>
        <w:jc w:val="both"/>
      </w:pPr>
      <w:r>
        <w:tab/>
      </w:r>
    </w:p>
    <w:p w:rsidRDefault="006E40D5" w:rsidP="006E40D5" w:rsidR="006E40D5">
      <w:pPr>
        <w:tabs>
          <w:tab w:pos="4056" w:val="left"/>
        </w:tabs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361A79" w:rsidR="00A970B1">
      <w:pPr>
        <w:pStyle w:val="Tijeloteksta"/>
        <w:ind w:firstLine="708"/>
        <w:rPr>
          <w:bCs/>
        </w:rPr>
      </w:pPr>
      <w:r w:rsidRPr="00494014">
        <w:rPr>
          <w:bCs/>
        </w:rPr>
        <w:t>O</w:t>
      </w:r>
      <w:r w:rsidR="00A970B1">
        <w:rPr>
          <w:bCs/>
        </w:rPr>
        <w:t>db</w:t>
      </w:r>
      <w:r w:rsidR="00361A79">
        <w:rPr>
          <w:bCs/>
        </w:rPr>
        <w:t>ija se</w:t>
      </w:r>
      <w:r w:rsidR="00A970B1">
        <w:rPr>
          <w:bCs/>
        </w:rPr>
        <w:t xml:space="preserve"> zahtjev za provedbu skraćenog stečajnog postupka </w:t>
      </w:r>
      <w:r w:rsidRPr="00494014">
        <w:rPr>
          <w:bCs/>
        </w:rPr>
        <w:t xml:space="preserve">nad dužnikom </w:t>
      </w:r>
      <w:r w:rsidR="00361A79">
        <w:t>KANAL 031 d.o.</w:t>
      </w:r>
      <w:r w:rsidR="00DA74EF">
        <w:t xml:space="preserve">o. </w:t>
      </w:r>
      <w:r w:rsidR="00361A79">
        <w:t>Višnjevac, A. Starčevića 64, OIB 25282618350, MBS 030085417</w:t>
      </w:r>
      <w:r w:rsidR="00DA74EF">
        <w:t>.</w:t>
      </w:r>
    </w:p>
    <w:p w:rsidRDefault="00952CC1" w:rsidP="00965372" w:rsidR="00952CC1">
      <w:pPr>
        <w:pStyle w:val="Tijeloteksta"/>
        <w:rPr>
          <w:bCs/>
        </w:rPr>
      </w:pPr>
    </w:p>
    <w:p w:rsidRDefault="006E40D5" w:rsidP="00965372" w:rsidR="006E40D5">
      <w:pPr>
        <w:pStyle w:val="Tijeloteksta"/>
        <w:rPr>
          <w:bCs/>
        </w:rPr>
      </w:pPr>
    </w:p>
    <w:p w:rsidRDefault="00952CC1" w:rsidP="00965372" w:rsidR="00952CC1" w:rsidRPr="00A970B1">
      <w:pPr>
        <w:pStyle w:val="Tijeloteksta"/>
        <w:rPr>
          <w:bCs/>
        </w:rPr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6E40D5" w:rsidP="00965372" w:rsidR="006E40D5">
      <w:pPr>
        <w:pStyle w:val="Tijeloteksta"/>
      </w:pPr>
    </w:p>
    <w:p w:rsidRDefault="00965372" w:rsidP="00965372" w:rsidR="00965372">
      <w:pPr>
        <w:pStyle w:val="Tijeloteksta"/>
      </w:pPr>
      <w:r>
        <w:tab/>
        <w:t xml:space="preserve">Dana </w:t>
      </w:r>
      <w:r w:rsidR="00A45DFF">
        <w:t>3. kolovoza 2016</w:t>
      </w:r>
      <w:r>
        <w:t>. godine na ovom sudu je zaprimljen Zahtjev Financijske agencije RC OSIJEK, Podružnica Osijek za pokretanje skraćenog stečajnog postupka nad dužnikom</w:t>
      </w:r>
      <w:r w:rsidR="00362376">
        <w:t xml:space="preserve"> </w:t>
      </w:r>
      <w:r w:rsidR="00DA74EF">
        <w:t>KANAL 031 d.o.o. Višnjevac, A. Starčevića 64, OIB 25282618350, MBS 030085417</w:t>
      </w:r>
    </w:p>
    <w:p w:rsidRDefault="008E323E" w:rsidP="00965372" w:rsidR="008E323E">
      <w:pPr>
        <w:pStyle w:val="Tijeloteksta"/>
      </w:pPr>
    </w:p>
    <w:p w:rsidRDefault="008E323E" w:rsidP="00965372" w:rsidR="008E323E">
      <w:pPr>
        <w:pStyle w:val="Tijeloteksta"/>
      </w:pPr>
      <w:r>
        <w:tab/>
        <w:t xml:space="preserve">Uvidom u St pisarnici ovoga suda je utvrđeno da je </w:t>
      </w:r>
      <w:r w:rsidR="004F61A2">
        <w:t>nad dužnikom</w:t>
      </w:r>
      <w:r>
        <w:t xml:space="preserve"> </w:t>
      </w:r>
      <w:r w:rsidR="00A45DFF">
        <w:t xml:space="preserve">KANAL 031 d.o.o. Višnjevac </w:t>
      </w:r>
      <w:r>
        <w:t>pred ovim sudom pod brojem St-</w:t>
      </w:r>
      <w:r w:rsidR="00A45DFF">
        <w:t xml:space="preserve">1864/16 </w:t>
      </w:r>
      <w:r>
        <w:t xml:space="preserve">dana </w:t>
      </w:r>
      <w:r w:rsidR="00A45DFF">
        <w:t>14. studenoga 2016.</w:t>
      </w:r>
      <w:r>
        <w:t xml:space="preserve"> otvoren i istovremeno zaključen stečajni postupak.</w:t>
      </w:r>
    </w:p>
    <w:p w:rsidRDefault="00A45DFF" w:rsidP="00A45DFF" w:rsidR="006E40D5">
      <w:pPr>
        <w:pStyle w:val="StandardWeb"/>
        <w:ind w:firstLine="708"/>
        <w:jc w:val="both"/>
      </w:pPr>
      <w:r>
        <w:t>Kako je nad dužnikom nakon objave oglasa od 24. kolovoza 2016.</w:t>
      </w:r>
      <w:r w:rsidR="00792066">
        <w:t xml:space="preserve"> iz odredbe članka 430. Stečajnog zakona (Narodne novine </w:t>
      </w:r>
      <w:r w:rsidR="00952CC1">
        <w:t xml:space="preserve">broj </w:t>
      </w:r>
      <w:r w:rsidR="00792066">
        <w:t>7</w:t>
      </w:r>
      <w:r w:rsidR="00430CA4">
        <w:t>1</w:t>
      </w:r>
      <w:r w:rsidR="00792066">
        <w:t>/15, dalje SZ),  rješenjem ovoga suda</w:t>
      </w:r>
    </w:p>
    <w:p w:rsidRDefault="006E40D5" w:rsidP="00A45DFF" w:rsidR="006E40D5">
      <w:pPr>
        <w:pStyle w:val="StandardWeb"/>
        <w:ind w:firstLine="708"/>
        <w:jc w:val="both"/>
      </w:pPr>
    </w:p>
    <w:p w:rsidRDefault="00FB546E" w:rsidP="00FB546E" w:rsidR="006E40D5">
      <w:pPr>
        <w:pStyle w:val="StandardWeb"/>
        <w:ind w:firstLine="708"/>
        <w:jc w:val="center"/>
      </w:pPr>
      <w:r>
        <w:t>***</w:t>
      </w:r>
    </w:p>
    <w:p w:rsidRDefault="006E40D5" w:rsidP="00A45DFF" w:rsidR="006E40D5">
      <w:pPr>
        <w:pStyle w:val="StandardWeb"/>
        <w:ind w:firstLine="708"/>
        <w:jc w:val="both"/>
      </w:pPr>
    </w:p>
    <w:p w:rsidRDefault="00792066" w:rsidP="006E40D5" w:rsidR="00792066">
      <w:pPr>
        <w:pStyle w:val="StandardWeb"/>
        <w:jc w:val="both"/>
      </w:pPr>
      <w:r>
        <w:t>St-</w:t>
      </w:r>
      <w:r w:rsidR="00A45DFF">
        <w:t xml:space="preserve">1864/16 od  14. studenoga 2016. </w:t>
      </w:r>
      <w:r>
        <w:t>godine otvoren</w:t>
      </w:r>
      <w:r w:rsidR="00AE315B">
        <w:t xml:space="preserve"> i istovremeno zaključen</w:t>
      </w:r>
      <w:r>
        <w:t xml:space="preserve"> stečajni postupak</w:t>
      </w:r>
      <w:r w:rsidR="00430CA4">
        <w:t xml:space="preserve"> sud je </w:t>
      </w:r>
      <w:r>
        <w:t xml:space="preserve">riješio kao u izreci. </w:t>
      </w:r>
    </w:p>
    <w:p w:rsidRDefault="00952CC1" w:rsidP="00952CC1" w:rsidR="00952CC1">
      <w:pPr>
        <w:pStyle w:val="Bezproreda"/>
      </w:pPr>
    </w:p>
    <w:p w:rsidRDefault="009F625C" w:rsidP="00952CC1" w:rsidR="006C248A">
      <w:pPr>
        <w:pStyle w:val="Bezproreda"/>
        <w:jc w:val="center"/>
      </w:pPr>
      <w:r>
        <w:t>U Osijeku</w:t>
      </w:r>
      <w:r w:rsidR="00430CA4">
        <w:t xml:space="preserve"> 28. studenoga 2016. </w:t>
      </w:r>
    </w:p>
    <w:p w:rsidRDefault="0008097C" w:rsidP="0040101B" w:rsidR="0008097C">
      <w:pPr>
        <w:pStyle w:val="Tijeloteksta"/>
        <w:jc w:val="center"/>
      </w:pPr>
    </w:p>
    <w:p w:rsidRDefault="00942125" w:rsidP="00942125" w:rsidR="00942125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Sect="006E40D5" w:rsidR="00942125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336" w:rsidP="007529B8" w:rsidR="00AB2336">
      <w:r>
        <w:separator/>
      </w:r>
    </w:p>
  </w:endnote>
  <w:endnote w:id="0" w:type="continuationSeparator">
    <w:p w:rsidRDefault="00AB2336" w:rsidP="007529B8" w:rsidR="00AB2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51063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336" w:rsidP="007529B8" w:rsidR="00AB2336">
      <w:r>
        <w:separator/>
      </w:r>
    </w:p>
  </w:footnote>
  <w:footnote w:id="0" w:type="continuationSeparator">
    <w:p w:rsidRDefault="00AB2336" w:rsidP="007529B8" w:rsidR="00AB2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BC7A89">
      <w:t>2074/16-4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1E262E6"/>
    <w:multiLevelType w:val="hybridMultilevel"/>
    <w:tmpl w:val="37981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5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E3B04"/>
    <w:rsid w:val="001505ED"/>
    <w:rsid w:val="00150C37"/>
    <w:rsid w:val="001769C4"/>
    <w:rsid w:val="001D7E9F"/>
    <w:rsid w:val="001E3BA4"/>
    <w:rsid w:val="001F5D68"/>
    <w:rsid w:val="00254DB2"/>
    <w:rsid w:val="00271211"/>
    <w:rsid w:val="00280570"/>
    <w:rsid w:val="00283CF3"/>
    <w:rsid w:val="002F4F64"/>
    <w:rsid w:val="003523FB"/>
    <w:rsid w:val="00361A79"/>
    <w:rsid w:val="00362376"/>
    <w:rsid w:val="003B2C17"/>
    <w:rsid w:val="003F2FC3"/>
    <w:rsid w:val="0040101B"/>
    <w:rsid w:val="00430CA4"/>
    <w:rsid w:val="004544C3"/>
    <w:rsid w:val="00494014"/>
    <w:rsid w:val="004B219E"/>
    <w:rsid w:val="004F61A2"/>
    <w:rsid w:val="0050472B"/>
    <w:rsid w:val="00537646"/>
    <w:rsid w:val="0057477B"/>
    <w:rsid w:val="005C61DC"/>
    <w:rsid w:val="005F7007"/>
    <w:rsid w:val="00651063"/>
    <w:rsid w:val="006C248A"/>
    <w:rsid w:val="006E40D5"/>
    <w:rsid w:val="00735ACB"/>
    <w:rsid w:val="00751C62"/>
    <w:rsid w:val="007529B8"/>
    <w:rsid w:val="00792066"/>
    <w:rsid w:val="008241FC"/>
    <w:rsid w:val="008710EB"/>
    <w:rsid w:val="00891F67"/>
    <w:rsid w:val="008A4D69"/>
    <w:rsid w:val="008C6408"/>
    <w:rsid w:val="008E323E"/>
    <w:rsid w:val="008F42D6"/>
    <w:rsid w:val="00942125"/>
    <w:rsid w:val="00952CC1"/>
    <w:rsid w:val="009606DD"/>
    <w:rsid w:val="00965372"/>
    <w:rsid w:val="009F5BF3"/>
    <w:rsid w:val="009F625C"/>
    <w:rsid w:val="00A435E4"/>
    <w:rsid w:val="00A45DFF"/>
    <w:rsid w:val="00A65909"/>
    <w:rsid w:val="00A96771"/>
    <w:rsid w:val="00A970B1"/>
    <w:rsid w:val="00AA2C31"/>
    <w:rsid w:val="00AB2336"/>
    <w:rsid w:val="00AE315B"/>
    <w:rsid w:val="00B44281"/>
    <w:rsid w:val="00B46D29"/>
    <w:rsid w:val="00BB2EFC"/>
    <w:rsid w:val="00BC7A89"/>
    <w:rsid w:val="00BD7E74"/>
    <w:rsid w:val="00BE2CC8"/>
    <w:rsid w:val="00BF2834"/>
    <w:rsid w:val="00C234D3"/>
    <w:rsid w:val="00C25C37"/>
    <w:rsid w:val="00C72C3A"/>
    <w:rsid w:val="00CE02C3"/>
    <w:rsid w:val="00D90419"/>
    <w:rsid w:val="00DA74EF"/>
    <w:rsid w:val="00E656D3"/>
    <w:rsid w:val="00E82450"/>
    <w:rsid w:val="00E8447B"/>
    <w:rsid w:val="00EE0D62"/>
    <w:rsid w:val="00F17150"/>
    <w:rsid w:val="00F21F79"/>
    <w:rsid w:val="00F34546"/>
    <w:rsid w:val="00F3726B"/>
    <w:rsid w:val="00F77711"/>
    <w:rsid w:val="00F82ED6"/>
    <w:rsid w:val="00FB546E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St-2074/2016</izvorni_sadrzaj>
    <derivirana_varijabla naziv="DomainObject.Predmet.OznakaBroj_1">St-2074/2016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6st-1864/16</izvorni_sadrzaj>
    <derivirana_varijabla naziv="DomainObject.Predmet.PrimjedbaSuca_1">Postoji 6st-1864/16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031 d.o.o. za proizvodnju i emitiranje televizijskog programa i ostale usluge</izvorni_sadrzaj>
    <derivirana_varijabla naziv="DomainObject.Predmet.ProtustrankaFormated_1">  KANAL 031 d.o.o. za proizvodnju i emitiranje televizijskog programa i ostale usluge</derivirana_varijabla>
  </DomainObject.Predmet.ProtustrankaFormated>
  <DomainObject.Predmet.ProtustrankaFormatedOIB>
    <izvorni_sadrzaj>  KANAL 031 d.o.o. za proizvodnju i emitiranje televizijskog programa i ostale usluge, OIB 25282618350</izvorni_sadrzaj>
    <derivirana_varijabla naziv="DomainObject.Predmet.ProtustrankaFormatedOIB_1">  KANAL 031 d.o.o. za proizvodnju i emitiranje televizijskog programa i ostale usluge, OIB 25282618350</derivirana_varijabla>
  </DomainObject.Predmet.ProtustrankaFormatedOIB>
  <DomainObject.Predmet.ProtustrankaFormatedWithAdress>
    <izvorni_sadrzaj> KANAL 031 d.o.o. za proizvodnju i emitiranje televizijskog programa i ostale usluge, A.Starčevića 64, 31220 Višnjevac</izvorni_sadrzaj>
    <derivirana_varijabla naziv="DomainObject.Predmet.ProtustrankaFormatedWithAdress_1"> KANAL 031 d.o.o. za proizvodnju i emitiranje televizijskog programa i ostale usluge, A.Starčevića 64, 31220 Višnjevac</derivirana_varijabla>
  </DomainObject.Predmet.ProtustrankaFormatedWithAdress>
  <DomainObject.Predmet.ProtustrankaFormatedWithAdressOIB>
    <izvorni_sadrzaj> KANAL 031 d.o.o. za proizvodnju i emitiranje televizijskog programa i ostale usluge, OIB 25282618350, A.Starčevića 64, 31220 Višnjevac</izvorni_sadrzaj>
    <derivirana_varijabla naziv="DomainObject.Predmet.ProtustrankaFormatedWithAdressOIB_1"> KANAL 031 d.o.o. za proizvodnju i emitiranje televizijskog programa i ostale usluge, OIB 25282618350, A.Starčevića 64, 31220 Višnjevac</derivirana_varijabla>
  </DomainObject.Predmet.ProtustrankaFormatedWithAdressOIB>
  <DomainObject.Predmet.ProtustrankaWithAdress>
    <izvorni_sadrzaj>KANAL 031 d.o.o. za proizvodnju i emitiranje televizijskog programa i ostale usluge A.Starčevića 64, 31220 Višnjevac</izvorni_sadrzaj>
    <derivirana_varijabla naziv="DomainObject.Predmet.ProtustrankaWithAdress_1">KANAL 031 d.o.o. za proizvodnju i emitiranje televizijskog programa i ostale usluge A.Starčevića 64, 31220 Višnjevac</derivirana_varijabla>
  </DomainObject.Predmet.ProtustrankaWithAdress>
  <DomainObject.Predmet.ProtustrankaWithAdressOIB>
    <izvorni_sadrzaj>KANAL 031 d.o.o. za proizvodnju i emitiranje televizijskog programa i ostale usluge, OIB 25282618350, A.Starčevića 64, 31220 Višnjevac</izvorni_sadrzaj>
    <derivirana_varijabla naziv="DomainObject.Predmet.ProtustrankaWithAdressOIB_1">KANAL 031 d.o.o. za proizvodnju i emitiranje televizijskog programa i ostale usluge, OIB 25282618350, A.Starčevića 64, 31220 Višnjevac</derivirana_varijabla>
  </DomainObject.Predmet.ProtustrankaWithAdressOIB>
  <DomainObject.Predmet.ProtustrankaNazivFormated>
    <izvorni_sadrzaj>KANAL 031 d.o.o. za proizvodnju i emitiranje televizijskog programa i ostale usluge</izvorni_sadrzaj>
    <derivirana_varijabla naziv="DomainObject.Predmet.ProtustrankaNazivFormated_1">KANAL 031 d.o.o. za proizvodnju i emitiranje televizijskog programa i ostale usluge</derivirana_varijabla>
  </DomainObject.Predmet.ProtustrankaNazivFormated>
  <DomainObject.Predmet.ProtustrankaNazivFormatedOIB>
    <izvorni_sadrzaj>KANAL 031 d.o.o. za proizvodnju i emitiranje televizijskog programa i ostale usluge, OIB 25282618350</izvorni_sadrzaj>
    <derivirana_varijabla naziv="DomainObject.Predmet.ProtustrankaNazivFormatedOIB_1">KANAL 031 d.o.o. za proizvodnju i emitiranje televizijskog programa i ostale usluge, OIB 25282618350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KANAL 031 d.o.o. za proizvodnju i emitiranje televizijskog programa i ostale usluge</item>
    </izvorni_sadrzaj>
    <derivirana_varijabla naziv="DomainObject.Predmet.ProtuStrankaListFormated_1">
      <item>KANAL 031 d.o.o. za proizvodnju i emitiranje televizijskog programa i ostale usluge</item>
    </derivirana_varijabla>
  </DomainObject.Predmet.ProtuStrankaListFormated>
  <DomainObject.Predmet.ProtuStrankaListFormatedOIB>
    <izvorni_sadrzaj>
      <item>KANAL 031 d.o.o. za proizvodnju i emitiranje televizijskog programa i ostale usluge, OIB 25282618350</item>
    </izvorni_sadrzaj>
    <derivirana_varijabla naziv="DomainObject.Predmet.ProtuStrankaListFormatedOIB_1">
      <item>KANAL 031 d.o.o. za proizvodnju i emitiranje televizijskog programa i ostale usluge, OIB 25282618350</item>
    </derivirana_varijabla>
  </DomainObject.Predmet.ProtuStrankaListFormatedOIB>
  <DomainObject.Predmet.ProtuStrankaListFormatedWithAdress>
    <izvorni_sadrzaj>
      <item>KANAL 031 d.o.o. za proizvodnju i emitiranje televizijskog programa i ostale usluge, A.Starčevića 64, 31220 Višnjevac</item>
    </izvorni_sadrzaj>
    <derivirana_varijabla naziv="DomainObject.Predmet.ProtuStrankaListFormatedWithAdress_1">
      <item>KANAL 031 d.o.o. za proizvodnju i emitiranje televizijskog programa i ostale usluge, A.Starčevića 64, 31220 Višnjevac</item>
    </derivirana_varijabla>
  </DomainObject.Predmet.ProtuStrankaListFormatedWithAdress>
  <DomainObject.Predmet.ProtuStrankaListFormatedWithAdressOIB>
    <izvorni_sadrzaj>
      <item>KANAL 031 d.o.o. za proizvodnju i emitiranje televizijskog programa i ostale usluge, OIB 25282618350, A.Starčevića 64, 31220 Višnjevac</item>
    </izvorni_sadrzaj>
    <derivirana_varijabla naziv="DomainObject.Predmet.ProtuStrankaListFormatedWithAdressOIB_1">
      <item>KANAL 031 d.o.o. za proizvodnju i emitiranje televizijskog programa i ostale usluge, OIB 25282618350, A.Starčevića 64, 31220 Višnjevac</item>
    </derivirana_varijabla>
  </DomainObject.Predmet.ProtuStrankaListFormatedWithAdressOIB>
  <DomainObject.Predmet.ProtuStrankaListNazivFormated>
    <izvorni_sadrzaj>
      <item>KANAL 031 d.o.o. za proizvodnju i emitiranje televizijskog programa i ostale usluge</item>
    </izvorni_sadrzaj>
    <derivirana_varijabla naziv="DomainObject.Predmet.ProtuStrankaListNazivFormated_1">
      <item>KANAL 031 d.o.o. za proizvodnju i emitiranje televizijskog programa i ostale usluge</item>
    </derivirana_varijabla>
  </DomainObject.Predmet.ProtuStrankaListNazivFormated>
  <DomainObject.Predmet.ProtuStrankaListNazivFormatedOIB>
    <izvorni_sadrzaj>
      <item>KANAL 031 d.o.o. za proizvodnju i emitiranje televizijskog programa i ostale usluge, OIB 25282618350</item>
    </izvorni_sadrzaj>
    <derivirana_varijabla naziv="DomainObject.Predmet.ProtuStrankaListNazivFormatedOIB_1">
      <item>KANAL 031 d.o.o. za proizvodnju i emitiranje televizijskog programa i ostale usluge, OIB 25282618350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KANAL 031 d.o.o. za proizvodnju i emitiranje televizijskog programa i ostale usluge</izvorni_sadrzaj>
    <derivirana_varijabla naziv="DomainObject.Predmet.ProtustrankaIDrugi_1">KANAL 031 d.o.o. za proizvodnju i emitiranje televizijskog programa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KANAL 031 d.o.o. za proizvodnju i emitiranje televizijskog programa i ostale usluge, OIB 25282618350, A.Starčevića 64, 31220 Višnjevac</izvorni_sadrzaj>
    <derivirana_varijabla naziv="DomainObject.Predmet.ProtustrankaIDrugiAdressOIB_1">KANAL 031 d.o.o. za proizvodnju i emitiranje televizijskog programa i ostale usluge, OIB 25282618350, A.Starčevića 64,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KANAL 031 d.o.o. za proizvodnju i emitiranje televizijskog programa i ostale usluge</item>
    </izvorni_sadrzaj>
    <derivirana_varijabla naziv="DomainObject.Predmet.SudioniciListNaziv_1">
      <item>FINA RC OSIJEK</item>
      <item>KANAL 031 d.o.o. za proizvodnju i emitiranje televizijskog programa i ostale usluge</item>
    </derivirana_varijabla>
  </DomainObject.Predmet.SudioniciListNaziv>
  <DomainObject.Predmet.SudioniciListAdressOIB>
    <izvorni_sadrzaj>
      <item>FINA RC OSIJEK, OIB 85821130368</item>
      <item>KANAL 031 d.o.o. za proizvodnju i emitiranje televizijskog programa i ostale usluge, OIB 25282618350, A.Starčevića 64,31220 Višnjevac</item>
    </izvorni_sadrzaj>
    <derivirana_varijabla naziv="DomainObject.Predmet.SudioniciListAdressOIB_1">
      <item>FINA RC OSIJEK, OIB 85821130368</item>
      <item>KANAL 031 d.o.o. za proizvodnju i emitiranje televizijskog programa i ostale usluge, OIB 25282618350, A.Starčevića 64,31220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25282618350</item>
    </izvorni_sadrzaj>
    <derivirana_varijabla naziv="DomainObject.Predmet.SudioniciListNazivOIB_1">
      <item>, OIB 85821130368</item>
      <item>, OIB 25282618350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6A85E-216F-483C-A7D2-B37C0D802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1400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2016-11-28T12:06:00Z</dcterms:created>
  <dc:creator>..</dc:creator>
  <cp:lastModifiedBy>Darija Miličević</cp:lastModifiedBy>
  <cp:lastPrinted>2016-02-04T11:17:00Z</cp:lastPrinted>
  <dcterms:modified xmlns:xsi="http://www.w3.org/2001/XMLSchema-instance" xsi:type="dcterms:W3CDTF">2016-11-28T12:56:00Z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