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1e05" w14:paraId="2021e05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3C4F89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</w:t>
      </w:r>
      <w:r w:rsidR="007A1C79">
        <w:rPr>
          <w:rFonts w:hAnsi="Times New Roman" w:ascii="Times New Roman"/>
          <w:lang w:val="hr-HR"/>
        </w:rPr>
        <w:t>5. St-7251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A1C79" w:rsidRPr="007A1C79">
        <w:rPr>
          <w:rFonts w:hAnsi="Times New Roman" w:ascii="Times New Roman"/>
          <w:szCs w:val="24"/>
        </w:rPr>
        <w:t>KOTA j.d.o.o., Zagreb, Pantovčak 50, OIB: 47912147708</w:t>
      </w:r>
      <w:r w:rsidR="003C4F89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6A23F0">
        <w:rPr>
          <w:rFonts w:hAnsi="Times New Roman" w:ascii="Times New Roman"/>
          <w:szCs w:val="24"/>
          <w:lang w:val="hr-HR"/>
        </w:rPr>
        <w:t xml:space="preserve">12.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F0D2F">
        <w:rPr>
          <w:rFonts w:hAnsi="Times New Roman" w:ascii="Times New Roman"/>
          <w:szCs w:val="24"/>
        </w:rPr>
        <w:t xml:space="preserve"> </w:t>
      </w:r>
      <w:r w:rsidR="007A1C79" w:rsidRPr="007A1C79">
        <w:rPr>
          <w:rFonts w:hAnsi="Times New Roman" w:ascii="Times New Roman"/>
          <w:szCs w:val="24"/>
        </w:rPr>
        <w:t>KOTA j.d.o.o., Zagreb, Pantovčak 50, OIB: 47912147708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6A23F0">
        <w:rPr>
          <w:rFonts w:hAnsi="Times New Roman" w:ascii="Times New Roman"/>
          <w:szCs w:val="24"/>
        </w:rPr>
        <w:t>12. veljače 2016. u 14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AB04C5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78433F">
        <w:rPr>
          <w:rFonts w:hAnsi="Times New Roman" w:ascii="Times New Roman"/>
          <w:szCs w:val="24"/>
        </w:rPr>
        <w:t xml:space="preserve"> Anđelko Stankus, Varaždin, Jalkovec, Braće Radić 20, OIB: 11168088853</w:t>
      </w:r>
      <w:r w:rsidR="00954953">
        <w:rPr>
          <w:rFonts w:hAnsi="Times New Roman" w:ascii="Times New Roman"/>
          <w:szCs w:val="24"/>
        </w:rPr>
        <w:t>.</w:t>
      </w:r>
    </w:p>
    <w:p w:rsidRDefault="00954953" w:rsidP="00C3758E" w:rsidR="0095495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7A1C79" w:rsidRPr="007A1C79">
        <w:rPr>
          <w:rFonts w:hAnsi="Times New Roman" w:ascii="Times New Roman"/>
          <w:szCs w:val="24"/>
        </w:rPr>
        <w:t>KOTA j.d.o.o., Zagreb, Pantovčak 50, OIB: 47912147708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6A23F0">
        <w:rPr>
          <w:rFonts w:hAnsi="Times New Roman" w:ascii="Times New Roman"/>
          <w:lang w:val="hr-HR"/>
        </w:rPr>
        <w:t xml:space="preserve">12.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672801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717071" w:rsidRPr="00717071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6A23F0">
          <w:rPr>
            <w:rFonts w:hAnsi="Times New Roman" w:ascii="Times New Roman"/>
          </w:rPr>
          <w:t xml:space="preserve">                     75. St-</w:t>
        </w:r>
        <w:r w:rsidR="007A1C79">
          <w:rPr>
            <w:rFonts w:hAnsi="Times New Roman" w:ascii="Times New Roman"/>
          </w:rPr>
          <w:t>7251</w:t>
        </w:r>
        <w:r>
          <w:rPr>
            <w:rFonts w:hAnsi="Times New Roman" w:ascii="Times New Roman"/>
          </w:rPr>
          <w:t>/15-</w:t>
        </w:r>
        <w:r w:rsidR="003C4F89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554"/>
    <w:rsid w:val="00052D93"/>
    <w:rsid w:val="00083AAA"/>
    <w:rsid w:val="000B609B"/>
    <w:rsid w:val="000C47B3"/>
    <w:rsid w:val="000F23D9"/>
    <w:rsid w:val="0010153D"/>
    <w:rsid w:val="00102EF2"/>
    <w:rsid w:val="00110F1B"/>
    <w:rsid w:val="0011202F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563BA"/>
    <w:rsid w:val="00385410"/>
    <w:rsid w:val="003C4F89"/>
    <w:rsid w:val="003E3A62"/>
    <w:rsid w:val="004008FE"/>
    <w:rsid w:val="0042162E"/>
    <w:rsid w:val="0044662D"/>
    <w:rsid w:val="004C69B9"/>
    <w:rsid w:val="00532B71"/>
    <w:rsid w:val="00550A64"/>
    <w:rsid w:val="005940E9"/>
    <w:rsid w:val="005B488A"/>
    <w:rsid w:val="005D5313"/>
    <w:rsid w:val="005D55AF"/>
    <w:rsid w:val="006356C5"/>
    <w:rsid w:val="006866A9"/>
    <w:rsid w:val="006976A8"/>
    <w:rsid w:val="006A23F0"/>
    <w:rsid w:val="006B3639"/>
    <w:rsid w:val="006D13C5"/>
    <w:rsid w:val="006F0D2F"/>
    <w:rsid w:val="006F3197"/>
    <w:rsid w:val="0071050D"/>
    <w:rsid w:val="00717071"/>
    <w:rsid w:val="00730EAB"/>
    <w:rsid w:val="0078433F"/>
    <w:rsid w:val="00796A58"/>
    <w:rsid w:val="007A1C79"/>
    <w:rsid w:val="007A29F9"/>
    <w:rsid w:val="007D0DB4"/>
    <w:rsid w:val="00813326"/>
    <w:rsid w:val="0081718B"/>
    <w:rsid w:val="00840E3D"/>
    <w:rsid w:val="00867F16"/>
    <w:rsid w:val="0088293F"/>
    <w:rsid w:val="00954953"/>
    <w:rsid w:val="00961D9E"/>
    <w:rsid w:val="00997BA9"/>
    <w:rsid w:val="009C1FB2"/>
    <w:rsid w:val="009C6C32"/>
    <w:rsid w:val="009F5765"/>
    <w:rsid w:val="00A052E2"/>
    <w:rsid w:val="00A40131"/>
    <w:rsid w:val="00A95334"/>
    <w:rsid w:val="00AB04C5"/>
    <w:rsid w:val="00AB1856"/>
    <w:rsid w:val="00AB7883"/>
    <w:rsid w:val="00AF40B4"/>
    <w:rsid w:val="00B03169"/>
    <w:rsid w:val="00B2463B"/>
    <w:rsid w:val="00B36ABC"/>
    <w:rsid w:val="00B8494A"/>
    <w:rsid w:val="00BB12BD"/>
    <w:rsid w:val="00C17143"/>
    <w:rsid w:val="00C3758E"/>
    <w:rsid w:val="00C57CAF"/>
    <w:rsid w:val="00CA2B28"/>
    <w:rsid w:val="00CF2939"/>
    <w:rsid w:val="00D36B5F"/>
    <w:rsid w:val="00D44D4F"/>
    <w:rsid w:val="00D750BB"/>
    <w:rsid w:val="00D955F3"/>
    <w:rsid w:val="00DA2AB9"/>
    <w:rsid w:val="00DB29D2"/>
    <w:rsid w:val="00DB4528"/>
    <w:rsid w:val="00DC34DC"/>
    <w:rsid w:val="00DD5B8E"/>
    <w:rsid w:val="00EC3898"/>
    <w:rsid w:val="00EE5750"/>
    <w:rsid w:val="00EE69E5"/>
    <w:rsid w:val="00EF524B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7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0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0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0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0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7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0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0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0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0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7251</izvorni_sadrzaj>
    <derivirana_varijabla naziv="DomainObject.Predmet.Broj_1">7251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St-7251/2015</izvorni_sadrzaj>
    <derivirana_varijabla naziv="DomainObject.Predmet.OznakaBroj_1">St-7251/2015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KOTA j.d.o.o. zastupanog po punomoćniku Ivan Podrug</izvorni_sadrzaj>
    <derivirana_varijabla naziv="DomainObject.Predmet.ProtustrankaFormated_1">  KOTA j.d.o.o. zastupanog po punomoćniku Ivan Podrug</derivirana_varijabla>
  </DomainObject.Predmet.ProtustrankaFormated>
  <DomainObject.Predmet.ProtustrankaFormatedOIB>
    <izvorni_sadrzaj>  KOTA j.d.o.o., OIB 47912147708 zastupanog po punomoćniku Ivan Podrug</izvorni_sadrzaj>
    <derivirana_varijabla naziv="DomainObject.Predmet.ProtustrankaFormatedOIB_1">  KOTA j.d.o.o., OIB 47912147708 zastupanog po punomoćniku Ivan Podrug</derivirana_varijabla>
  </DomainObject.Predmet.ProtustrankaFormatedOIB>
  <DomainObject.Predmet.ProtustrankaFormatedWithAdress>
    <izvorni_sadrzaj> KOTA j.d.o.o., Pantovčak 50, 10000 Zagreb zastupanog po punomoćniku Ivan Podrug</izvorni_sadrzaj>
    <derivirana_varijabla naziv="DomainObject.Predmet.ProtustrankaFormatedWithAdress_1"> KOTA j.d.o.o., Pantovčak 50, 10000 Zagreb zastupanog po punomoćniku Ivan Podrug</derivirana_varijabla>
  </DomainObject.Predmet.ProtustrankaFormatedWithAdress>
  <DomainObject.Predmet.ProtustrankaFormatedWithAdressOIB>
    <izvorni_sadrzaj> KOTA j.d.o.o., OIB 47912147708, Pantovčak 50, 10000 Zagreb zastupanog po punomoćniku Ivan Podrug</izvorni_sadrzaj>
    <derivirana_varijabla naziv="DomainObject.Predmet.ProtustrankaFormatedWithAdressOIB_1"> KOTA j.d.o.o., OIB 47912147708, Pantovčak 50, 10000 Zagreb zastupanog po punomoćniku Ivan Podrug</derivirana_varijabla>
  </DomainObject.Predmet.ProtustrankaFormatedWithAdressOIB>
  <DomainObject.Predmet.ProtustrankaWithAdress>
    <izvorni_sadrzaj>KOTA j.d.o.o. Pantovčak 50, 10000 Zagreb</izvorni_sadrzaj>
    <derivirana_varijabla naziv="DomainObject.Predmet.ProtustrankaWithAdress_1">KOTA j.d.o.o. Pantovčak 50, 10000 Zagreb</derivirana_varijabla>
  </DomainObject.Predmet.ProtustrankaWithAdress>
  <DomainObject.Predmet.ProtustrankaWithAdressOIB>
    <izvorni_sadrzaj>KOTA j.d.o.o., OIB 47912147708, Pantovčak 50, 10000 Zagreb</izvorni_sadrzaj>
    <derivirana_varijabla naziv="DomainObject.Predmet.ProtustrankaWithAdressOIB_1">KOTA j.d.o.o., OIB 47912147708, Pantovčak 50, 10000 Zagreb</derivirana_varijabla>
  </DomainObject.Predmet.ProtustrankaWithAdressOIB>
  <DomainObject.Predmet.ProtustrankaNazivFormated>
    <izvorni_sadrzaj>KOTA j.d.o.o.</izvorni_sadrzaj>
    <derivirana_varijabla naziv="DomainObject.Predmet.ProtustrankaNazivFormated_1">KOTA j.d.o.o.</derivirana_varijabla>
  </DomainObject.Predmet.ProtustrankaNazivFormated>
  <DomainObject.Predmet.ProtustrankaNazivFormatedOIB>
    <izvorni_sadrzaj>KOTA j.d.o.o., OIB 47912147708</izvorni_sadrzaj>
    <derivirana_varijabla naziv="DomainObject.Predmet.ProtustrankaNazivFormatedOIB_1">KOTA j.d.o.o., OIB 47912147708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KOTA j.d.o.o. zastupanog po punomoćniku Ivan Podrug</item>
    </izvorni_sadrzaj>
    <derivirana_varijabla naziv="DomainObject.Predmet.ProtuStrankaListFormated_1">
      <item>KOTA j.d.o.o. zastupanog po punomoćniku Ivan Podrug</item>
    </derivirana_varijabla>
  </DomainObject.Predmet.ProtuStrankaListFormated>
  <DomainObject.Predmet.ProtuStrankaListFormatedOIB>
    <izvorni_sadrzaj>
      <item>KOTA j.d.o.o., OIB 47912147708 zastupanog po punomoćniku Ivan Podrug</item>
    </izvorni_sadrzaj>
    <derivirana_varijabla naziv="DomainObject.Predmet.ProtuStrankaListFormatedOIB_1">
      <item>KOTA j.d.o.o., OIB 47912147708 zastupanog po punomoćniku Ivan Podrug</item>
    </derivirana_varijabla>
  </DomainObject.Predmet.ProtuStrankaListFormatedOIB>
  <DomainObject.Predmet.ProtuStrankaListFormatedWithAdress>
    <izvorni_sadrzaj>
      <item>KOTA j.d.o.o., Pantovčak 50, 10000 Zagreb zastupanog po punomoćniku Ivan Podrug</item>
    </izvorni_sadrzaj>
    <derivirana_varijabla naziv="DomainObject.Predmet.ProtuStrankaListFormatedWithAdress_1">
      <item>KOTA j.d.o.o., Pantovčak 50, 10000 Zagreb zastupanog po punomoćniku Ivan Podrug</item>
    </derivirana_varijabla>
  </DomainObject.Predmet.ProtuStrankaListFormatedWithAdress>
  <DomainObject.Predmet.ProtuStrankaListFormatedWithAdressOIB>
    <izvorni_sadrzaj>
      <item>KOTA j.d.o.o., OIB 47912147708, Pantovčak 50, 10000 Zagreb zastupanog po punomoćniku Ivan Podrug</item>
    </izvorni_sadrzaj>
    <derivirana_varijabla naziv="DomainObject.Predmet.ProtuStrankaListFormatedWithAdressOIB_1">
      <item>KOTA j.d.o.o., OIB 47912147708, Pantovčak 50, 10000 Zagreb zastupanog po punomoćniku Ivan Podrug</item>
    </derivirana_varijabla>
  </DomainObject.Predmet.ProtuStrankaListFormatedWithAdressOIB>
  <DomainObject.Predmet.ProtuStrankaListNazivFormated>
    <izvorni_sadrzaj>
      <item>KOTA j.d.o.o.</item>
    </izvorni_sadrzaj>
    <derivirana_varijabla naziv="DomainObject.Predmet.ProtuStrankaListNazivFormated_1">
      <item>KOTA j.d.o.o.</item>
    </derivirana_varijabla>
  </DomainObject.Predmet.ProtuStrankaListNazivFormated>
  <DomainObject.Predmet.ProtuStrankaListNazivFormatedOIB>
    <izvorni_sadrzaj>
      <item>KOTA j.d.o.o., OIB 47912147708</item>
    </izvorni_sadrzaj>
    <derivirana_varijabla naziv="DomainObject.Predmet.ProtuStrankaListNazivFormatedOIB_1">
      <item>KOTA j.d.o.o., OIB 47912147708</item>
    </derivirana_varijabla>
  </DomainObject.Predmet.ProtuStrankaListNazivFormatedOIB>
  <DomainObject.Predmet.OstaliListFormated>
    <izvorni_sadrzaj>
      <item>Ivan Podrug punomoćnik sudionika u postupku KOTA j.d.o.o.</item>
    </izvorni_sadrzaj>
    <derivirana_varijabla naziv="DomainObject.Predmet.OstaliListFormated_1">
      <item>Ivan Podrug punomoćnik sudionika u postupku KOTA j.d.o.o.</item>
    </derivirana_varijabla>
  </DomainObject.Predmet.OstaliListFormated>
  <DomainObject.Predmet.OstaliListFormatedOIB>
    <izvorni_sadrzaj>
      <item>Ivan Podrug, OIB 33636732659 punomoćnik sudionika u postupku KOTA j.d.o.o.</item>
    </izvorni_sadrzaj>
    <derivirana_varijabla naziv="DomainObject.Predmet.OstaliListFormatedOIB_1">
      <item>Ivan Podrug, OIB 33636732659 punomoćnik sudionika u postupku KOTA j.d.o.o.</item>
    </derivirana_varijabla>
  </DomainObject.Predmet.OstaliListFormatedOIB>
  <DomainObject.Predmet.OstaliListFormatedWithAdress>
    <izvorni_sadrzaj>
      <item>Ivan Podrug, Pantovčak 50, 10000 Zagreb punomoćnik sudionika u postupku KOTA j.d.o.o.</item>
    </izvorni_sadrzaj>
    <derivirana_varijabla naziv="DomainObject.Predmet.OstaliListFormatedWithAdress_1">
      <item>Ivan Podrug, Pantovčak 50, 10000 Zagreb punomoćnik sudionika u postupku KOTA j.d.o.o.</item>
    </derivirana_varijabla>
  </DomainObject.Predmet.OstaliListFormatedWithAdress>
  <DomainObject.Predmet.OstaliListFormatedWithAdressOIB>
    <izvorni_sadrzaj>
      <item>Ivan Podrug, OIB 33636732659, Pantovčak 50, 10000 Zagreb punomoćnik sudionika u postupku KOTA j.d.o.o.</item>
    </izvorni_sadrzaj>
    <derivirana_varijabla naziv="DomainObject.Predmet.OstaliListFormatedWithAdressOIB_1">
      <item>Ivan Podrug, OIB 33636732659, Pantovčak 50, 10000 Zagreb punomoćnik sudionika u postupku KOTA j.d.o.o.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KOTA j.d.o.o.</izvorni_sadrzaj>
    <derivirana_varijabla naziv="DomainObject.Predmet.ProtustrankaIDrugi_1">KOTA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KOTA j.d.o.o., OIB 47912147708, Pantovčak 50, 10000 Zagreb</izvorni_sadrzaj>
    <derivirana_varijabla naziv="DomainObject.Predmet.ProtustrankaIDrugiAdressOIB_1">KOTA j.d.o.o., OIB 47912147708,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KOTA j.d.o.o.</item>
      <item>FINA Regionalni centar Zagreb</item>
      <item>Ivan Podrug</item>
    </izvorni_sadrzaj>
    <derivirana_varijabla naziv="DomainObject.Predmet.SudioniciListNaziv_1">
      <item>KOTA j.d.o.o.</item>
      <item>FINA Regionalni centar Zagreb</item>
      <item>Ivan Podrug</item>
    </derivirana_varijabla>
  </DomainObject.Predmet.SudioniciListNaziv>
  <DomainObject.Predmet.SudioniciListAdressOIB>
    <izvorni_sadrzaj>
      <item>KOTA j.d.o.o., OIB 47912147708, Pantovčak 50,10000 Zagreb</item>
      <item>FINA Regionalni centar Zagreb, OIB 85821130368, Trg svibanjskih žrtava 1995. 1,10000 Zagreb</item>
      <item>Ivan Podrug, OIB 33636732659, Pantovčak 50,10000 Zagreb</item>
    </izvorni_sadrzaj>
    <derivirana_varijabla naziv="DomainObject.Predmet.SudioniciListAdressOIB_1">
      <item>KOTA j.d.o.o., OIB 47912147708, Pantovčak 50,10000 Zagreb</item>
      <item>FINA Regionalni centar Zagreb, OIB 85821130368, Trg svibanjskih žrtava 1995. 1,10000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47912147708</item>
      <item>, OIB 85821130368</item>
      <item>, OIB 33636732659</item>
    </izvorni_sadrzaj>
    <derivirana_varijabla naziv="DomainObject.Predmet.SudioniciListNazivOIB_1">
      <item>, OIB 47912147708</item>
      <item>, OIB 85821130368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1670D4-5301-4888-901A-A753205B78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2222</properties:Characters>
  <properties:Lines>72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2016-02-12T12:49:00Z</dcterms:created>
  <dc:creator>Sudsko vijeæe</dc:creator>
  <cp:lastModifiedBy>Anita Ban</cp:lastModifiedBy>
  <cp:lastPrinted>2016-02-12T12:44:00Z</cp:lastPrinted>
  <dcterms:modified xmlns:xsi="http://www.w3.org/2001/XMLSchema-instance" xsi:type="dcterms:W3CDTF">2016-02-12T12:57:00Z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