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905f" w14:paraId="5e3905f" w:rsidRDefault="00BC41E3" w:rsidP="00BC41E3" w:rsidR="00BC41E3" w:rsidRPr="00BC41E3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BC41E3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BC41E3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C41E3" w:rsidP="00BC41E3" w:rsidR="00BC41E3" w:rsidRPr="00BC41E3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BC41E3" w:rsidP="00BC41E3" w:rsidR="00BC41E3" w:rsidRPr="00BC41E3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>Trgovački sud u Zagrebu</w:t>
      </w:r>
    </w:p>
    <w:p w:rsidRDefault="00BC41E3" w:rsidP="00BC41E3" w:rsidR="00BC41E3" w:rsidRPr="00BC41E3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>Zagreb, Amruševa 2/II, desno (p.p. 455)</w:t>
      </w:r>
      <w:r w:rsidRPr="00BC41E3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6.St-4919/2015</w:t>
      </w:r>
    </w:p>
    <w:p w:rsidRDefault="00BC41E3" w:rsidP="00BC41E3" w:rsidR="00BC41E3" w:rsidRPr="00BC41E3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BC41E3" w:rsidP="00BC41E3" w:rsidR="00BC41E3" w:rsidRPr="00BC41E3">
      <w:pPr>
        <w:jc w:val="center"/>
        <w:rPr>
          <w:rFonts w:cs="Times New Roman" w:eastAsia="Times New Roman"/>
          <w:sz w:val="22"/>
          <w:lang w:eastAsia="hr-HR"/>
        </w:rPr>
      </w:pPr>
    </w:p>
    <w:p w:rsidRDefault="00BC41E3" w:rsidP="00BC41E3" w:rsidR="00BC41E3" w:rsidRPr="00BC41E3">
      <w:pPr>
        <w:jc w:val="center"/>
        <w:rPr>
          <w:rFonts w:cs="Times New Roman" w:eastAsia="Times New Roman"/>
          <w:sz w:val="22"/>
          <w:lang w:eastAsia="hr-HR"/>
        </w:rPr>
      </w:pPr>
    </w:p>
    <w:p w:rsidRDefault="00BC41E3" w:rsidP="00BC41E3" w:rsidR="00BC41E3" w:rsidRPr="00BC41E3">
      <w:pPr>
        <w:jc w:val="center"/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BC41E3" w:rsidP="00BC41E3" w:rsidR="00BC41E3" w:rsidRPr="00BC41E3">
      <w:pPr>
        <w:jc w:val="both"/>
        <w:rPr>
          <w:rFonts w:cs="Times New Roman" w:eastAsia="Times New Roman"/>
          <w:sz w:val="22"/>
          <w:lang w:eastAsia="hr-HR"/>
        </w:rPr>
      </w:pPr>
    </w:p>
    <w:p w:rsidRDefault="00BC41E3" w:rsidP="00BC41E3" w:rsidR="00BC41E3" w:rsidRPr="00BC41E3">
      <w:pPr>
        <w:jc w:val="center"/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>R J E Š E N J E</w:t>
      </w:r>
    </w:p>
    <w:p w:rsidRDefault="00BC41E3" w:rsidP="00BC41E3" w:rsidR="00BC41E3" w:rsidRPr="00BC41E3">
      <w:pPr>
        <w:jc w:val="center"/>
        <w:rPr>
          <w:rFonts w:cs="Times New Roman" w:eastAsia="Times New Roman"/>
          <w:sz w:val="22"/>
          <w:lang w:eastAsia="hr-HR"/>
        </w:rPr>
      </w:pPr>
    </w:p>
    <w:p w:rsidRDefault="00BC41E3" w:rsidP="00BC41E3" w:rsidR="00BC41E3" w:rsidRPr="00BC41E3">
      <w:pPr>
        <w:jc w:val="both"/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ab/>
        <w:t>Trgovački sud u Zagrebu po sucu pojedincu  Miljenku Dolenc u pravnoj stvari podnositelja zahtjeva Financijske agencije, Podružnica Zagreb za pokretanjem  skraćenog stečajnog postupka nad dužnikom</w:t>
      </w:r>
      <w:r w:rsidRPr="00BC41E3">
        <w:rPr>
          <w:sz w:val="22"/>
        </w:rPr>
        <w:t xml:space="preserve"> ŽANA VITA d.o.o. za trgovinu i usluge OIB: 18741901713, Sesvete, Selska 26,</w:t>
      </w:r>
      <w:r w:rsidRPr="00BC41E3">
        <w:rPr>
          <w:rFonts w:cs="Times New Roman" w:eastAsia="Times New Roman"/>
          <w:sz w:val="22"/>
          <w:lang w:eastAsia="hr-HR"/>
        </w:rPr>
        <w:t xml:space="preserve"> dana 23. prosinca 2015.god.</w:t>
      </w:r>
    </w:p>
    <w:p w:rsidRDefault="00BC41E3" w:rsidP="00BC41E3" w:rsidR="00BC41E3" w:rsidRPr="00BC41E3">
      <w:pPr>
        <w:jc w:val="both"/>
        <w:rPr>
          <w:rFonts w:cs="Times New Roman" w:eastAsia="Times New Roman"/>
          <w:sz w:val="22"/>
          <w:lang w:eastAsia="hr-HR"/>
        </w:rPr>
      </w:pPr>
    </w:p>
    <w:p w:rsidRDefault="00BC41E3" w:rsidP="00BC41E3" w:rsidR="00BC41E3" w:rsidRPr="00BC41E3">
      <w:pPr>
        <w:jc w:val="center"/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>r i j e š i o    je</w:t>
      </w:r>
    </w:p>
    <w:p w:rsidRDefault="00BC41E3" w:rsidP="00BC41E3" w:rsidR="00BC41E3" w:rsidRPr="00BC41E3">
      <w:pPr>
        <w:jc w:val="center"/>
        <w:rPr>
          <w:rFonts w:cs="Times New Roman" w:eastAsia="Times New Roman"/>
          <w:sz w:val="22"/>
          <w:lang w:eastAsia="hr-HR"/>
        </w:rPr>
      </w:pPr>
    </w:p>
    <w:p w:rsidRDefault="00BC41E3" w:rsidP="00BC41E3" w:rsidR="00BC41E3" w:rsidRPr="00BC41E3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BC41E3">
        <w:rPr>
          <w:sz w:val="22"/>
        </w:rPr>
        <w:t xml:space="preserve"> ŽANA VITA d.o.o. za trgovinu i usluge OIB: 18741901713, Sesvete, Selska 26</w:t>
      </w:r>
      <w:r w:rsidRPr="00BC41E3">
        <w:rPr>
          <w:rFonts w:cs="Times New Roman" w:eastAsia="Times New Roman"/>
          <w:sz w:val="22"/>
          <w:lang w:eastAsia="hr-HR"/>
        </w:rPr>
        <w:t xml:space="preserve">   </w:t>
      </w:r>
    </w:p>
    <w:p w:rsidRDefault="00BC41E3" w:rsidP="00BC41E3" w:rsidR="00BC41E3" w:rsidRPr="00BC41E3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BC41E3" w:rsidP="00BC41E3" w:rsidR="00BC41E3" w:rsidRPr="00BC41E3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>Obrazloženje</w:t>
      </w:r>
    </w:p>
    <w:p w:rsidRDefault="00BC41E3" w:rsidP="00BC41E3" w:rsidR="00BC41E3" w:rsidRPr="00BC41E3">
      <w:pPr>
        <w:jc w:val="both"/>
        <w:rPr>
          <w:rFonts w:cs="Times New Roman" w:eastAsia="Times New Roman"/>
          <w:sz w:val="22"/>
          <w:lang w:eastAsia="hr-HR"/>
        </w:rPr>
      </w:pPr>
    </w:p>
    <w:p w:rsidRDefault="00BC41E3" w:rsidP="00BC41E3" w:rsidR="00BC41E3" w:rsidRPr="00BC41E3">
      <w:pPr>
        <w:jc w:val="both"/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C41E3" w:rsidP="00BC41E3" w:rsidR="00BC41E3" w:rsidRPr="00BC41E3">
      <w:pPr>
        <w:jc w:val="both"/>
        <w:rPr>
          <w:rFonts w:cs="Times New Roman" w:eastAsia="Times New Roman"/>
          <w:sz w:val="22"/>
          <w:lang w:eastAsia="hr-HR"/>
        </w:rPr>
      </w:pPr>
    </w:p>
    <w:p w:rsidRDefault="00BC41E3" w:rsidP="00BC41E3" w:rsidR="00BC41E3" w:rsidRPr="00BC41E3">
      <w:pPr>
        <w:jc w:val="both"/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BC41E3">
        <w:rPr>
          <w:sz w:val="22"/>
        </w:rPr>
        <w:t xml:space="preserve">27.598,48 </w:t>
      </w:r>
      <w:r w:rsidRPr="00BC41E3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BC41E3" w:rsidP="00BC41E3" w:rsidR="00BC41E3" w:rsidRPr="00BC41E3">
      <w:pPr>
        <w:jc w:val="both"/>
        <w:rPr>
          <w:rFonts w:cs="Times New Roman" w:eastAsia="Times New Roman"/>
          <w:sz w:val="22"/>
          <w:lang w:eastAsia="hr-HR"/>
        </w:rPr>
      </w:pPr>
    </w:p>
    <w:p w:rsidRDefault="00BC41E3" w:rsidP="00BC41E3" w:rsidR="00BC41E3" w:rsidRPr="00BC41E3">
      <w:pPr>
        <w:jc w:val="both"/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BC41E3" w:rsidP="00BC41E3" w:rsidR="00BC41E3" w:rsidRPr="00BC41E3">
      <w:pPr>
        <w:jc w:val="both"/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ab/>
      </w:r>
    </w:p>
    <w:p w:rsidRDefault="00BC41E3" w:rsidP="00BC41E3" w:rsidR="00BC41E3" w:rsidRPr="00BC41E3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BC41E3" w:rsidP="00BC41E3" w:rsidR="00BC41E3" w:rsidRPr="00BC41E3">
      <w:pPr>
        <w:jc w:val="center"/>
        <w:rPr>
          <w:rFonts w:cs="Times New Roman" w:eastAsia="Times New Roman"/>
          <w:sz w:val="22"/>
          <w:lang w:eastAsia="hr-HR"/>
        </w:rPr>
      </w:pPr>
    </w:p>
    <w:p w:rsidRDefault="00BC41E3" w:rsidP="00BC41E3" w:rsidR="00BC41E3" w:rsidRPr="00BC41E3">
      <w:pPr>
        <w:jc w:val="center"/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>U Zagrebu, 23. prosinca  2015. godine</w:t>
      </w:r>
    </w:p>
    <w:p w:rsidRDefault="00BC41E3" w:rsidP="00BC41E3" w:rsidR="00BC41E3" w:rsidRPr="00BC41E3">
      <w:pPr>
        <w:jc w:val="center"/>
        <w:rPr>
          <w:rFonts w:cs="Times New Roman" w:eastAsia="Times New Roman"/>
          <w:sz w:val="22"/>
          <w:lang w:eastAsia="hr-HR"/>
        </w:rPr>
      </w:pPr>
    </w:p>
    <w:p w:rsidRDefault="00BC41E3" w:rsidP="00BC41E3" w:rsidR="00BC41E3" w:rsidRPr="00BC41E3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BC41E3" w:rsidP="00BC41E3" w:rsidR="00BC41E3" w:rsidRPr="00BC41E3">
      <w:pPr>
        <w:jc w:val="center"/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BC41E3" w:rsidP="00BC41E3" w:rsidR="00BC41E3">
      <w:pPr>
        <w:jc w:val="center"/>
        <w:rPr>
          <w:rFonts w:cs="Times New Roman" w:eastAsia="Times New Roman"/>
          <w:sz w:val="22"/>
          <w:lang w:eastAsia="hr-HR"/>
        </w:rPr>
      </w:pPr>
    </w:p>
    <w:p w:rsidRDefault="00BC41E3" w:rsidP="00BC41E3" w:rsidR="00BC41E3">
      <w:pPr>
        <w:jc w:val="center"/>
        <w:rPr>
          <w:rFonts w:cs="Times New Roman" w:eastAsia="Times New Roman"/>
          <w:sz w:val="22"/>
          <w:lang w:eastAsia="hr-HR"/>
        </w:rPr>
      </w:pPr>
    </w:p>
    <w:p w:rsidRDefault="00BC41E3" w:rsidP="00BC41E3" w:rsidR="00BC41E3" w:rsidRPr="00BC41E3">
      <w:pPr>
        <w:jc w:val="center"/>
        <w:rPr>
          <w:rFonts w:cs="Times New Roman" w:eastAsia="Times New Roman"/>
          <w:sz w:val="22"/>
          <w:lang w:eastAsia="hr-HR"/>
        </w:rPr>
      </w:pPr>
    </w:p>
    <w:p w:rsidRDefault="00BC41E3" w:rsidP="00BC41E3" w:rsidR="00BC41E3" w:rsidRPr="00BC41E3">
      <w:pPr>
        <w:jc w:val="center"/>
        <w:rPr>
          <w:rFonts w:cs="Times New Roman" w:eastAsia="Times New Roman"/>
          <w:sz w:val="22"/>
          <w:lang w:eastAsia="hr-HR"/>
        </w:rPr>
      </w:pPr>
    </w:p>
    <w:p w:rsidRDefault="00BC41E3" w:rsidP="00BC41E3" w:rsidR="00BC41E3" w:rsidRPr="00BC41E3">
      <w:pPr>
        <w:jc w:val="both"/>
        <w:rPr>
          <w:rFonts w:cs="Times New Roman" w:eastAsia="Times New Roman"/>
          <w:i/>
          <w:sz w:val="22"/>
          <w:lang w:eastAsia="hr-HR"/>
        </w:rPr>
      </w:pPr>
      <w:r w:rsidRPr="00BC41E3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BC41E3" w:rsidP="00BC41E3" w:rsidR="00BC41E3" w:rsidRPr="00BC41E3">
      <w:pPr>
        <w:jc w:val="both"/>
        <w:rPr>
          <w:rFonts w:cs="Times New Roman" w:eastAsia="Times New Roman"/>
          <w:i/>
          <w:sz w:val="22"/>
          <w:lang w:eastAsia="hr-HR"/>
        </w:rPr>
      </w:pPr>
      <w:r w:rsidRPr="00BC41E3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C41E3" w:rsidP="00BC41E3" w:rsidR="00BC41E3" w:rsidRPr="00BC41E3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BC41E3" w:rsidP="00BC41E3" w:rsidR="00BC41E3" w:rsidRPr="00BC41E3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BC41E3" w:rsidP="00BC41E3" w:rsidR="00BC41E3" w:rsidRPr="00BC41E3">
      <w:pPr>
        <w:jc w:val="both"/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>DNa:</w:t>
      </w:r>
    </w:p>
    <w:p w:rsidRDefault="00BC41E3" w:rsidP="00BC41E3" w:rsidR="00BC41E3" w:rsidRPr="00BC41E3">
      <w:pPr>
        <w:jc w:val="both"/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BC41E3" w:rsidP="00BC41E3" w:rsidR="00BC41E3" w:rsidRPr="00BC41E3">
      <w:pPr>
        <w:jc w:val="both"/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>2.) Dužnik uz zaključak</w:t>
      </w:r>
    </w:p>
    <w:p w:rsidRDefault="00BC41E3" w:rsidP="00BC41E3" w:rsidR="00BC41E3" w:rsidRPr="00BC41E3">
      <w:pPr>
        <w:jc w:val="both"/>
        <w:rPr>
          <w:rFonts w:cs="Times New Roman" w:eastAsia="Times New Roman"/>
          <w:sz w:val="22"/>
          <w:lang w:eastAsia="hr-HR"/>
        </w:rPr>
      </w:pPr>
      <w:r w:rsidRPr="00BC41E3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BC41E3" w:rsidP="00BC41E3" w:rsidR="00BC41E3" w:rsidRPr="00BC41E3">
      <w:pPr>
        <w:jc w:val="both"/>
        <w:rPr>
          <w:rFonts w:cs="Times New Roman" w:eastAsia="Times New Roman"/>
          <w:sz w:val="22"/>
          <w:lang w:eastAsia="hr-HR"/>
        </w:rPr>
      </w:pPr>
    </w:p>
    <w:p w:rsidRDefault="00BC41E3" w:rsidP="00BC41E3" w:rsidR="00BC41E3" w:rsidRPr="00BC41E3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BC41E3" w:rsidP="00BC41E3" w:rsidR="00BC41E3" w:rsidRPr="00BC41E3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BC41E3" w:rsidP="00BC41E3" w:rsidR="00BC41E3" w:rsidRPr="00BC41E3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BC41E3">
      <w:pPr>
        <w:rPr>
          <w:sz w:val="22"/>
        </w:rPr>
      </w:pPr>
    </w:p>
    <w:sectPr w:rsidR="00491F5E" w:rsidRPr="00BC41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1E3"/>
    <w:rsid w:val="0044709C"/>
    <w:rsid w:val="00491F5E"/>
    <w:rsid w:val="00595651"/>
    <w:rsid w:val="00BC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C41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1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65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5651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5651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5651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C41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1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65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5651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5651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5651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4919</izvorni_sadrzaj>
    <derivirana_varijabla naziv="DomainObject.Predmet.Broj_1">4919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St-4919/2015</izvorni_sadrzaj>
    <derivirana_varijabla naziv="DomainObject.Predmet.OznakaBroj_1">St-4919/2015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ŽANA VITA d.o.o.</izvorni_sadrzaj>
    <derivirana_varijabla naziv="DomainObject.Predmet.ProtustrankaFormated_1">  ŽANA VITA d.o.o.</derivirana_varijabla>
  </DomainObject.Predmet.ProtustrankaFormated>
  <DomainObject.Predmet.ProtustrankaFormatedOIB>
    <izvorni_sadrzaj>  ŽANA VITA d.o.o., OIB 18741901713</izvorni_sadrzaj>
    <derivirana_varijabla naziv="DomainObject.Predmet.ProtustrankaFormatedOIB_1">  ŽANA VITA d.o.o., OIB 18741901713</derivirana_varijabla>
  </DomainObject.Predmet.ProtustrankaFormatedOIB>
  <DomainObject.Predmet.ProtustrankaFormatedWithAdress>
    <izvorni_sadrzaj> ŽANA VITA d.o.o., Selska 26, 10360 Sesvete</izvorni_sadrzaj>
    <derivirana_varijabla naziv="DomainObject.Predmet.ProtustrankaFormatedWithAdress_1"> ŽANA VITA d.o.o., Selska 26, 10360 Sesvete</derivirana_varijabla>
  </DomainObject.Predmet.ProtustrankaFormatedWithAdress>
  <DomainObject.Predmet.ProtustrankaFormatedWithAdressOIB>
    <izvorni_sadrzaj> ŽANA VITA d.o.o., OIB 18741901713, Selska 26, 10360 Sesvete</izvorni_sadrzaj>
    <derivirana_varijabla naziv="DomainObject.Predmet.ProtustrankaFormatedWithAdressOIB_1"> ŽANA VITA d.o.o., OIB 18741901713, Selska 26, 10360 Sesvete</derivirana_varijabla>
  </DomainObject.Predmet.ProtustrankaFormatedWithAdressOIB>
  <DomainObject.Predmet.ProtustrankaWithAdress>
    <izvorni_sadrzaj>ŽANA VITA d.o.o. Selska 26, 10360 Sesvete</izvorni_sadrzaj>
    <derivirana_varijabla naziv="DomainObject.Predmet.ProtustrankaWithAdress_1">ŽANA VITA d.o.o. Selska 26, 10360 Sesvete</derivirana_varijabla>
  </DomainObject.Predmet.ProtustrankaWithAdress>
  <DomainObject.Predmet.ProtustrankaWithAdressOIB>
    <izvorni_sadrzaj>ŽANA VITA d.o.o., OIB 18741901713, Selska 26, 10360 Sesvete</izvorni_sadrzaj>
    <derivirana_varijabla naziv="DomainObject.Predmet.ProtustrankaWithAdressOIB_1">ŽANA VITA d.o.o., OIB 18741901713, Selska 26, 10360 Sesvete</derivirana_varijabla>
  </DomainObject.Predmet.ProtustrankaWithAdressOIB>
  <DomainObject.Predmet.ProtustrankaNazivFormated>
    <izvorni_sadrzaj>ŽANA VITA d.o.o.</izvorni_sadrzaj>
    <derivirana_varijabla naziv="DomainObject.Predmet.ProtustrankaNazivFormated_1">ŽANA VITA d.o.o.</derivirana_varijabla>
  </DomainObject.Predmet.ProtustrankaNazivFormated>
  <DomainObject.Predmet.ProtustrankaNazivFormatedOIB>
    <izvorni_sadrzaj>ŽANA VITA d.o.o., OIB 18741901713</izvorni_sadrzaj>
    <derivirana_varijabla naziv="DomainObject.Predmet.ProtustrankaNazivFormatedOIB_1">ŽANA VITA d.o.o., OIB 18741901713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ŽANA VITA d.o.o.</item>
    </izvorni_sadrzaj>
    <derivirana_varijabla naziv="DomainObject.Predmet.ProtuStrankaListFormated_1">
      <item>ŽANA VITA d.o.o.</item>
    </derivirana_varijabla>
  </DomainObject.Predmet.ProtuStrankaListFormated>
  <DomainObject.Predmet.ProtuStrankaListFormatedOIB>
    <izvorni_sadrzaj>
      <item>ŽANA VITA d.o.o., OIB 18741901713</item>
    </izvorni_sadrzaj>
    <derivirana_varijabla naziv="DomainObject.Predmet.ProtuStrankaListFormatedOIB_1">
      <item>ŽANA VITA d.o.o., OIB 18741901713</item>
    </derivirana_varijabla>
  </DomainObject.Predmet.ProtuStrankaListFormatedOIB>
  <DomainObject.Predmet.ProtuStrankaListFormatedWithAdress>
    <izvorni_sadrzaj>
      <item>ŽANA VITA d.o.o., Selska 26, 10360 Sesvete</item>
    </izvorni_sadrzaj>
    <derivirana_varijabla naziv="DomainObject.Predmet.ProtuStrankaListFormatedWithAdress_1">
      <item>ŽANA VITA d.o.o., Selska 26, 10360 Sesvete</item>
    </derivirana_varijabla>
  </DomainObject.Predmet.ProtuStrankaListFormatedWithAdress>
  <DomainObject.Predmet.ProtuStrankaListFormatedWithAdressOIB>
    <izvorni_sadrzaj>
      <item>ŽANA VITA d.o.o., OIB 18741901713, Selska 26, 10360 Sesvete</item>
    </izvorni_sadrzaj>
    <derivirana_varijabla naziv="DomainObject.Predmet.ProtuStrankaListFormatedWithAdressOIB_1">
      <item>ŽANA VITA d.o.o., OIB 18741901713, Selska 26, 10360 Sesvete</item>
    </derivirana_varijabla>
  </DomainObject.Predmet.ProtuStrankaListFormatedWithAdressOIB>
  <DomainObject.Predmet.ProtuStrankaListNazivFormated>
    <izvorni_sadrzaj>
      <item>ŽANA VITA d.o.o.</item>
    </izvorni_sadrzaj>
    <derivirana_varijabla naziv="DomainObject.Predmet.ProtuStrankaListNazivFormated_1">
      <item>ŽANA VITA d.o.o.</item>
    </derivirana_varijabla>
  </DomainObject.Predmet.ProtuStrankaListNazivFormated>
  <DomainObject.Predmet.ProtuStrankaListNazivFormatedOIB>
    <izvorni_sadrzaj>
      <item>ŽANA VITA d.o.o., OIB 18741901713</item>
    </izvorni_sadrzaj>
    <derivirana_varijabla naziv="DomainObject.Predmet.ProtuStrankaListNazivFormatedOIB_1">
      <item>ŽANA VITA d.o.o., OIB 18741901713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ŽANA VITA d.o.o.</izvorni_sadrzaj>
    <derivirana_varijabla naziv="DomainObject.Predmet.ProtustrankaIDrugi_1">ŽANA VITA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ŽANA VITA d.o.o., OIB 18741901713, Selska 26, 10360 Sesvete</izvorni_sadrzaj>
    <derivirana_varijabla naziv="DomainObject.Predmet.ProtustrankaIDrugiAdressOIB_1">ŽANA VITA d.o.o., OIB 18741901713, Selska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ŽANA VITA d.o.o.</item>
      <item>FINA Regionalni centar Zagreb</item>
    </izvorni_sadrzaj>
    <derivirana_varijabla naziv="DomainObject.Predmet.SudioniciListNaziv_1">
      <item>ŽANA VITA d.o.o.</item>
      <item>FINA Regionalni centar Zagreb</item>
    </derivirana_varijabla>
  </DomainObject.Predmet.SudioniciListNaziv>
  <DomainObject.Predmet.SudioniciListAdressOIB>
    <izvorni_sadrzaj>
      <item>ŽANA VITA d.o.o., OIB 18741901713, Selska 26,10360 Sesvete</item>
      <item>FINA Regionalni centar Zagreb, OIB 85821130368, Trg svibanjskih žrtava 1995. br.1,10000 Zagreb</item>
    </izvorni_sadrzaj>
    <derivirana_varijabla naziv="DomainObject.Predmet.SudioniciListAdressOIB_1">
      <item>ŽANA VITA d.o.o., OIB 18741901713, Selska 26,10360 Sesvete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18741901713</item>
      <item>, OIB 85821130368</item>
    </izvorni_sadrzaj>
    <derivirana_varijabla naziv="DomainObject.Predmet.SudioniciListNazivOIB_1">
      <item>, OIB 18741901713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1930</properties:Characters>
  <properties:Lines>64</properties:Lines>
  <properties:Paragraphs>22</properties:Paragraphs>
  <properties:TotalTime>3</properties:TotalTime>
  <properties:ScaleCrop>false</properties:ScaleCrop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2016-01-11T08:27:00Z</dcterms:created>
  <dc:creator>dvorana100</dc:creator>
  <cp:lastModifiedBy>Rebecca Boričević</cp:lastModifiedBy>
  <dcterms:modified xmlns:xsi="http://www.w3.org/2001/XMLSchema-instance" xsi:type="dcterms:W3CDTF">2016-01-27T10:43:00Z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