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dc021" w14:paraId="2fdc021" w:rsidRDefault="00B7243B" w:rsidP="00B7243B" w:rsidR="00B7243B" w:rsidRPr="00A33B18">
      <w:pPr>
        <w15:collapsed w:val="false"/>
        <w:rPr>
          <w:b/>
        </w:rPr>
      </w:pPr>
      <w:bookmarkStart w:name="_GoBack" w:id="0"/>
      <w:bookmarkEnd w:id="0"/>
      <w:r w:rsidRPr="00A33B18">
        <w:rPr>
          <w:b/>
          <w:sz w:val="16"/>
          <w:szCs w:val="16"/>
        </w:rPr>
        <w:t xml:space="preserve">                             </w:t>
      </w:r>
      <w:r w:rsidRPr="00A33B18"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3B18">
        <w:rPr>
          <w:b/>
          <w:sz w:val="16"/>
          <w:szCs w:val="16"/>
        </w:rPr>
        <w:t xml:space="preserve">                   </w:t>
      </w:r>
      <w:r w:rsidRPr="00A33B18">
        <w:rPr>
          <w:b/>
        </w:rPr>
        <w:t xml:space="preserve">                                        </w:t>
      </w:r>
    </w:p>
    <w:p w:rsidRDefault="00B7243B" w:rsidP="00B7243B" w:rsidR="00B7243B" w:rsidRPr="00A33B18">
      <w:r w:rsidRPr="00A33B18">
        <w:t xml:space="preserve">    REPUBLIKA HRVATSKA </w:t>
      </w:r>
      <w:r w:rsidRPr="00A33B18">
        <w:tab/>
      </w:r>
      <w:r w:rsidRPr="00A33B18">
        <w:tab/>
      </w:r>
      <w:r w:rsidRPr="00A33B18">
        <w:tab/>
      </w:r>
      <w:r w:rsidRPr="00A33B18">
        <w:tab/>
      </w:r>
      <w:r w:rsidRPr="00A33B18">
        <w:tab/>
      </w:r>
      <w:r w:rsidRPr="00A33B18">
        <w:tab/>
        <w:t xml:space="preserve">     2 St-909/2016-75</w:t>
      </w:r>
    </w:p>
    <w:p w:rsidRDefault="00B7243B" w:rsidP="00B7243B" w:rsidR="00B7243B" w:rsidRPr="00A33B18">
      <w:r w:rsidRPr="00A33B18">
        <w:t xml:space="preserve"> TRGOVAČKI SUD U PAZINU</w:t>
      </w:r>
      <w:r w:rsidRPr="00A33B18">
        <w:tab/>
      </w:r>
      <w:r w:rsidRPr="00A33B18">
        <w:tab/>
      </w:r>
      <w:r w:rsidRPr="00A33B18">
        <w:tab/>
      </w:r>
      <w:r w:rsidRPr="00A33B18">
        <w:tab/>
      </w:r>
      <w:r w:rsidRPr="00A33B18">
        <w:tab/>
        <w:t xml:space="preserve">                </w:t>
      </w:r>
    </w:p>
    <w:p w:rsidRDefault="00B7243B" w:rsidP="00B7243B" w:rsidR="00B7243B" w:rsidRPr="00A33B18">
      <w:r w:rsidRPr="00A33B18">
        <w:t xml:space="preserve">     52000 PAZIN, Dršćevka 1</w:t>
      </w:r>
      <w:r w:rsidRPr="00A33B18">
        <w:tab/>
      </w:r>
      <w:r w:rsidRPr="00A33B18">
        <w:tab/>
      </w:r>
      <w:r w:rsidRPr="00A33B18">
        <w:tab/>
      </w:r>
      <w:r w:rsidRPr="00A33B18">
        <w:tab/>
      </w:r>
      <w:r w:rsidRPr="00A33B18">
        <w:tab/>
        <w:t xml:space="preserve">     </w:t>
      </w:r>
    </w:p>
    <w:p w:rsidRDefault="00B7243B" w:rsidP="00B7243B" w:rsidR="00B7243B" w:rsidRPr="00A33B18">
      <w:pPr>
        <w:jc w:val="both"/>
      </w:pPr>
    </w:p>
    <w:p w:rsidRDefault="00B7243B" w:rsidP="00B7243B" w:rsidR="00B7243B" w:rsidRPr="00A33B18">
      <w:pPr>
        <w:jc w:val="center"/>
      </w:pPr>
      <w:r w:rsidRPr="00A33B18">
        <w:t>R E P U B L I K A   H R V A T S K A</w:t>
      </w:r>
    </w:p>
    <w:p w:rsidRDefault="00B7243B" w:rsidP="00B7243B" w:rsidR="00B7243B" w:rsidRPr="00A33B18">
      <w:pPr>
        <w:jc w:val="center"/>
      </w:pPr>
    </w:p>
    <w:p w:rsidRDefault="00B7243B" w:rsidP="00B7243B" w:rsidR="00B7243B" w:rsidRPr="00A33B18">
      <w:pPr>
        <w:jc w:val="center"/>
      </w:pPr>
      <w:r w:rsidRPr="00A33B18">
        <w:t>R J E Š E N J E</w:t>
      </w:r>
    </w:p>
    <w:p w:rsidRDefault="00B7243B" w:rsidP="00B7243B" w:rsidR="00B7243B" w:rsidRPr="00A33B18">
      <w:pPr>
        <w:jc w:val="both"/>
      </w:pPr>
    </w:p>
    <w:p w:rsidRDefault="00B7243B" w:rsidP="00B7243B" w:rsidR="00B7243B" w:rsidRPr="00A33B18">
      <w:pPr>
        <w:jc w:val="both"/>
      </w:pPr>
      <w:r w:rsidRPr="00A33B18">
        <w:tab/>
        <w:t>Trgovački sud u Pazinu, po stečajnom sucu Adrijani Labinjan Skok, u stečajnom postupku nad stečajnim dužnikom J. V. D. d. o. o. u stečaju, Umag, Petrovija, Uljarska 10, OIB 01431851919, 29. listopada 2018.</w:t>
      </w:r>
    </w:p>
    <w:p w:rsidRDefault="00B7243B" w:rsidP="00B7243B" w:rsidR="00B7243B" w:rsidRPr="00A33B18">
      <w:pPr>
        <w:jc w:val="both"/>
      </w:pPr>
    </w:p>
    <w:p w:rsidRDefault="00B7243B" w:rsidP="00B7243B" w:rsidR="00B7243B" w:rsidRPr="00A33B18">
      <w:pPr>
        <w:jc w:val="center"/>
      </w:pPr>
      <w:r w:rsidRPr="00A33B18">
        <w:t>r i j e š i o  j e</w:t>
      </w:r>
    </w:p>
    <w:p w:rsidRDefault="00B7243B" w:rsidP="00B7243B" w:rsidR="00B7243B" w:rsidRPr="00A33B18">
      <w:pPr>
        <w:jc w:val="center"/>
      </w:pPr>
    </w:p>
    <w:p w:rsidRDefault="00B7243B" w:rsidP="00B7243B" w:rsidR="00B7243B" w:rsidRPr="00A33B18">
      <w:pPr>
        <w:jc w:val="both"/>
      </w:pPr>
      <w:r w:rsidRPr="00A33B18">
        <w:tab/>
        <w:t>I.</w:t>
      </w:r>
      <w:r w:rsidRPr="00A33B18">
        <w:tab/>
        <w:t>Određuje se nagrada stečajnoj upraviteljici Gordani Štifter Draščić, Jurdani, Obadi 90c, OIB: 31023139608</w:t>
      </w:r>
      <w:r w:rsidRPr="00A33B18">
        <w:rPr>
          <w:bCs/>
        </w:rPr>
        <w:t>,</w:t>
      </w:r>
      <w:r w:rsidRPr="00A33B18">
        <w:t xml:space="preserve"> za poslove obavljene u stečajnom postupku nad stečajnim dužnikom J. V. D. d. o. o. u stečaju, Umag, Petrovija, Uljarska 10, OIB 01431851919, u iznosu od </w:t>
      </w:r>
      <w:r w:rsidR="005022E9" w:rsidRPr="00A33B18">
        <w:t>4.000,16</w:t>
      </w:r>
      <w:r w:rsidR="00B432CB" w:rsidRPr="00A33B18">
        <w:t xml:space="preserve"> </w:t>
      </w:r>
      <w:r w:rsidRPr="00A33B18">
        <w:t>kn bruto.</w:t>
      </w:r>
    </w:p>
    <w:p w:rsidRDefault="00B7243B" w:rsidP="00B7243B" w:rsidR="00B7243B" w:rsidRPr="00A33B18">
      <w:pPr>
        <w:jc w:val="both"/>
      </w:pPr>
    </w:p>
    <w:p w:rsidRDefault="00B7243B" w:rsidP="00B7243B" w:rsidR="00B7243B" w:rsidRPr="00A33B18">
      <w:pPr>
        <w:jc w:val="both"/>
      </w:pPr>
      <w:r w:rsidRPr="00A33B18">
        <w:tab/>
        <w:t>II.</w:t>
      </w:r>
      <w:r w:rsidRPr="00A33B18">
        <w:tab/>
        <w:t xml:space="preserve">Određuje se naknada stvarnih troškova stečajnoj upraviteljici Gordani Štifter Draščić, Jurdani, Obadi 90c, OIB: 31023139608, za poslove obavljene u stečajnom postupku nad stečajnim dužnikom J. V. D. d. o. o. u stečaju, Umag, Petrovija, Uljarska 10, OIB 01431851919, u iznosu od 3.911,17 kn. </w:t>
      </w:r>
    </w:p>
    <w:p w:rsidRDefault="00B7243B" w:rsidP="00B7243B" w:rsidR="00B7243B" w:rsidRPr="00A33B18">
      <w:pPr>
        <w:jc w:val="both"/>
      </w:pPr>
    </w:p>
    <w:p w:rsidRDefault="00B7243B" w:rsidP="00B7243B" w:rsidR="00B7243B" w:rsidRPr="00A33B18">
      <w:pPr>
        <w:jc w:val="center"/>
        <w:rPr>
          <w:bCs/>
        </w:rPr>
      </w:pPr>
      <w:r w:rsidRPr="00A33B18">
        <w:rPr>
          <w:bCs/>
        </w:rPr>
        <w:t>Obrazloženje</w:t>
      </w:r>
    </w:p>
    <w:p w:rsidRDefault="00B7243B" w:rsidP="00B7243B" w:rsidR="00B7243B" w:rsidRPr="00A33B18">
      <w:pPr>
        <w:jc w:val="center"/>
        <w:rPr>
          <w:bCs/>
        </w:rPr>
      </w:pPr>
      <w:r w:rsidRPr="00A33B18">
        <w:rPr>
          <w:bCs/>
        </w:rPr>
        <w:t xml:space="preserve"> </w:t>
      </w:r>
      <w:r w:rsidRPr="00A33B18">
        <w:rPr>
          <w:bCs/>
        </w:rPr>
        <w:tab/>
      </w:r>
      <w:r w:rsidRPr="00A33B18">
        <w:t xml:space="preserve"> </w:t>
      </w:r>
    </w:p>
    <w:p w:rsidRDefault="00B7243B" w:rsidP="00B7243B" w:rsidR="00B7243B" w:rsidRPr="00A33B18">
      <w:pPr>
        <w:ind w:firstLine="708"/>
        <w:jc w:val="both"/>
      </w:pPr>
      <w:r w:rsidRPr="00A33B18">
        <w:t>Temeljem odredbe čl. 94. st. 1., 2. i 3. Stečajnog zakona (Narodne novine 71/15, 104/17, dalje: SZ) stečajni upravitelj ima pravo na nagradu za svoj rad i naknadu stvarnih troškova.</w:t>
      </w:r>
    </w:p>
    <w:p w:rsidRDefault="00B7243B" w:rsidP="00B7243B" w:rsidR="00B7243B" w:rsidRPr="00A33B18">
      <w:pPr>
        <w:ind w:firstLine="708"/>
        <w:jc w:val="both"/>
      </w:pPr>
      <w:r w:rsidRPr="00A33B18">
        <w:t xml:space="preserve">Nagradu stečajnom upravitelju rješenjem određuje sud prema uredbi kojom Vlada Republike Hrvatske utvrđuje kriterije i način obračuna i plaćanja nagrade stečajnim upraviteljima. </w:t>
      </w:r>
    </w:p>
    <w:p w:rsidRDefault="00B7243B" w:rsidP="00B7243B" w:rsidR="00B7243B" w:rsidRPr="00A33B18">
      <w:pPr>
        <w:ind w:firstLine="708"/>
        <w:jc w:val="both"/>
      </w:pPr>
      <w:r w:rsidRPr="00A33B18">
        <w:t>Naknadu troškova rješenjem određuje sud na temelju pisanog, obrazloženog i dokumentiranog izvješća stečajnog upravitelja.</w:t>
      </w:r>
    </w:p>
    <w:p w:rsidRDefault="00B7243B" w:rsidP="00B7243B" w:rsidR="00B7243B" w:rsidRPr="00A33B18">
      <w:pPr>
        <w:ind w:firstLine="708"/>
        <w:jc w:val="both"/>
      </w:pPr>
      <w:r w:rsidRPr="00A33B18">
        <w:t>Po odredbi čl. 2. st. 1. i čl. 5. st. 1. Uredbe o kriterijima i načinu obračuna i plaćanja nagrade stečajnim upraviteljima (Narodne novine 105/2015, dalje: Uredba) stečajni upravitelj ima pravo na nagradu za obavljene poslove te sud rješenjem utvrđuje visinu nagrade, uzimajući u obzir obujam i složenost poslova, rad stečajnog upravitelja na ispitivanju tražbina te vrijednost unovčene stečajne mase</w:t>
      </w:r>
      <w:r w:rsidR="0005768E" w:rsidRPr="00A33B18">
        <w:t>.</w:t>
      </w:r>
    </w:p>
    <w:p w:rsidRDefault="00B7243B" w:rsidP="00B7243B" w:rsidR="00B7243B" w:rsidRPr="00A33B18">
      <w:pPr>
        <w:ind w:firstLine="708"/>
        <w:jc w:val="both"/>
      </w:pPr>
      <w:r w:rsidRPr="00A33B18">
        <w:t xml:space="preserve">U stečajnom postupku </w:t>
      </w:r>
      <w:r w:rsidR="0005768E" w:rsidRPr="00A33B18">
        <w:t xml:space="preserve">unovčena </w:t>
      </w:r>
      <w:r w:rsidRPr="00A33B18">
        <w:t>je</w:t>
      </w:r>
      <w:r w:rsidR="0005768E" w:rsidRPr="00A33B18">
        <w:t xml:space="preserve"> nekretnina stečajnog dužnika za iznos od 25.001,00 kn, te uzimajući u obzir i obujam te</w:t>
      </w:r>
      <w:r w:rsidRPr="00A33B18">
        <w:t xml:space="preserve"> sl</w:t>
      </w:r>
      <w:r w:rsidR="00B432CB" w:rsidRPr="00A33B18">
        <w:t xml:space="preserve">oženost poslova </w:t>
      </w:r>
      <w:r w:rsidR="0005768E" w:rsidRPr="00A33B18">
        <w:t xml:space="preserve">kao i </w:t>
      </w:r>
      <w:r w:rsidR="00B432CB" w:rsidRPr="00A33B18">
        <w:t>rad stečajne upraviteljice</w:t>
      </w:r>
      <w:r w:rsidRPr="00A33B18">
        <w:t xml:space="preserve"> na ispitivanju tražbina</w:t>
      </w:r>
      <w:r w:rsidR="0005768E" w:rsidRPr="00A33B18">
        <w:t xml:space="preserve">, podnošenje izvješća, unovčavanje pokretnina i ostvarivanje uvjeta za unovčenje nekretnina, </w:t>
      </w:r>
      <w:r w:rsidRPr="00A33B18">
        <w:t xml:space="preserve">utvrđena joj je nagrada u visini od </w:t>
      </w:r>
      <w:r w:rsidR="0005768E" w:rsidRPr="00A33B18">
        <w:t>4.000,16</w:t>
      </w:r>
      <w:r w:rsidRPr="00A33B18">
        <w:t xml:space="preserve"> kn bruto (</w:t>
      </w:r>
      <w:r w:rsidR="00442A46" w:rsidRPr="00A33B18">
        <w:t>po čl. 5. st. 1., 6., 7. te 15. Uredbe, 25.001,00 kn x 16% = 4.000,16 kn</w:t>
      </w:r>
      <w:r w:rsidRPr="00A33B18">
        <w:t>), pa je donesena odluka kao u točki I. izreke.</w:t>
      </w:r>
    </w:p>
    <w:p w:rsidRDefault="00B7243B" w:rsidP="00B7243B" w:rsidR="00B7243B" w:rsidRPr="00A33B18">
      <w:pPr>
        <w:ind w:firstLine="708"/>
        <w:jc w:val="both"/>
      </w:pPr>
    </w:p>
    <w:p w:rsidRDefault="00B7243B" w:rsidP="00442A46" w:rsidR="00442A46" w:rsidRPr="00A33B18">
      <w:pPr>
        <w:jc w:val="both"/>
      </w:pPr>
      <w:r w:rsidRPr="00A33B18">
        <w:lastRenderedPageBreak/>
        <w:tab/>
        <w:t xml:space="preserve">Stečajna upraviteljica je dostavila obračun stvarnih troškova nastalih u stečajnom postupku u iznosu od 3.911,17,00 kn. </w:t>
      </w:r>
      <w:r w:rsidR="00442A46" w:rsidRPr="00A33B18">
        <w:t xml:space="preserve">Radi se o troškovima po nalozima za službeno putovanje osobnim automobilom broj 1/17 od 7.2.2017. na relaciji Jurdani – Umag – Jurdani, za inventuru; broj 2/17 od 4.5.2017. na istoj relaciji radi preuzimanja dokumentacije od bivšeg knjigovodstva; broj 3/17 od 16.5.2017. na relaciji Jurdani – Pazin – Jurdani za ispitno i izvještajno ročište; broj 4/17 od 13.6.2017. na relaciji Jurdani – Pazin – Jurdani, za ročište radi utvrđenja prodajne cijene; broj 1/18 od 16.3.2018. na relaciji Jurdani – Umag – Jurdani, za susret s potencijalnim kupcem; broj 2/18 od 11.8.2018. na relaciji Jurdani – Umag – Jurdani, za susret s potencijalnim kupcem; broj 3/18 od 27.9.2018. na relaciji Jurdani – Pazin – Jurdani, radi ročišta. </w:t>
      </w:r>
    </w:p>
    <w:p w:rsidRDefault="00B7243B" w:rsidP="00B7243B" w:rsidR="00B7243B" w:rsidRPr="00A33B18">
      <w:pPr>
        <w:jc w:val="both"/>
      </w:pPr>
      <w:r w:rsidRPr="00A33B18">
        <w:tab/>
      </w:r>
    </w:p>
    <w:p w:rsidRDefault="00B7243B" w:rsidP="00B7243B" w:rsidR="00B7243B" w:rsidRPr="00A33B18">
      <w:pPr>
        <w:jc w:val="both"/>
      </w:pPr>
      <w:r w:rsidRPr="00A33B18">
        <w:tab/>
      </w:r>
      <w:r w:rsidR="00442A46" w:rsidRPr="00A33B18">
        <w:t>Na temelju navedenih naloga za službeno putovanje sa izvješćem i prilogom na okolnost naplate cestarine,</w:t>
      </w:r>
      <w:r w:rsidRPr="00A33B18">
        <w:t xml:space="preserve"> određuje </w:t>
      </w:r>
      <w:r w:rsidR="00442A46" w:rsidRPr="00A33B18">
        <w:t xml:space="preserve">se </w:t>
      </w:r>
      <w:r w:rsidRPr="00A33B18">
        <w:t xml:space="preserve">naknada stvarnih troškova </w:t>
      </w:r>
      <w:r w:rsidR="00E82F7D" w:rsidRPr="00A33B18">
        <w:t>stečajnoj upraviteljici Gordani Štifter Draščić, Jurdani, Obadi 90c, OIB: 31023139608</w:t>
      </w:r>
      <w:r w:rsidRPr="00A33B18">
        <w:t xml:space="preserve">, za poslove obavljene u stečajnom postupku nad </w:t>
      </w:r>
      <w:r w:rsidR="00E82F7D" w:rsidRPr="00A33B18">
        <w:t>stečajnim dužnikom J. V. D. d. o. o. u stečaju, Umag, Petrovija, Uljarska 10, OIB 01431851919</w:t>
      </w:r>
      <w:r w:rsidRPr="00A33B18">
        <w:t xml:space="preserve">, u iznosu od </w:t>
      </w:r>
      <w:r w:rsidR="00E82F7D" w:rsidRPr="00A33B18">
        <w:t>3.911,17</w:t>
      </w:r>
      <w:r w:rsidRPr="00A33B18">
        <w:t xml:space="preserve">,00 kn. </w:t>
      </w:r>
    </w:p>
    <w:p w:rsidRDefault="00B7243B" w:rsidP="00B7243B" w:rsidR="00B7243B" w:rsidRPr="00A33B18">
      <w:pPr>
        <w:ind w:firstLine="708"/>
        <w:jc w:val="both"/>
      </w:pPr>
    </w:p>
    <w:p w:rsidRDefault="00B7243B" w:rsidP="00B7243B" w:rsidR="00B7243B" w:rsidRPr="00A33B18">
      <w:pPr>
        <w:jc w:val="both"/>
      </w:pPr>
      <w:r w:rsidRPr="00A33B18">
        <w:tab/>
      </w:r>
    </w:p>
    <w:p w:rsidRDefault="00B7243B" w:rsidP="00B7243B" w:rsidR="00B7243B" w:rsidRPr="00A33B18">
      <w:pPr>
        <w:jc w:val="center"/>
      </w:pPr>
      <w:r w:rsidRPr="00A33B18">
        <w:t>U Pazinu 2</w:t>
      </w:r>
      <w:r w:rsidR="00FA4F26">
        <w:t>9</w:t>
      </w:r>
      <w:r w:rsidRPr="00A33B18">
        <w:t>. listopada 2018.</w:t>
      </w:r>
    </w:p>
    <w:p w:rsidRDefault="00B7243B" w:rsidP="00B7243B" w:rsidR="00B7243B" w:rsidRPr="00A33B18">
      <w:pPr>
        <w:jc w:val="center"/>
      </w:pPr>
    </w:p>
    <w:p w:rsidRDefault="00B7243B" w:rsidP="00B7243B" w:rsidR="00B7243B" w:rsidRPr="00A33B18">
      <w:pPr>
        <w:jc w:val="both"/>
      </w:pPr>
      <w:r w:rsidRPr="00A33B18">
        <w:tab/>
      </w:r>
      <w:r w:rsidRPr="00A33B18">
        <w:tab/>
      </w:r>
      <w:r w:rsidRPr="00A33B18">
        <w:tab/>
      </w:r>
      <w:r w:rsidRPr="00A33B18">
        <w:tab/>
      </w:r>
      <w:r w:rsidRPr="00A33B18">
        <w:tab/>
      </w:r>
      <w:r w:rsidRPr="00A33B18">
        <w:tab/>
      </w:r>
      <w:r w:rsidRPr="00A33B18">
        <w:tab/>
      </w:r>
      <w:r w:rsidRPr="00A33B18">
        <w:tab/>
      </w:r>
      <w:r w:rsidRPr="00A33B18">
        <w:tab/>
        <w:t xml:space="preserve">      Stečajna sutkinja</w:t>
      </w:r>
    </w:p>
    <w:p w:rsidRDefault="00B7243B" w:rsidP="00B7243B" w:rsidR="00B7243B" w:rsidRPr="00A33B18">
      <w:pPr>
        <w:jc w:val="both"/>
      </w:pPr>
      <w:r w:rsidRPr="00A33B18">
        <w:tab/>
      </w:r>
      <w:r w:rsidRPr="00A33B18">
        <w:tab/>
      </w:r>
      <w:r w:rsidRPr="00A33B18">
        <w:tab/>
      </w:r>
      <w:r w:rsidRPr="00A33B18">
        <w:tab/>
      </w:r>
      <w:r w:rsidRPr="00A33B18">
        <w:tab/>
      </w:r>
      <w:r w:rsidRPr="00A33B18">
        <w:tab/>
      </w:r>
      <w:r w:rsidRPr="00A33B18">
        <w:tab/>
      </w:r>
      <w:r w:rsidRPr="00A33B18">
        <w:tab/>
        <w:t xml:space="preserve">        Adrijana Labinjan Skok, v.r. </w:t>
      </w:r>
    </w:p>
    <w:p w:rsidRDefault="00B7243B" w:rsidP="00B7243B" w:rsidR="00B7243B" w:rsidRPr="00A33B18">
      <w:pPr>
        <w:jc w:val="both"/>
      </w:pPr>
    </w:p>
    <w:p w:rsidRDefault="00B7243B" w:rsidP="00B7243B" w:rsidR="00B7243B" w:rsidRPr="00A33B18">
      <w:pPr>
        <w:jc w:val="both"/>
      </w:pPr>
    </w:p>
    <w:p w:rsidRDefault="00B7243B" w:rsidP="00B7243B" w:rsidR="00B7243B" w:rsidRPr="00A33B18">
      <w:pPr>
        <w:jc w:val="both"/>
      </w:pPr>
    </w:p>
    <w:p w:rsidRDefault="00B7243B" w:rsidP="00B7243B" w:rsidR="00B7243B" w:rsidRPr="00A33B18">
      <w:r w:rsidRPr="00A33B18">
        <w:t>UPUTA O PRAVNOM LIJEKU:</w:t>
      </w:r>
    </w:p>
    <w:p w:rsidRDefault="00B7243B" w:rsidP="00B7243B" w:rsidR="00B7243B" w:rsidRPr="00A33B18">
      <w:pPr>
        <w:ind w:firstLine="720"/>
        <w:jc w:val="both"/>
      </w:pPr>
      <w:r w:rsidRPr="00A33B18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B7243B" w:rsidP="00B7243B" w:rsidR="00B7243B" w:rsidRPr="00A33B18">
      <w:pPr>
        <w:jc w:val="both"/>
      </w:pPr>
    </w:p>
    <w:p w:rsidRDefault="00B7243B" w:rsidP="00B7243B" w:rsidR="00B7243B" w:rsidRPr="00A33B18">
      <w:r w:rsidRPr="00A33B18">
        <w:t>DNA:</w:t>
      </w:r>
    </w:p>
    <w:p w:rsidRDefault="00B7243B" w:rsidP="00B7243B" w:rsidR="00B7243B" w:rsidRPr="00A33B18">
      <w:r w:rsidRPr="00A33B18">
        <w:t xml:space="preserve">- </w:t>
      </w:r>
      <w:r w:rsidR="00E82F7D" w:rsidRPr="00A33B18">
        <w:t>stečajna upraviteljica Gordana Štifter Draščić, Jurdani, Obadi 90c</w:t>
      </w:r>
    </w:p>
    <w:p w:rsidRDefault="00B7243B" w:rsidP="00B7243B" w:rsidR="00B7243B" w:rsidRPr="00A33B18">
      <w:r w:rsidRPr="00A33B18">
        <w:t>- e-Oglasna ploča 8 dana</w:t>
      </w:r>
    </w:p>
    <w:p w:rsidRDefault="00B7243B" w:rsidP="00B7243B" w:rsidR="00B7243B" w:rsidRPr="00A33B18"/>
    <w:p w:rsidRDefault="00B7243B" w:rsidP="00B7243B" w:rsidR="00B7243B" w:rsidRPr="00A33B18"/>
    <w:p w:rsidRDefault="00B7243B" w:rsidP="00B7243B" w:rsidR="00B7243B" w:rsidRPr="00A33B18"/>
    <w:p w:rsidRDefault="00B7243B" w:rsidP="00B7243B" w:rsidR="00B7243B" w:rsidRPr="00A33B18"/>
    <w:p w:rsidRDefault="00B7243B" w:rsidP="00B7243B" w:rsidR="00B7243B" w:rsidRPr="00A33B18"/>
    <w:p w:rsidRDefault="00B7243B" w:rsidP="00B7243B" w:rsidR="00B7243B" w:rsidRPr="00A33B18"/>
    <w:p w:rsidRDefault="00B7243B" w:rsidP="00B7243B" w:rsidR="00B7243B" w:rsidRPr="00A33B18"/>
    <w:p w:rsidRDefault="00B7243B" w:rsidP="00B7243B" w:rsidR="00B7243B" w:rsidRPr="00A33B18"/>
    <w:p w:rsidRDefault="00B7243B" w:rsidP="00B7243B" w:rsidR="00B7243B" w:rsidRPr="00A33B18"/>
    <w:p w:rsidRDefault="00B7243B" w:rsidP="00B7243B" w:rsidR="00B7243B" w:rsidRPr="00A33B18"/>
    <w:p w:rsidRDefault="0008367D" w:rsidR="00500701" w:rsidRPr="00A33B18"/>
    <w:sectPr w:rsidSect="00317A5C" w:rsidR="00500701" w:rsidRPr="00A33B18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243B" w:rsidP="00B7243B" w:rsidR="00B7243B">
      <w:r>
        <w:separator/>
      </w:r>
    </w:p>
  </w:endnote>
  <w:endnote w:id="0" w:type="continuationSeparator">
    <w:p w:rsidRDefault="00B7243B" w:rsidP="00B7243B" w:rsidR="00B724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243B" w:rsidP="00B7243B" w:rsidR="00B7243B">
      <w:r>
        <w:separator/>
      </w:r>
    </w:p>
  </w:footnote>
  <w:footnote w:id="0" w:type="continuationSeparator">
    <w:p w:rsidRDefault="00B7243B" w:rsidP="00B7243B" w:rsidR="00B724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F26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367D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F26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36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A4F26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 </w:t>
    </w:r>
    <w:r w:rsidR="00B7243B">
      <w:t>2 St-909/2</w:t>
    </w:r>
    <w:r w:rsidR="00B7243B" w:rsidRPr="00CC2D94">
      <w:t>0</w:t>
    </w:r>
    <w:r w:rsidR="00B7243B" w:rsidRPr="00A33B18">
      <w:t>16-75</w:t>
    </w:r>
  </w:p>
  <w:p w:rsidRDefault="0008367D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F26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43B"/>
    <w:rsid w:val="0005768E"/>
    <w:rsid w:val="0008367D"/>
    <w:rsid w:val="00442A46"/>
    <w:rsid w:val="005022E9"/>
    <w:rsid w:val="00554328"/>
    <w:rsid w:val="00985388"/>
    <w:rsid w:val="00A33B18"/>
    <w:rsid w:val="00B432CB"/>
    <w:rsid w:val="00B7243B"/>
    <w:rsid w:val="00E82F7D"/>
    <w:rsid w:val="00FA4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7243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724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7243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7243B"/>
  </w:style>
  <w:style w:styleId="Tekstbalonia" w:type="paragraph">
    <w:name w:val="Balloon Text"/>
    <w:basedOn w:val="Normal"/>
    <w:link w:val="TekstbaloniaChar"/>
    <w:uiPriority w:val="99"/>
    <w:semiHidden/>
    <w:unhideWhenUsed/>
    <w:rsid w:val="00B724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243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724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7243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36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67D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67D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67D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67D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7243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724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7243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7243B"/>
  </w:style>
  <w:style w:styleId="Tekstbalonia" w:type="paragraph">
    <w:name w:val="Balloon Text"/>
    <w:basedOn w:val="Normal"/>
    <w:link w:val="TekstbaloniaChar"/>
    <w:uiPriority w:val="99"/>
    <w:semiHidden/>
    <w:unhideWhenUsed/>
    <w:rsid w:val="00B724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243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724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7243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36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67D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67D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67D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67D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uz spis se nalazi i plavi registrator predan na 
izvj. i isp. ročištu 16.5.17.</izvorni_sadrzaj>
    <derivirana_varijabla naziv="DomainObject.Predmet.Opis_1">uz spis se nalazi i plavi registrator predan na 
izvj. i isp. ročištu 16.5.17.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St-909/2016</izvorni_sadrzaj>
    <derivirana_varijabla naziv="DomainObject.Predmet.OznakaBroj_1">St-909/2016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4.6.2018. u pisarnicu se 
šalje samo spis, registrator
u ref 2</izvorni_sadrzaj>
    <derivirana_varijabla naziv="DomainObject.Predmet.PrimjedbaSuca_1">od 4.6.2018. u pisarnicu se 
šalje samo spis, registrator
u ref 2</derivirana_varijabla>
  </DomainObject.Predmet.PrimjedbaSuca>
  <DomainObject.Predmet.ProtustrankaFormated>
    <izvorni_sadrzaj>  J. V. D. d.o.o. UMAG</izvorni_sadrzaj>
    <derivirana_varijabla naziv="DomainObject.Predmet.ProtustrankaFormated_1">  J. V. D. d.o.o. UMAG</derivirana_varijabla>
  </DomainObject.Predmet.ProtustrankaFormated>
  <DomainObject.Predmet.ProtustrankaFormatedOIB>
    <izvorni_sadrzaj>  J. V. D. d.o.o. UMAG, OIB 01431851919</izvorni_sadrzaj>
    <derivirana_varijabla naziv="DomainObject.Predmet.ProtustrankaFormatedOIB_1">  J. V. D. d.o.o. UMAG, OIB 01431851919</derivirana_varijabla>
  </DomainObject.Predmet.ProtustrankaFormatedOIB>
  <DomainObject.Predmet.ProtustrankaFormatedWithAdress>
    <izvorni_sadrzaj> J. V. D. d.o.o. UMAG, Petrovija, Uljarska 10, 52470 Umag</izvorni_sadrzaj>
    <derivirana_varijabla naziv="DomainObject.Predmet.ProtustrankaFormatedWithAdress_1"> J. V. D. d.o.o. UMAG, Petrovija, Uljarska 10, 52470 Umag</derivirana_varijabla>
  </DomainObject.Predmet.ProtustrankaFormatedWithAdress>
  <DomainObject.Predmet.ProtustrankaFormatedWithAdressOIB>
    <izvorni_sadrzaj> J. V. D. d.o.o. UMAG, OIB 01431851919, Petrovija, Uljarska 10, 52470 Umag</izvorni_sadrzaj>
    <derivirana_varijabla naziv="DomainObject.Predmet.ProtustrankaFormatedWithAdressOIB_1"> J. V. D. d.o.o. UMAG, OIB 01431851919, Petrovija, Uljarska 10, 52470 Umag</derivirana_varijabla>
  </DomainObject.Predmet.ProtustrankaFormatedWithAdressOIB>
  <DomainObject.Predmet.ProtustrankaWithAdress>
    <izvorni_sadrzaj>J. V. D. d.o.o. UMAG Petrovija, Uljarska 10, 52470 Umag</izvorni_sadrzaj>
    <derivirana_varijabla naziv="DomainObject.Predmet.ProtustrankaWithAdress_1">J. V. D. d.o.o. UMAG Petrovija, Uljarska 10, 52470 Umag</derivirana_varijabla>
  </DomainObject.Predmet.ProtustrankaWithAdress>
  <DomainObject.Predmet.ProtustrankaWithAdressOIB>
    <izvorni_sadrzaj>J. V. D. d.o.o. UMAG, OIB 01431851919, Petrovija, Uljarska 10, 52470 Umag</izvorni_sadrzaj>
    <derivirana_varijabla naziv="DomainObject.Predmet.ProtustrankaWithAdressOIB_1">J. V. D. d.o.o. UMAG, OIB 01431851919, Petrovija, Uljarska 10, 52470 Umag</derivirana_varijabla>
  </DomainObject.Predmet.ProtustrankaWithAdressOIB>
  <DomainObject.Predmet.ProtustrankaNazivFormated>
    <izvorni_sadrzaj>J. V. D. d.o.o. UMAG</izvorni_sadrzaj>
    <derivirana_varijabla naziv="DomainObject.Predmet.ProtustrankaNazivFormated_1">J. V. D. d.o.o. UMAG</derivirana_varijabla>
  </DomainObject.Predmet.ProtustrankaNazivFormated>
  <DomainObject.Predmet.ProtustrankaNazivFormatedOIB>
    <izvorni_sadrzaj>J. V. D. d.o.o. UMAG, OIB 01431851919</izvorni_sadrzaj>
    <derivirana_varijabla naziv="DomainObject.Predmet.ProtustrankaNazivFormatedOIB_1">J. V. D. d.o.o. UMAG, OIB 01431851919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UMAG, UMAG</izvorni_sadrzaj>
    <derivirana_varijabla naziv="DomainObject.Predmet.StrankaFormated_1">  GRAD UMAG, UMAG</derivirana_varijabla>
  </DomainObject.Predmet.StrankaFormated>
  <DomainObject.Predmet.StrankaFormatedOIB>
    <izvorni_sadrzaj>  GRAD UMAG, UMAG, OIB 84097228497</izvorni_sadrzaj>
    <derivirana_varijabla naziv="DomainObject.Predmet.StrankaFormatedOIB_1">  GRAD UMAG, UMAG, OIB 84097228497</derivirana_varijabla>
  </DomainObject.Predmet.StrankaFormatedOIB>
  <DomainObject.Predmet.StrankaFormatedWithAdress>
    <izvorni_sadrzaj> GRAD UMAG, UMAG, G. Garibaldi 6, 52470 Umag</izvorni_sadrzaj>
    <derivirana_varijabla naziv="DomainObject.Predmet.StrankaFormatedWithAdress_1"> GRAD UMAG, UMAG, G. Garibaldi 6, 52470 Umag</derivirana_varijabla>
  </DomainObject.Predmet.StrankaFormatedWithAdress>
  <DomainObject.Predmet.StrankaFormatedWithAdressOIB>
    <izvorni_sadrzaj> GRAD UMAG, UMAG, OIB 84097228497, G. Garibaldi 6, 52470 Umag</izvorni_sadrzaj>
    <derivirana_varijabla naziv="DomainObject.Predmet.StrankaFormatedWithAdressOIB_1"> GRAD UMAG, UMAG, OIB 84097228497, G. Garibaldi 6, 52470 Umag</derivirana_varijabla>
  </DomainObject.Predmet.StrankaFormatedWithAdressOIB>
  <DomainObject.Predmet.StrankaWithAdress>
    <izvorni_sadrzaj>GRAD UMAG, UMAG G. Garibaldi 6,52470 Umag</izvorni_sadrzaj>
    <derivirana_varijabla naziv="DomainObject.Predmet.StrankaWithAdress_1">GRAD UMAG, UMAG G. Garibaldi 6,52470 Umag</derivirana_varijabla>
  </DomainObject.Predmet.StrankaWithAdress>
  <DomainObject.Predmet.StrankaWithAdressOIB>
    <izvorni_sadrzaj>GRAD UMAG, UMAG, OIB 84097228497, G. Garibaldi 6,52470 Umag</izvorni_sadrzaj>
    <derivirana_varijabla naziv="DomainObject.Predmet.StrankaWithAdressOIB_1">GRAD UMAG, UMAG, OIB 84097228497, G. Garibaldi 6,52470 Umag</derivirana_varijabla>
  </DomainObject.Predmet.StrankaWithAdressOIB>
  <DomainObject.Predmet.StrankaNazivFormated>
    <izvorni_sadrzaj>GRAD UMAG, UMAG</izvorni_sadrzaj>
    <derivirana_varijabla naziv="DomainObject.Predmet.StrankaNazivFormated_1">GRAD UMAG, UMAG</derivirana_varijabla>
  </DomainObject.Predmet.StrankaNazivFormated>
  <DomainObject.Predmet.StrankaNazivFormatedOIB>
    <izvorni_sadrzaj>GRAD UMAG, UMAG, OIB 84097228497</izvorni_sadrzaj>
    <derivirana_varijabla naziv="DomainObject.Predmet.StrankaNazivFormatedOIB_1">GRAD UMAG, UMAG, OIB 84097228497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165164.90</izvorni_sadrzaj>
    <derivirana_varijabla naziv="DomainObject.Predmet.TrenutnaVrijednost_1">165164.90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GRAD UMAG, UMAG</item>
    </izvorni_sadrzaj>
    <derivirana_varijabla naziv="DomainObject.Predmet.StrankaListFormated_1">
      <item>GRAD UMAG, UMAG</item>
    </derivirana_varijabla>
  </DomainObject.Predmet.StrankaListFormated>
  <DomainObject.Predmet.StrankaListFormatedOIB>
    <izvorni_sadrzaj>
      <item>GRAD UMAG, UMAG, OIB 84097228497</item>
    </izvorni_sadrzaj>
    <derivirana_varijabla naziv="DomainObject.Predmet.StrankaListFormatedOIB_1">
      <item>GRAD UMAG, UMAG, OIB 84097228497</item>
    </derivirana_varijabla>
  </DomainObject.Predmet.StrankaListFormatedOIB>
  <DomainObject.Predmet.StrankaListFormatedWithAdress>
    <izvorni_sadrzaj>
      <item>GRAD UMAG, UMAG, G. Garibaldi 6, 52470 Umag</item>
    </izvorni_sadrzaj>
    <derivirana_varijabla naziv="DomainObject.Predmet.StrankaListFormatedWithAdress_1">
      <item>GRAD UMAG, UMAG, G. Garibaldi 6, 52470 Umag</item>
    </derivirana_varijabla>
  </DomainObject.Predmet.StrankaListFormatedWithAdress>
  <DomainObject.Predmet.StrankaListFormatedWithAdressOIB>
    <izvorni_sadrzaj>
      <item>GRAD UMAG, UMAG, OIB 84097228497, G. Garibaldi 6, 52470 Umag</item>
    </izvorni_sadrzaj>
    <derivirana_varijabla naziv="DomainObject.Predmet.StrankaListFormatedWithAdressOIB_1">
      <item>GRAD UMAG, UMAG, OIB 84097228497, G. Garibaldi 6, 52470 Umag</item>
    </derivirana_varijabla>
  </DomainObject.Predmet.StrankaListFormatedWithAdressOIB>
  <DomainObject.Predmet.StrankaListNazivFormated>
    <izvorni_sadrzaj>
      <item>GRAD UMAG, UMAG</item>
    </izvorni_sadrzaj>
    <derivirana_varijabla naziv="DomainObject.Predmet.StrankaListNazivFormated_1">
      <item>GRAD UMAG, UMAG</item>
    </derivirana_varijabla>
  </DomainObject.Predmet.StrankaListNazivFormated>
  <DomainObject.Predmet.StrankaListNazivFormatedOIB>
    <izvorni_sadrzaj>
      <item>GRAD UMAG, UMAG, OIB 84097228497</item>
    </izvorni_sadrzaj>
    <derivirana_varijabla naziv="DomainObject.Predmet.StrankaListNazivFormatedOIB_1">
      <item>GRAD UMAG, UMAG, OIB 84097228497</item>
    </derivirana_varijabla>
  </DomainObject.Predmet.StrankaListNazivFormatedOIB>
  <DomainObject.Predmet.ProtuStrankaListFormated>
    <izvorni_sadrzaj>
      <item>J. V. D. d.o.o. UMAG</item>
    </izvorni_sadrzaj>
    <derivirana_varijabla naziv="DomainObject.Predmet.ProtuStrankaListFormated_1">
      <item>J. V. D. d.o.o. UMAG</item>
    </derivirana_varijabla>
  </DomainObject.Predmet.ProtuStrankaListFormated>
  <DomainObject.Predmet.ProtuStrankaListFormatedOIB>
    <izvorni_sadrzaj>
      <item>J. V. D. d.o.o. UMAG, OIB 01431851919</item>
    </izvorni_sadrzaj>
    <derivirana_varijabla naziv="DomainObject.Predmet.ProtuStrankaListFormatedOIB_1">
      <item>J. V. D. d.o.o. UMAG, OIB 01431851919</item>
    </derivirana_varijabla>
  </DomainObject.Predmet.ProtuStrankaListFormatedOIB>
  <DomainObject.Predmet.ProtuStrankaListFormatedWithAdress>
    <izvorni_sadrzaj>
      <item>J. V. D. d.o.o. UMAG, Petrovija, Uljarska 10, 52470 Umag</item>
    </izvorni_sadrzaj>
    <derivirana_varijabla naziv="DomainObject.Predmet.ProtuStrankaListFormatedWithAdress_1">
      <item>J. V. D. d.o.o. UMAG, Petrovija, Uljarska 10, 52470 Umag</item>
    </derivirana_varijabla>
  </DomainObject.Predmet.ProtuStrankaListFormatedWithAdress>
  <DomainObject.Predmet.ProtuStrankaListFormatedWithAdressOIB>
    <izvorni_sadrzaj>
      <item>J. V. D. d.o.o. UMAG, OIB 01431851919, Petrovija, Uljarska 10, 52470 Umag</item>
    </izvorni_sadrzaj>
    <derivirana_varijabla naziv="DomainObject.Predmet.ProtuStrankaListFormatedWithAdressOIB_1">
      <item>J. V. D. d.o.o. UMAG, OIB 01431851919, Petrovija, Uljarska 10, 52470 Umag</item>
    </derivirana_varijabla>
  </DomainObject.Predmet.ProtuStrankaListFormatedWithAdressOIB>
  <DomainObject.Predmet.ProtuStrankaListNazivFormated>
    <izvorni_sadrzaj>
      <item>J. V. D. d.o.o. UMAG</item>
    </izvorni_sadrzaj>
    <derivirana_varijabla naziv="DomainObject.Predmet.ProtuStrankaListNazivFormated_1">
      <item>J. V. D. d.o.o. UMAG</item>
    </derivirana_varijabla>
  </DomainObject.Predmet.ProtuStrankaListNazivFormated>
  <DomainObject.Predmet.ProtuStrankaListNazivFormatedOIB>
    <izvorni_sadrzaj>
      <item>J. V. D. d.o.o. UMAG, OIB 01431851919</item>
    </izvorni_sadrzaj>
    <derivirana_varijabla naziv="DomainObject.Predmet.ProtuStrankaListNazivFormatedOIB_1">
      <item>J. V. D. d.o.o. UMAG, OIB 01431851919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UMAG, UMAG</izvorni_sadrzaj>
    <derivirana_varijabla naziv="DomainObject.Predmet.StrankaIDrugi_1">GRAD UMAG, UMAG</derivirana_varijabla>
  </DomainObject.Predmet.StrankaIDrugi>
  <DomainObject.Predmet.ProtustrankaIDrugi>
    <izvorni_sadrzaj>J. V. D. d.o.o. UMAG</izvorni_sadrzaj>
    <derivirana_varijabla naziv="DomainObject.Predmet.ProtustrankaIDrugi_1">J. V. D. d.o.o. UMAG</derivirana_varijabla>
  </DomainObject.Predmet.ProtustrankaIDrugi>
  <DomainObject.Predmet.StrankaIDrugiAdressOIB>
    <izvorni_sadrzaj>GRAD UMAG, UMAG, OIB 84097228497, G. Garibaldi 6, 52470 Umag</izvorni_sadrzaj>
    <derivirana_varijabla naziv="DomainObject.Predmet.StrankaIDrugiAdressOIB_1">GRAD UMAG, UMAG, OIB 84097228497, G. Garibaldi 6, 52470 Umag</derivirana_varijabla>
  </DomainObject.Predmet.StrankaIDrugiAdressOIB>
  <DomainObject.Predmet.ProtustrankaIDrugiAdressOIB>
    <izvorni_sadrzaj>J. V. D. d.o.o. UMAG, OIB 01431851919, Petrovija, Uljarska 10, 52470 Umag</izvorni_sadrzaj>
    <derivirana_varijabla naziv="DomainObject.Predmet.ProtustrankaIDrugiAdressOIB_1">J. V. D. d.o.o. UMAG, OIB 01431851919, Petrovija, Uljarska 10,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J. V. D. d.o.o. UMAG</item>
      <item>GRAD UMAG, UMAG</item>
    </izvorni_sadrzaj>
    <derivirana_varijabla naziv="DomainObject.Predmet.SudioniciListNaziv_1">
      <item>J. V. D. d.o.o. UMAG</item>
      <item>GRAD UMAG, UMAG</item>
    </derivirana_varijabla>
  </DomainObject.Predmet.SudioniciListNaziv>
  <DomainObject.Predmet.SudioniciListAdressOIB>
    <izvorni_sadrzaj>
      <item>J. V. D. d.o.o. UMAG, OIB 01431851919, Petrovija, Uljarska 10,52470 Umag</item>
      <item>GRAD UMAG, UMAG, OIB 84097228497, G. Garibaldi 6,52470 Umag</item>
    </izvorni_sadrzaj>
    <derivirana_varijabla naziv="DomainObject.Predmet.SudioniciListAdressOIB_1">
      <item>J. V. D. d.o.o. UMAG, OIB 01431851919, Petrovija, Uljarska 10,52470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01431851919</item>
      <item>, OIB 84097228497</item>
    </izvorni_sadrzaj>
    <derivirana_varijabla naziv="DomainObject.Predmet.SudioniciListNazivOIB_1">
      <item>, OIB 01431851919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listopada 2018.</izvorni_sadrzaj>
    <derivirana_varijabla naziv="DomainObject.Predmet.DatumZadnjeOdrzaneSudskeRadnje_1">26. listopada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St-909/2016-68</izvorni_sadrzaj>
    <derivirana_varijabla naziv="DomainObject.PredzadnjaOdlukaIzPredmeta.Oznaka_1">St-909/2016-68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643</properties:Words>
  <properties:Characters>3483</properties:Characters>
  <properties:Lines>92</properties:Lines>
  <properties:Paragraphs>25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2018-10-29T09:54:00Z</dcterms:created>
  <dc:creator>Jasmina Matika</dc:creator>
  <cp:lastModifiedBy>Jasmina Matika</cp:lastModifiedBy>
  <cp:lastPrinted>2018-10-29T11:23:00Z</cp:lastPrinted>
  <dcterms:modified xmlns:xsi="http://www.w3.org/2001/XMLSchema-instance" xsi:type="dcterms:W3CDTF">2018-10-29T11:25:00Z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(St-909-16 - RJEŠENJE - NAGRADA I STVARNI TROŠAK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