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dd5a" w14:paraId="b35dd5a" w:rsidRDefault="00A16660" w:rsidP="00A16660" w:rsidR="00BA11C4" w:rsidRPr="007E5F1F">
      <w:pPr>
        <w15:collapsed w:val="false"/>
        <w:rPr>
          <w:b/>
          <w:bCs/>
        </w:rPr>
      </w:pPr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E07B0C" w:rsidP="00E07B0C" w:rsidR="00E07B0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ERSTE&amp;STEIERMÄRKISCHE BANK d. d., Rijeka, Jadranski Trg 3/a, MBS: 040001037, OIB: 23057039320 zastupanog po punomoćniku Zvonimiru Buterin odvjetniku u BUTERIN &amp; POSAVEC Odvjetničko društvo d.o.o. iz Zagreba, </w:t>
      </w:r>
      <w:proofErr w:type="spellStart"/>
      <w:r>
        <w:t>Draškovićeva</w:t>
      </w:r>
      <w:proofErr w:type="spellEnd"/>
      <w:r>
        <w:t xml:space="preserve"> 82, za otvaranje stečajnog postupka nad dužnikom AFRIEL ANGEL j.d.o.o., Zagreb, Zavrtnica 3/1, MBS: 080943958, OIB: 10880724800</w:t>
      </w:r>
      <w:r>
        <w:rPr>
          <w:color w:val="000000"/>
        </w:rPr>
        <w:t>, dana 7. studenog  2018. godine</w:t>
      </w:r>
    </w:p>
    <w:p w:rsidRDefault="00B25A99" w:rsidP="00663E7B" w:rsidR="00B25A99">
      <w:pPr>
        <w:jc w:val="both"/>
      </w:pPr>
    </w:p>
    <w:p w:rsidRDefault="00663E7B" w:rsidP="00663E7B" w:rsidR="00663E7B" w:rsidRPr="00B25A99">
      <w:pPr>
        <w:jc w:val="both"/>
        <w:rPr>
          <w:color w:val="000000"/>
        </w:rPr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663E7B" w:rsidR="007E5F1F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8D72EB">
        <w:t>AFRIEL ANGEL j.d.o.o., Zagreb, Zavrtnica 3/1, MBS: 080943958, OIB: 10880724800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8D72EB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5. prosinac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09,3</w:t>
      </w:r>
      <w:r w:rsidR="00E40FC9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0E5856">
      <w:pPr>
        <w:jc w:val="both"/>
      </w:pPr>
      <w:r>
        <w:t>-zakonski zastupnik dužnika</w:t>
      </w:r>
      <w:r w:rsidR="005368E5">
        <w:t xml:space="preserve"> – </w:t>
      </w:r>
      <w:r w:rsidR="000E5856" w:rsidRPr="000E5856">
        <w:t xml:space="preserve">direktor </w:t>
      </w:r>
      <w:r w:rsidR="00166BC1" w:rsidRPr="00166BC1">
        <w:t xml:space="preserve">Darija </w:t>
      </w:r>
      <w:proofErr w:type="spellStart"/>
      <w:r w:rsidR="00166BC1" w:rsidRPr="00166BC1">
        <w:t>Koščak</w:t>
      </w:r>
      <w:proofErr w:type="spellEnd"/>
      <w:r w:rsidR="00166BC1" w:rsidRPr="00166BC1">
        <w:t>, OIB: 40277940494</w:t>
      </w:r>
      <w:r w:rsidR="000E5856">
        <w:t xml:space="preserve">, </w:t>
      </w:r>
      <w:r w:rsidR="00166BC1" w:rsidRPr="00166BC1">
        <w:t>Zagreb, Ulica hrvatskih branitelja 13</w:t>
      </w:r>
    </w:p>
    <w:p w:rsidRDefault="00166BC1" w:rsidP="00A170A4" w:rsidR="00166BC1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166BC1">
        <w:t>7. studenog</w:t>
      </w:r>
      <w:r w:rsidR="006F25D8">
        <w:t xml:space="preserve"> 2018.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7531E" w:rsidR="00D7531E">
      <w:pPr>
        <w:jc w:val="both"/>
      </w:pPr>
    </w:p>
    <w:p w:rsidRDefault="00687A19" w:rsidR="00687A19" w:rsidRPr="00663E7B">
      <w:pPr>
        <w:jc w:val="both"/>
        <w:rPr>
          <w:sz w:val="22"/>
          <w:szCs w:val="22"/>
        </w:rPr>
      </w:pPr>
      <w:r w:rsidRPr="00663E7B">
        <w:rPr>
          <w:sz w:val="22"/>
          <w:szCs w:val="22"/>
        </w:rPr>
        <w:t>DNA:</w:t>
      </w:r>
    </w:p>
    <w:p w:rsidRDefault="00663E7B" w:rsidP="00663E7B" w:rsidR="00663E7B" w:rsidRPr="00663E7B">
      <w:pPr>
        <w:pStyle w:val="Odlomakpopisa"/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r w:rsidRPr="00663E7B">
        <w:rPr>
          <w:color w:val="000000"/>
          <w:sz w:val="22"/>
          <w:szCs w:val="22"/>
        </w:rPr>
        <w:t xml:space="preserve">predlagatelj ERSTE &amp; STEIERMÄRKISCHE BANK d.d. Rijeka po pun. </w:t>
      </w:r>
      <w:proofErr w:type="spellStart"/>
      <w:r w:rsidRPr="00663E7B">
        <w:rPr>
          <w:color w:val="000000"/>
          <w:sz w:val="22"/>
          <w:szCs w:val="22"/>
        </w:rPr>
        <w:t>odvj</w:t>
      </w:r>
      <w:proofErr w:type="spellEnd"/>
      <w:r w:rsidRPr="00663E7B">
        <w:rPr>
          <w:color w:val="000000"/>
          <w:sz w:val="22"/>
          <w:szCs w:val="22"/>
        </w:rPr>
        <w:t xml:space="preserve">. Zvonimir Buterin, Zagreb, </w:t>
      </w:r>
      <w:proofErr w:type="spellStart"/>
      <w:r w:rsidRPr="00663E7B">
        <w:rPr>
          <w:color w:val="000000"/>
          <w:sz w:val="22"/>
          <w:szCs w:val="22"/>
        </w:rPr>
        <w:t>Draškovićeva</w:t>
      </w:r>
      <w:proofErr w:type="spellEnd"/>
      <w:r w:rsidRPr="00663E7B">
        <w:rPr>
          <w:color w:val="000000"/>
          <w:sz w:val="22"/>
          <w:szCs w:val="22"/>
        </w:rPr>
        <w:t xml:space="preserve"> 82</w:t>
      </w:r>
    </w:p>
    <w:p w:rsidRDefault="00527AA7" w:rsidP="00527AA7" w:rsidR="00527AA7" w:rsidRPr="00663E7B">
      <w:pPr>
        <w:pStyle w:val="Odlomakpopisa"/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r w:rsidRPr="00663E7B">
        <w:rPr>
          <w:color w:val="000000"/>
          <w:sz w:val="22"/>
          <w:szCs w:val="22"/>
        </w:rPr>
        <w:t>FINA</w:t>
      </w:r>
    </w:p>
    <w:p w:rsidRDefault="00527AA7" w:rsidP="00527AA7" w:rsidR="00527AA7" w:rsidRPr="00663E7B">
      <w:pPr>
        <w:pStyle w:val="Odlomakpopisa"/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r w:rsidRPr="00663E7B">
        <w:rPr>
          <w:color w:val="000000"/>
          <w:sz w:val="22"/>
          <w:szCs w:val="22"/>
        </w:rPr>
        <w:t xml:space="preserve">ŽDO GUO </w:t>
      </w:r>
      <w:r w:rsidR="00FC3A6F" w:rsidRPr="00663E7B">
        <w:rPr>
          <w:color w:val="000000"/>
          <w:sz w:val="22"/>
          <w:szCs w:val="22"/>
        </w:rPr>
        <w:t>Osijek</w:t>
      </w:r>
    </w:p>
    <w:p w:rsidRDefault="00527AA7" w:rsidP="00527AA7" w:rsidR="00527AA7" w:rsidRPr="00663E7B">
      <w:pPr>
        <w:pStyle w:val="Odlomakpopisa"/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proofErr w:type="spellStart"/>
      <w:r w:rsidRPr="00663E7B">
        <w:rPr>
          <w:color w:val="000000"/>
          <w:sz w:val="22"/>
          <w:szCs w:val="22"/>
        </w:rPr>
        <w:t>eOgl</w:t>
      </w:r>
      <w:proofErr w:type="spellEnd"/>
      <w:r w:rsidRPr="00663E7B">
        <w:rPr>
          <w:color w:val="000000"/>
          <w:sz w:val="22"/>
          <w:szCs w:val="22"/>
        </w:rPr>
        <w:t>. ploča uz prijedlog</w:t>
      </w:r>
    </w:p>
    <w:p w:rsidRDefault="0044216B" w:rsidP="009F1AFB" w:rsidR="009F1AFB" w:rsidRPr="00663E7B">
      <w:pPr>
        <w:pStyle w:val="Odlomakpopisa"/>
        <w:numPr>
          <w:ilvl w:val="0"/>
          <w:numId w:val="10"/>
        </w:numPr>
        <w:jc w:val="both"/>
        <w:rPr>
          <w:sz w:val="22"/>
          <w:szCs w:val="22"/>
        </w:rPr>
      </w:pPr>
      <w:r w:rsidRPr="00663E7B">
        <w:rPr>
          <w:color w:val="000000"/>
          <w:sz w:val="22"/>
          <w:szCs w:val="22"/>
        </w:rPr>
        <w:t>zakonski zastupnik</w:t>
      </w:r>
      <w:r w:rsidR="00527AA7" w:rsidRPr="00663E7B">
        <w:rPr>
          <w:color w:val="000000"/>
          <w:sz w:val="22"/>
          <w:szCs w:val="22"/>
        </w:rPr>
        <w:t xml:space="preserve"> dužnika</w:t>
      </w:r>
      <w:r w:rsidR="00C342B1" w:rsidRPr="00663E7B">
        <w:rPr>
          <w:sz w:val="22"/>
          <w:szCs w:val="22"/>
        </w:rPr>
        <w:t xml:space="preserve"> </w:t>
      </w:r>
      <w:r w:rsidR="009F1AFB" w:rsidRPr="00663E7B">
        <w:rPr>
          <w:sz w:val="22"/>
          <w:szCs w:val="22"/>
        </w:rPr>
        <w:t xml:space="preserve">Darija </w:t>
      </w:r>
      <w:proofErr w:type="spellStart"/>
      <w:r w:rsidR="009F1AFB" w:rsidRPr="00663E7B">
        <w:rPr>
          <w:sz w:val="22"/>
          <w:szCs w:val="22"/>
        </w:rPr>
        <w:t>Koščak</w:t>
      </w:r>
      <w:proofErr w:type="spellEnd"/>
      <w:r w:rsidR="007E5F1F" w:rsidRPr="00663E7B">
        <w:rPr>
          <w:sz w:val="22"/>
          <w:szCs w:val="22"/>
        </w:rPr>
        <w:t xml:space="preserve">, </w:t>
      </w:r>
      <w:r w:rsidR="009F1AFB" w:rsidRPr="00663E7B">
        <w:rPr>
          <w:sz w:val="22"/>
          <w:szCs w:val="22"/>
        </w:rPr>
        <w:t>Zagreb, Ulica hrvatskih branitelja 13</w:t>
      </w:r>
    </w:p>
    <w:p w:rsidRDefault="009F1AFB" w:rsidP="009F1AFB" w:rsidR="0033460E" w:rsidRPr="00663E7B">
      <w:pPr>
        <w:pStyle w:val="Odlomakpopisa"/>
        <w:numPr>
          <w:ilvl w:val="0"/>
          <w:numId w:val="10"/>
        </w:numPr>
        <w:jc w:val="both"/>
        <w:rPr>
          <w:color w:val="000000"/>
          <w:sz w:val="22"/>
          <w:szCs w:val="22"/>
        </w:rPr>
      </w:pPr>
      <w:r w:rsidRPr="00663E7B">
        <w:rPr>
          <w:sz w:val="22"/>
          <w:szCs w:val="22"/>
        </w:rPr>
        <w:t>R 05.12.2018.</w:t>
      </w:r>
      <w:r w:rsidRPr="00663E7B">
        <w:rPr>
          <w:sz w:val="22"/>
          <w:szCs w:val="22"/>
        </w:rPr>
        <w:tab/>
        <w:t xml:space="preserve"> u 9,30 sati</w:t>
      </w:r>
      <w:bookmarkStart w:name="_GoBack" w:id="0"/>
      <w:bookmarkEnd w:id="0"/>
    </w:p>
    <w:sectPr w:rsidR="0033460E" w:rsidRPr="00663E7B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42A" w:rsidR="0075642A">
      <w:r>
        <w:separator/>
      </w:r>
    </w:p>
  </w:endnote>
  <w:endnote w:id="0" w:type="continuationSeparator">
    <w:p w:rsidRDefault="0075642A" w:rsidR="00756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42A" w:rsidR="0075642A">
      <w:r>
        <w:separator/>
      </w:r>
    </w:p>
  </w:footnote>
  <w:footnote w:id="0" w:type="continuationSeparator">
    <w:p w:rsidRDefault="0075642A" w:rsidR="007564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3E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5D7A94" w:rsidR="005D7A94">
    <w:pPr>
      <w:jc w:val="right"/>
    </w:pPr>
    <w:r>
      <w:tab/>
    </w:r>
    <w:r>
      <w:tab/>
    </w:r>
    <w:r w:rsidR="005D7A94">
      <w:t>7 St-1538/17-33</w:t>
    </w:r>
  </w:p>
  <w:p w:rsidRDefault="00A05B60" w:rsidP="00A05B60" w:rsidR="00A05B60">
    <w:pPr>
      <w:jc w:val="right"/>
    </w:pPr>
  </w:p>
  <w:p w:rsidRDefault="001D05CF" w:rsidP="001D05CF" w:rsidR="001D05CF">
    <w:pPr>
      <w:jc w:val="right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E5856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6BC1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3A5B"/>
    <w:rsid w:val="001E554E"/>
    <w:rsid w:val="0020063F"/>
    <w:rsid w:val="0020708E"/>
    <w:rsid w:val="002103CA"/>
    <w:rsid w:val="00210459"/>
    <w:rsid w:val="00212F69"/>
    <w:rsid w:val="0021650A"/>
    <w:rsid w:val="00220E78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56C82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B6271"/>
    <w:rsid w:val="005C4528"/>
    <w:rsid w:val="005C5A85"/>
    <w:rsid w:val="005C5FEF"/>
    <w:rsid w:val="005D63CA"/>
    <w:rsid w:val="005D7113"/>
    <w:rsid w:val="005D7A94"/>
    <w:rsid w:val="005D7E5F"/>
    <w:rsid w:val="005E091D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3E7B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5642A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10B8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D72E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1AFB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5A99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31E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2DFD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07B0C"/>
    <w:rsid w:val="00E102E7"/>
    <w:rsid w:val="00E10EB2"/>
    <w:rsid w:val="00E1152F"/>
    <w:rsid w:val="00E14E31"/>
    <w:rsid w:val="00E16665"/>
    <w:rsid w:val="00E20DF7"/>
    <w:rsid w:val="00E2310E"/>
    <w:rsid w:val="00E23ADA"/>
    <w:rsid w:val="00E40FC9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663E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63E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3E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E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E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663E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63E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3E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E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E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290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627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29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421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1538</izvorni_sadrzaj>
    <derivirana_varijabla naziv="DomainObject.Predmet.Broj_1">1538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St-1538/2017</izvorni_sadrzaj>
    <derivirana_varijabla naziv="DomainObject.Predmet.OznakaBroj_1">St-1538/2017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VTS-u RH dostavljen preslik spisa</izvorni_sadrzaj>
    <derivirana_varijabla naziv="DomainObject.Predmet.PrimjedbaSuca_1">VTS-u RH dostavljen preslik spisa</derivirana_varijabla>
  </DomainObject.Predmet.PrimjedbaSuca>
  <DomainObject.Predmet.ProtustrankaFormated>
    <izvorni_sadrzaj>  AFRIEL ANGEL j.d.o.o. za usluge</izvorni_sadrzaj>
    <derivirana_varijabla naziv="DomainObject.Predmet.ProtustrankaFormated_1">  AFRIEL ANGEL j.d.o.o. za usluge</derivirana_varijabla>
  </DomainObject.Predmet.ProtustrankaFormated>
  <DomainObject.Predmet.ProtustrankaFormatedOIB>
    <izvorni_sadrzaj>  AFRIEL ANGEL j.d.o.o. za usluge, OIB 10880724800</izvorni_sadrzaj>
    <derivirana_varijabla naziv="DomainObject.Predmet.ProtustrankaFormatedOIB_1">  AFRIEL ANGEL j.d.o.o. za usluge, OIB 10880724800</derivirana_varijabla>
  </DomainObject.Predmet.ProtustrankaFormatedOIB>
  <DomainObject.Predmet.ProtustrankaFormatedWithAdress>
    <izvorni_sadrzaj> AFRIEL ANGEL j.d.o.o. za usluge, Zavrtnica 3/1, 10000 Zagreb</izvorni_sadrzaj>
    <derivirana_varijabla naziv="DomainObject.Predmet.ProtustrankaFormatedWithAdress_1"> AFRIEL ANGEL j.d.o.o. za usluge, Zavrtnica 3/1, 10000 Zagreb</derivirana_varijabla>
  </DomainObject.Predmet.ProtustrankaFormatedWithAdress>
  <DomainObject.Predmet.ProtustrankaFormatedWithAdressOIB>
    <izvorni_sadrzaj> AFRIEL ANGEL j.d.o.o. za usluge, OIB 10880724800, Zavrtnica 3/1, 10000 Zagreb</izvorni_sadrzaj>
    <derivirana_varijabla naziv="DomainObject.Predmet.ProtustrankaFormatedWithAdressOIB_1"> AFRIEL ANGEL j.d.o.o. za usluge, OIB 10880724800, Zavrtnica 3/1, 10000 Zagreb</derivirana_varijabla>
  </DomainObject.Predmet.ProtustrankaFormatedWithAdressOIB>
  <DomainObject.Predmet.ProtustrankaWithAdress>
    <izvorni_sadrzaj>AFRIEL ANGEL j.d.o.o. za usluge Zavrtnica 3/1, 10000 Zagreb</izvorni_sadrzaj>
    <derivirana_varijabla naziv="DomainObject.Predmet.ProtustrankaWithAdress_1">AFRIEL ANGEL j.d.o.o. za usluge Zavrtnica 3/1, 10000 Zagreb</derivirana_varijabla>
  </DomainObject.Predmet.ProtustrankaWithAdress>
  <DomainObject.Predmet.ProtustrankaWithAdressOIB>
    <izvorni_sadrzaj>AFRIEL ANGEL j.d.o.o. za usluge, OIB 10880724800, Zavrtnica 3/1, 10000 Zagreb</izvorni_sadrzaj>
    <derivirana_varijabla naziv="DomainObject.Predmet.ProtustrankaWithAdressOIB_1">AFRIEL ANGEL j.d.o.o. za usluge, OIB 10880724800, Zavrtnica 3/1, 10000 Zagreb</derivirana_varijabla>
  </DomainObject.Predmet.ProtustrankaWithAdressOIB>
  <DomainObject.Predmet.ProtustrankaNazivFormated>
    <izvorni_sadrzaj>AFRIEL ANGEL j.d.o.o. za usluge</izvorni_sadrzaj>
    <derivirana_varijabla naziv="DomainObject.Predmet.ProtustrankaNazivFormated_1">AFRIEL ANGEL j.d.o.o. za usluge</derivirana_varijabla>
  </DomainObject.Predmet.ProtustrankaNazivFormated>
  <DomainObject.Predmet.ProtustrankaNazivFormatedOIB>
    <izvorni_sadrzaj>AFRIEL ANGEL j.d.o.o. za usluge, OIB 10880724800</izvorni_sadrzaj>
    <derivirana_varijabla naziv="DomainObject.Predmet.ProtustrankaNazivFormatedOIB_1">AFRIEL ANGEL j.d.o.o. za usluge, OIB 10880724800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AFRIEL ANGEL j.d.o.o. za usluge</item>
    </izvorni_sadrzaj>
    <derivirana_varijabla naziv="DomainObject.Predmet.ProtuStrankaListFormated_1">
      <item>AFRIEL ANGEL j.d.o.o. za usluge</item>
    </derivirana_varijabla>
  </DomainObject.Predmet.ProtuStrankaListFormated>
  <DomainObject.Predmet.ProtuStrankaListFormatedOIB>
    <izvorni_sadrzaj>
      <item>AFRIEL ANGEL j.d.o.o. za usluge, OIB 10880724800</item>
    </izvorni_sadrzaj>
    <derivirana_varijabla naziv="DomainObject.Predmet.ProtuStrankaListFormatedOIB_1">
      <item>AFRIEL ANGEL j.d.o.o. za usluge, OIB 10880724800</item>
    </derivirana_varijabla>
  </DomainObject.Predmet.ProtuStrankaListFormatedOIB>
  <DomainObject.Predmet.ProtuStrankaListFormatedWithAdress>
    <izvorni_sadrzaj>
      <item>AFRIEL ANGEL j.d.o.o. za usluge, Zavrtnica 3/1, 10000 Zagreb</item>
    </izvorni_sadrzaj>
    <derivirana_varijabla naziv="DomainObject.Predmet.ProtuStrankaListFormatedWithAdress_1">
      <item>AFRIEL ANGEL j.d.o.o. za usluge, Zavrtnica 3/1, 10000 Zagreb</item>
    </derivirana_varijabla>
  </DomainObject.Predmet.ProtuStrankaListFormatedWithAdress>
  <DomainObject.Predmet.ProtuStrankaListFormatedWithAdressOIB>
    <izvorni_sadrzaj>
      <item>AFRIEL ANGEL j.d.o.o. za usluge, OIB 10880724800, Zavrtnica 3/1, 10000 Zagreb</item>
    </izvorni_sadrzaj>
    <derivirana_varijabla naziv="DomainObject.Predmet.ProtuStrankaListFormatedWithAdressOIB_1">
      <item>AFRIEL ANGEL j.d.o.o. za usluge, OIB 10880724800, Zavrtnica 3/1, 10000 Zagreb</item>
    </derivirana_varijabla>
  </DomainObject.Predmet.ProtuStrankaListFormatedWithAdressOIB>
  <DomainObject.Predmet.ProtuStrankaListNazivFormated>
    <izvorni_sadrzaj>
      <item>AFRIEL ANGEL j.d.o.o. za usluge</item>
    </izvorni_sadrzaj>
    <derivirana_varijabla naziv="DomainObject.Predmet.ProtuStrankaListNazivFormated_1">
      <item>AFRIEL ANGEL j.d.o.o. za usluge</item>
    </derivirana_varijabla>
  </DomainObject.Predmet.ProtuStrankaListNazivFormated>
  <DomainObject.Predmet.ProtuStrankaListNazivFormatedOIB>
    <izvorni_sadrzaj>
      <item>AFRIEL ANGEL j.d.o.o. za usluge, OIB 10880724800</item>
    </izvorni_sadrzaj>
    <derivirana_varijabla naziv="DomainObject.Predmet.ProtuStrankaListNazivFormatedOIB_1">
      <item>AFRIEL ANGEL j.d.o.o. za usluge, OIB 10880724800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AFRIEL ANGEL j.d.o.o. za usluge</izvorni_sadrzaj>
    <derivirana_varijabla naziv="DomainObject.Predmet.ProtustrankaIDrugi_1">AFRIEL ANGEL j.d.o.o. za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AFRIEL ANGEL j.d.o.o. za usluge, OIB 10880724800, Zavrtnica 3/1, 10000 Zagreb</izvorni_sadrzaj>
    <derivirana_varijabla naziv="DomainObject.Predmet.ProtustrankaIDrugiAdressOIB_1">AFRIEL ANGEL j.d.o.o. za usluge, OIB 10880724800, Zavrtnica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AFRIEL ANGEL j.d.o.o. za usluge</item>
      <item>ERSTE&amp;STEIERMÄRKISCHE BANKA dioničko društvo</item>
    </izvorni_sadrzaj>
    <derivirana_varijabla naziv="DomainObject.Predmet.SudioniciListNaziv_1">
      <item>AFRIEL ANGEL j.d.o.o. za usluge</item>
      <item>ERSTE&amp;STEIERMÄRKISCHE BANKA dioničko društvo</item>
    </derivirana_varijabla>
  </DomainObject.Predmet.SudioniciListNaziv>
  <DomainObject.Predmet.SudioniciListAdressOIB>
    <izvorni_sadrzaj>
      <item>AFRIEL ANGEL j.d.o.o. za usluge, OIB 10880724800, Zavrtnica 3/1,10000 Zagreb</item>
      <item>ERSTE&amp;STEIERMÄRKISCHE BANKA dioničko društvo, OIB 23057039320, Jadranski Trg 3a,51000 Rijeka</item>
    </izvorni_sadrzaj>
    <derivirana_varijabla naziv="DomainObject.Predmet.SudioniciListAdressOIB_1">
      <item>AFRIEL ANGEL j.d.o.o. za usluge, OIB 10880724800, Zavrtnica 3/1,10000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10880724800</item>
      <item>, OIB 23057039320</item>
    </izvorni_sadrzaj>
    <derivirana_varijabla naziv="DomainObject.Predmet.SudioniciListNazivOIB_1">
      <item>, OIB 10880724800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St-1538/2017-31</izvorni_sadrzaj>
    <derivirana_varijabla naziv="DomainObject.PredzadnjaOdlukaIzPredmeta.Oznaka_1">St-1538/2017-31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222</properties:Words>
  <properties:Characters>1252</properties:Characters>
  <properties:Lines>46</properties:Lines>
  <properties:Paragraphs>24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2018-11-08T06:57:00Z</cp:lastPrinted>
  <dcterms:modified xmlns:xsi="http://www.w3.org/2001/XMLSchema-instance" xsi:type="dcterms:W3CDTF">2018-11-09T07:46:00Z</dcterms:modified>
  <cp:revision>231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(-33).docx)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