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f94ae" w14:paraId="41f94ae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8420D" w:rsidR="006D4610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6D4610" w:rsidP="00F8420D" w:rsidR="006D4610" w:rsidRPr="00043122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4610" w:rsidP="00F8420D" w:rsidR="006D4610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6D4610" w:rsidP="00F8420D" w:rsidR="006D4610" w:rsidRPr="009077C2">
            <w:pPr>
              <w:jc w:val="center"/>
            </w:pPr>
            <w:r>
              <w:t xml:space="preserve">Trgovački sud u Osijeku </w:t>
            </w:r>
          </w:p>
          <w:p w:rsidRDefault="006D4610" w:rsidP="00F8420D" w:rsidR="006D4610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F8420D" w:rsidR="006D461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6D4610" w:rsidP="009E3F84" w:rsidR="006D4610" w:rsidRPr="00974EE9">
            <w:pPr>
              <w:pStyle w:val="VSVerzija"/>
              <w:jc w:val="right"/>
            </w:pPr>
            <w:r>
              <w:t>Poslovni broj: 14 St-1</w:t>
            </w:r>
            <w:r w:rsidR="00E4047F">
              <w:t>9</w:t>
            </w:r>
            <w:r w:rsidR="009E3F84">
              <w:t>16</w:t>
            </w:r>
            <w:r>
              <w:t>/18-</w:t>
            </w:r>
            <w:r w:rsidR="005F13BA">
              <w:t>6</w:t>
            </w:r>
          </w:p>
        </w:tc>
      </w:tr>
    </w:tbl>
    <w:p w:rsidRDefault="006D4610" w:rsidP="006D4610" w:rsidR="006D4610" w:rsidRPr="006F7B5B">
      <w:pPr>
        <w:rPr>
          <w:sz w:val="22"/>
          <w:szCs w:val="22"/>
        </w:rPr>
      </w:pPr>
    </w:p>
    <w:p w:rsidRDefault="006D4610" w:rsidP="006D4610" w:rsidR="006D4610">
      <w:pPr>
        <w:jc w:val="center"/>
      </w:pPr>
      <w:r>
        <w:t>R E P U B L I K A  H R V A T S K A</w:t>
      </w:r>
    </w:p>
    <w:p w:rsidRDefault="006D4610" w:rsidP="006D4610" w:rsidR="006D4610">
      <w:pPr>
        <w:jc w:val="center"/>
      </w:pPr>
    </w:p>
    <w:p w:rsidRDefault="006D4610" w:rsidP="006D4610" w:rsidR="006D4610">
      <w:pPr>
        <w:jc w:val="center"/>
      </w:pPr>
      <w:r>
        <w:t>R J E Š E N J E</w:t>
      </w:r>
    </w:p>
    <w:p w:rsidRDefault="00493056" w:rsidP="00732854" w:rsidR="00493056">
      <w:pPr>
        <w:jc w:val="center"/>
      </w:pPr>
    </w:p>
    <w:p w:rsidRDefault="00493056" w:rsidP="005F13BA" w:rsidR="005F13BA">
      <w:pPr>
        <w:jc w:val="both"/>
      </w:pPr>
      <w:r>
        <w:tab/>
      </w:r>
      <w:r w:rsidR="005F13BA" w:rsidRPr="00CD1074">
        <w:t xml:space="preserve">Trgovački sud u Osijeku, po sucu mr. sc. Tihomiru Kovačeviću, kao stečajnom sucu, povodom prijedloga FINANCIJSKE AGENCIJE ZAGREB, Regionalni centar </w:t>
      </w:r>
      <w:r w:rsidR="005F13BA">
        <w:t>Zagreb, Trg Svibanjskih žrtava 1995. 1</w:t>
      </w:r>
      <w:r w:rsidR="005F13BA" w:rsidRPr="00CD1074">
        <w:t xml:space="preserve">, OIB 85821130368 za otvaranje stečajnog postupka nad dužnikom </w:t>
      </w:r>
      <w:r w:rsidR="009E3F84" w:rsidRPr="009E3F84">
        <w:t xml:space="preserve">TREBAM ODMOR d.o.o. za turizam, ugostiteljstvo i turistička agencija, Mraclin, </w:t>
      </w:r>
      <w:r w:rsidR="007C7417">
        <w:t>B</w:t>
      </w:r>
      <w:r w:rsidR="009E3F84" w:rsidRPr="009E3F84">
        <w:t>raće Radića 122 C, MBS 080811800, OIB 75518531873</w:t>
      </w:r>
      <w:r w:rsidR="005F13BA">
        <w:t xml:space="preserve">, </w:t>
      </w:r>
      <w:r w:rsidR="005F13BA" w:rsidRPr="0041082E">
        <w:t xml:space="preserve">dana </w:t>
      </w:r>
      <w:r w:rsidR="005F13BA">
        <w:t>1</w:t>
      </w:r>
      <w:r w:rsidR="00E4047F">
        <w:t>7</w:t>
      </w:r>
      <w:r w:rsidR="005F13BA" w:rsidRPr="00CC1B85">
        <w:t xml:space="preserve">. </w:t>
      </w:r>
      <w:r w:rsidR="005F13BA">
        <w:t>siječnja</w:t>
      </w:r>
      <w:r w:rsidR="005F13BA" w:rsidRPr="00CC1B85">
        <w:t xml:space="preserve"> 201</w:t>
      </w:r>
      <w:r w:rsidR="005F13BA">
        <w:t>9</w:t>
      </w:r>
      <w:r w:rsidR="005F13BA" w:rsidRPr="0041082E">
        <w:t>.</w:t>
      </w:r>
    </w:p>
    <w:p w:rsidRDefault="00BD3BB1" w:rsidP="00306AC6" w:rsidR="00BD3BB1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E07C61" w:rsidP="00B976DE" w:rsidR="00E07C61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>vlaštenoj za zastupanje</w:t>
      </w:r>
      <w:r w:rsidR="00C16491">
        <w:t xml:space="preserve"> </w:t>
      </w:r>
      <w:r w:rsidR="009E3F84" w:rsidRPr="009E3F84">
        <w:t>Jelena Babić, Mraclin, Braće Radića 122/C</w:t>
      </w:r>
      <w:r w:rsidR="001774B7">
        <w:t xml:space="preserve">, OIB </w:t>
      </w:r>
      <w:r w:rsidR="0012615D">
        <w:t>42400838740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E2B52">
        <w:t>1</w:t>
      </w:r>
      <w:r w:rsidR="0083361C">
        <w:t>9</w:t>
      </w:r>
      <w:r w:rsidR="0012615D">
        <w:t>16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6079F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509ED">
        <w:t>1</w:t>
      </w:r>
      <w:r w:rsidR="0083361C">
        <w:t>9</w:t>
      </w:r>
      <w:r w:rsidR="0012615D">
        <w:t>16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12615D" w:rsidRPr="0012615D">
        <w:t>Jelena Babić, Mraclin, Braće Radića 122/C, OIB 42400838740</w:t>
      </w:r>
      <w:r w:rsidR="000170F6">
        <w:t xml:space="preserve">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1B3DFB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9ED">
        <w:t>1</w:t>
      </w:r>
      <w:r w:rsidR="0083361C">
        <w:t>9</w:t>
      </w:r>
      <w:r w:rsidR="0012615D">
        <w:t>16</w:t>
      </w:r>
      <w:r w:rsidR="006559AB">
        <w:t>-1</w:t>
      </w:r>
      <w:r w:rsidR="004D67F2">
        <w:t>8</w:t>
      </w:r>
      <w:r>
        <w:t>.</w:t>
      </w:r>
    </w:p>
    <w:p w:rsidRDefault="00B976DE" w:rsidP="00B976DE" w:rsidR="001B3DFB">
      <w:pPr>
        <w:ind w:hanging="284" w:left="1276"/>
        <w:jc w:val="both"/>
      </w:pPr>
      <w:r>
        <w:t xml:space="preserve">2. Iznos od </w:t>
      </w:r>
      <w:r w:rsidR="001B3DFB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1509ED">
        <w:t>1</w:t>
      </w:r>
      <w:r w:rsidR="0083361C">
        <w:t>9</w:t>
      </w:r>
      <w:r w:rsidR="0012615D">
        <w:t>16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B976DE" w:rsidP="001B3DFB" w:rsidR="00CF3822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12615D" w:rsidRPr="0012615D">
        <w:t>Jelena Babić, Mraclin, Braće Radića 122/C, OIB 42400838740</w:t>
      </w:r>
      <w:r w:rsidR="0012615D">
        <w:t xml:space="preserve"> </w:t>
      </w:r>
      <w:r>
        <w:t>te se istoj zabranjuje da tu tražbinu naplati ili inače raspolaže njome.</w:t>
      </w:r>
    </w:p>
    <w:p w:rsidRDefault="007E6EED" w:rsidP="001B3DFB" w:rsidR="007E6EED">
      <w:pPr>
        <w:ind w:hanging="284" w:left="993"/>
        <w:jc w:val="both"/>
      </w:pPr>
    </w:p>
    <w:p w:rsidRDefault="00BD3BB1" w:rsidP="001B3DFB" w:rsidR="00BD3BB1">
      <w:pPr>
        <w:ind w:hanging="284" w:left="993"/>
        <w:jc w:val="both"/>
      </w:pP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9E3F84" w:rsidRPr="009E3F84">
        <w:t xml:space="preserve">TREBAM ODMOR d.o.o. za turizam, ugostiteljstvo i turistička agencija, Mraclin, </w:t>
      </w:r>
      <w:r w:rsidR="007C7417">
        <w:t>B</w:t>
      </w:r>
      <w:r w:rsidR="009E3F84" w:rsidRPr="009E3F84">
        <w:t>raće Radića 122 C, MBS 080811800, OIB 75518531873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E07C61" w:rsidP="005C1C83" w:rsidR="00E07C61">
      <w:pPr>
        <w:ind w:hanging="720" w:left="720"/>
        <w:jc w:val="both"/>
      </w:pPr>
    </w:p>
    <w:p w:rsidRDefault="00B976DE" w:rsidP="00C8024A" w:rsidR="00B976DE">
      <w:pPr>
        <w:jc w:val="center"/>
      </w:pPr>
      <w:r w:rsidRPr="00C670F6">
        <w:t>Obrazloženje</w:t>
      </w:r>
    </w:p>
    <w:p w:rsidRDefault="00ED7644" w:rsidP="00B976DE" w:rsidR="00ED7644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0C00EE">
        <w:rPr>
          <w:bCs/>
        </w:rPr>
        <w:t>FINA</w:t>
      </w:r>
      <w:r>
        <w:rPr>
          <w:bCs/>
        </w:rPr>
        <w:t xml:space="preserve"> je dana </w:t>
      </w:r>
      <w:r w:rsidR="0012615D">
        <w:rPr>
          <w:bCs/>
        </w:rPr>
        <w:t>12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12615D">
        <w:rPr>
          <w:bCs/>
        </w:rPr>
        <w:t>7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0C00EE">
        <w:rPr>
          <w:bCs/>
        </w:rPr>
        <w:t>Trgovačk</w:t>
      </w:r>
      <w:r w:rsidR="008A1F1F" w:rsidRPr="008A1F1F">
        <w:rPr>
          <w:bCs/>
        </w:rPr>
        <w:t>om sudu</w:t>
      </w:r>
      <w:r w:rsidR="000C00EE">
        <w:rPr>
          <w:bCs/>
        </w:rPr>
        <w:t xml:space="preserve"> u Zagrebu</w:t>
      </w:r>
      <w:r w:rsidR="008A1F1F" w:rsidRPr="008A1F1F">
        <w:rPr>
          <w:bCs/>
        </w:rPr>
        <w:t xml:space="preserve">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9E3F84" w:rsidRPr="009E3F84">
        <w:t xml:space="preserve">TREBAM ODMOR d.o.o. za turizam, ugostiteljstvo i turistička agencija, Mraclin, </w:t>
      </w:r>
      <w:r w:rsidR="007C7417">
        <w:t>B</w:t>
      </w:r>
      <w:r w:rsidR="009E3F84" w:rsidRPr="009E3F84">
        <w:t>raće Radića 122 C, MBS 080811800, OIB 75518531873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793C00">
        <w:t>10</w:t>
      </w:r>
      <w:r w:rsidR="00B976DE">
        <w:t xml:space="preserve">. </w:t>
      </w:r>
      <w:r w:rsidR="00793C00">
        <w:t xml:space="preserve">stav </w:t>
      </w:r>
      <w:r w:rsidR="00200CDC">
        <w:t xml:space="preserve">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5429E1">
        <w:t>1</w:t>
      </w:r>
      <w:r w:rsidR="0043085E">
        <w:t>9</w:t>
      </w:r>
      <w:r w:rsidR="007C7417">
        <w:t>16</w:t>
      </w:r>
      <w:r w:rsidR="00D15A99">
        <w:t>/1</w:t>
      </w:r>
      <w:r w:rsidR="000D6FE6">
        <w:t>8</w:t>
      </w:r>
      <w:r w:rsidR="00D15A99">
        <w:t>-</w:t>
      </w:r>
      <w:r w:rsidR="00793C00">
        <w:t>3</w:t>
      </w:r>
      <w:r w:rsidR="00D15A99">
        <w:t xml:space="preserve"> od </w:t>
      </w:r>
      <w:r w:rsidR="00F079AA">
        <w:t>1</w:t>
      </w:r>
      <w:r w:rsidR="0043085E">
        <w:t>7</w:t>
      </w:r>
      <w:r w:rsidR="00D15A99">
        <w:t>.</w:t>
      </w:r>
      <w:r w:rsidR="00E20616">
        <w:t>0</w:t>
      </w:r>
      <w:r w:rsidR="005429E1">
        <w:t>1</w:t>
      </w:r>
      <w:r w:rsidR="00D15A99">
        <w:t>.201</w:t>
      </w:r>
      <w:r w:rsidR="00E20616">
        <w:t>9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793C00">
        <w:t>4</w:t>
      </w:r>
      <w:r>
        <w:t xml:space="preserve">.500,00 kn za namirenje troškova stečajnog postupka sud je odredio temeljem iznosa minimalne nagrade privremenom stečajnom upravitelju </w:t>
      </w:r>
      <w:r w:rsidR="00793C00">
        <w:t xml:space="preserve">i putnih troškova istog </w:t>
      </w:r>
      <w:r>
        <w:t>sukladno čl. 94. SZ, te čl. 4. Uredbe o kriterijima i načinu obračuna i plaćanja nagrade stečajnim upraviteljima</w:t>
      </w:r>
      <w:r w:rsidR="00E3600F">
        <w:t xml:space="preserve"> – NN 105/15, </w:t>
      </w:r>
      <w:r w:rsidR="0037445A">
        <w:t>budući je privremeni stečajni upravitelj s područja Trgovačkog suda u Osijeku s adresom prebivališta u</w:t>
      </w:r>
      <w:r w:rsidR="00996D03">
        <w:t xml:space="preserve"> </w:t>
      </w:r>
      <w:r w:rsidR="007C7417">
        <w:t>Osijeku</w:t>
      </w:r>
      <w:r w:rsidR="0037445A">
        <w:t xml:space="preserve">, a dužnik ima sjedište u </w:t>
      </w:r>
      <w:r w:rsidR="007C7417">
        <w:t>Mraclinu</w:t>
      </w:r>
      <w:r w:rsidR="00C1619A">
        <w:t xml:space="preserve">, </w:t>
      </w:r>
      <w:r w:rsidR="00E3600F">
        <w:t>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43771A" w:rsidP="00EA3FC8" w:rsidR="00E07C61">
      <w:pPr>
        <w:ind w:firstLine="720"/>
        <w:jc w:val="both"/>
      </w:pPr>
      <w:r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  <w:r w:rsidR="00EA3FC8" w:rsidRPr="00EA3FC8">
        <w:t xml:space="preserve"> </w:t>
      </w:r>
    </w:p>
    <w:p w:rsidRDefault="00E07C61" w:rsidP="00EA3FC8" w:rsidR="00E07C61">
      <w:pPr>
        <w:ind w:firstLine="720"/>
        <w:jc w:val="both"/>
      </w:pPr>
    </w:p>
    <w:p w:rsidRDefault="00EA3FC8" w:rsidP="00EA3FC8" w:rsidR="00EA3FC8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E07C61">
      <w:pPr>
        <w:jc w:val="center"/>
      </w:pPr>
      <w:r>
        <w:t>U Osijeku</w:t>
      </w:r>
      <w:r w:rsidR="004D2342">
        <w:t xml:space="preserve"> </w:t>
      </w:r>
      <w:r w:rsidR="00F94049">
        <w:t>1</w:t>
      </w:r>
      <w:r w:rsidR="0065220D">
        <w:t>7</w:t>
      </w:r>
      <w:r w:rsidR="00493056" w:rsidRPr="00493056">
        <w:t>. siječnja 2019</w:t>
      </w:r>
      <w:r>
        <w:t xml:space="preserve">. </w:t>
      </w:r>
    </w:p>
    <w:p w:rsidRDefault="006D4610" w:rsidP="006D4610" w:rsidR="006D4610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F8420D" w:rsidR="006D4610">
        <w:tc>
          <w:tcPr>
            <w:tcW w:type="dxa" w:w="3369"/>
          </w:tcPr>
          <w:p w:rsidRDefault="006D4610" w:rsidP="00F8420D" w:rsidR="006D4610">
            <w:pPr>
              <w:spacing w:lineRule="auto" w:line="480"/>
              <w:jc w:val="center"/>
            </w:pPr>
            <w:r>
              <w:t>Zapisničar:</w:t>
            </w:r>
          </w:p>
          <w:p w:rsidRDefault="006D4610" w:rsidP="00F8420D" w:rsidR="006D4610">
            <w:pPr>
              <w:spacing w:lineRule="auto" w:line="480"/>
              <w:jc w:val="center"/>
            </w:pPr>
            <w:r>
              <w:t>Elizabeta Đek</w:t>
            </w:r>
            <w:r w:rsidR="00F94049">
              <w:t>e</w:t>
            </w:r>
          </w:p>
        </w:tc>
        <w:tc>
          <w:tcPr>
            <w:tcW w:type="dxa" w:w="2409"/>
          </w:tcPr>
          <w:p w:rsidRDefault="006D4610" w:rsidP="00F8420D" w:rsidR="006D4610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6D4610" w:rsidP="00F8420D" w:rsidR="006D4610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6D4610" w:rsidP="00F8420D" w:rsidR="006D4610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ED7644" w:rsidP="00B976DE" w:rsidR="00B976DE">
      <w:pPr>
        <w:jc w:val="both"/>
      </w:pPr>
      <w:r>
        <w:t>Uputa o pravnom lijeku</w:t>
      </w:r>
      <w:r w:rsidR="00B976DE">
        <w:t>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EA3FC8" w:rsidP="00B976DE" w:rsidR="00EA3FC8"/>
    <w:p w:rsidRDefault="00BD3BB1" w:rsidP="00B976DE" w:rsidR="00BD3BB1"/>
    <w:p w:rsidRDefault="00BD3BB1" w:rsidP="00B976DE" w:rsidR="00BD3BB1"/>
    <w:p w:rsidRDefault="00F94049" w:rsidP="00B976DE" w:rsidR="00F94049"/>
    <w:p w:rsidRDefault="00F94049" w:rsidP="00B976DE" w:rsidR="00F94049"/>
    <w:p w:rsidRDefault="00B976DE" w:rsidP="00B976DE" w:rsidR="00B976DE">
      <w:r>
        <w:t>D</w:t>
      </w:r>
      <w:r w:rsidR="008B5F96">
        <w:t xml:space="preserve"> </w:t>
      </w:r>
      <w:r>
        <w:t>N</w:t>
      </w:r>
      <w:r w:rsidR="008B5F96">
        <w:t xml:space="preserve"> </w:t>
      </w:r>
      <w:r>
        <w:t>A</w:t>
      </w:r>
      <w:r w:rsidR="008B5F96">
        <w:t xml:space="preserve"> :</w:t>
      </w:r>
    </w:p>
    <w:p w:rsidRDefault="00B976DE" w:rsidP="007C7417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7C7417" w:rsidRPr="007C7417">
        <w:t>Jelena Babi</w:t>
      </w:r>
      <w:r w:rsidR="007C7417">
        <w:t>ć, Mraclin, Braće Radića 122/C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4C1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32854" w:rsidP="00732854" w:rsidR="00E24B1F">
    <w:pPr>
      <w:jc w:val="right"/>
    </w:pPr>
    <w:r w:rsidRPr="00732854">
      <w:t>Poslovni broj: 14 St-</w:t>
    </w:r>
    <w:r w:rsidR="005F13BA" w:rsidRPr="005F13BA">
      <w:t>1</w:t>
    </w:r>
    <w:r w:rsidR="00E4047F">
      <w:t>9</w:t>
    </w:r>
    <w:r w:rsidR="009E3F84">
      <w:t>16</w:t>
    </w:r>
    <w:r w:rsidR="005F13BA" w:rsidRPr="005F13BA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2F8"/>
    <w:rsid w:val="00013872"/>
    <w:rsid w:val="00015D13"/>
    <w:rsid w:val="000170F6"/>
    <w:rsid w:val="00025548"/>
    <w:rsid w:val="000262AC"/>
    <w:rsid w:val="000275C2"/>
    <w:rsid w:val="0003292F"/>
    <w:rsid w:val="00033154"/>
    <w:rsid w:val="00034C1B"/>
    <w:rsid w:val="00035425"/>
    <w:rsid w:val="00035476"/>
    <w:rsid w:val="0003557C"/>
    <w:rsid w:val="00040157"/>
    <w:rsid w:val="00040633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60B0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A7D1F"/>
    <w:rsid w:val="000B15B8"/>
    <w:rsid w:val="000B21B3"/>
    <w:rsid w:val="000B2E35"/>
    <w:rsid w:val="000B3151"/>
    <w:rsid w:val="000B468D"/>
    <w:rsid w:val="000B6ACC"/>
    <w:rsid w:val="000B75A8"/>
    <w:rsid w:val="000C00EE"/>
    <w:rsid w:val="000C0C89"/>
    <w:rsid w:val="000C18FF"/>
    <w:rsid w:val="000C2402"/>
    <w:rsid w:val="000C388D"/>
    <w:rsid w:val="000C4F0D"/>
    <w:rsid w:val="000C6A4B"/>
    <w:rsid w:val="000D04D8"/>
    <w:rsid w:val="000D27B6"/>
    <w:rsid w:val="000D2F69"/>
    <w:rsid w:val="000D4857"/>
    <w:rsid w:val="000D59B3"/>
    <w:rsid w:val="000D6FE6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3D7A"/>
    <w:rsid w:val="00124FBA"/>
    <w:rsid w:val="0012615D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2964"/>
    <w:rsid w:val="001774B7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2E49"/>
    <w:rsid w:val="001B3A84"/>
    <w:rsid w:val="001B3DFB"/>
    <w:rsid w:val="001B4915"/>
    <w:rsid w:val="001B6D7C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6A1"/>
    <w:rsid w:val="00223B3E"/>
    <w:rsid w:val="0022572C"/>
    <w:rsid w:val="00225F05"/>
    <w:rsid w:val="002277B4"/>
    <w:rsid w:val="00227C21"/>
    <w:rsid w:val="00230265"/>
    <w:rsid w:val="00231BD1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2E7"/>
    <w:rsid w:val="00264546"/>
    <w:rsid w:val="00265F7E"/>
    <w:rsid w:val="00267F74"/>
    <w:rsid w:val="00270930"/>
    <w:rsid w:val="00271D09"/>
    <w:rsid w:val="00271F4C"/>
    <w:rsid w:val="0027267D"/>
    <w:rsid w:val="002729A1"/>
    <w:rsid w:val="002733E6"/>
    <w:rsid w:val="00274AA0"/>
    <w:rsid w:val="00274DA9"/>
    <w:rsid w:val="00274FE3"/>
    <w:rsid w:val="00275825"/>
    <w:rsid w:val="0027582D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24A9"/>
    <w:rsid w:val="002A5255"/>
    <w:rsid w:val="002A7A5B"/>
    <w:rsid w:val="002A7B06"/>
    <w:rsid w:val="002B24F1"/>
    <w:rsid w:val="002B402C"/>
    <w:rsid w:val="002B51AD"/>
    <w:rsid w:val="002B55C1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04B2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3B15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94E"/>
    <w:rsid w:val="00317EA2"/>
    <w:rsid w:val="00326E58"/>
    <w:rsid w:val="00326FE0"/>
    <w:rsid w:val="003306DA"/>
    <w:rsid w:val="00336F44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445A"/>
    <w:rsid w:val="00376528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C667B"/>
    <w:rsid w:val="003D1576"/>
    <w:rsid w:val="003D427F"/>
    <w:rsid w:val="003D5BCD"/>
    <w:rsid w:val="003E0274"/>
    <w:rsid w:val="003E07F8"/>
    <w:rsid w:val="003E1797"/>
    <w:rsid w:val="003E26F8"/>
    <w:rsid w:val="003E369B"/>
    <w:rsid w:val="003E3AB4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42A9"/>
    <w:rsid w:val="004161AD"/>
    <w:rsid w:val="00417765"/>
    <w:rsid w:val="004177B4"/>
    <w:rsid w:val="00421B37"/>
    <w:rsid w:val="0042228C"/>
    <w:rsid w:val="0042609D"/>
    <w:rsid w:val="00426764"/>
    <w:rsid w:val="0043020D"/>
    <w:rsid w:val="0043085E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3056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5D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032"/>
    <w:rsid w:val="00505D30"/>
    <w:rsid w:val="00510732"/>
    <w:rsid w:val="00511A21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972B1"/>
    <w:rsid w:val="005A1596"/>
    <w:rsid w:val="005A25A2"/>
    <w:rsid w:val="005A742C"/>
    <w:rsid w:val="005B1155"/>
    <w:rsid w:val="005B2583"/>
    <w:rsid w:val="005B58BA"/>
    <w:rsid w:val="005B7DA0"/>
    <w:rsid w:val="005C11CB"/>
    <w:rsid w:val="005C13AB"/>
    <w:rsid w:val="005C1C83"/>
    <w:rsid w:val="005C3445"/>
    <w:rsid w:val="005C48EB"/>
    <w:rsid w:val="005C4F1F"/>
    <w:rsid w:val="005D2538"/>
    <w:rsid w:val="005D6486"/>
    <w:rsid w:val="005D72CD"/>
    <w:rsid w:val="005D735B"/>
    <w:rsid w:val="005D7DA2"/>
    <w:rsid w:val="005D7E9B"/>
    <w:rsid w:val="005E2AD8"/>
    <w:rsid w:val="005E43B0"/>
    <w:rsid w:val="005E6D3F"/>
    <w:rsid w:val="005F13BA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578C"/>
    <w:rsid w:val="00647FC3"/>
    <w:rsid w:val="00650BAD"/>
    <w:rsid w:val="0065220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040F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4610"/>
    <w:rsid w:val="006D65CE"/>
    <w:rsid w:val="006D7A23"/>
    <w:rsid w:val="006E3696"/>
    <w:rsid w:val="006E7CBB"/>
    <w:rsid w:val="006F04FB"/>
    <w:rsid w:val="006F1746"/>
    <w:rsid w:val="006F2A70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2854"/>
    <w:rsid w:val="00733725"/>
    <w:rsid w:val="00735874"/>
    <w:rsid w:val="0073698A"/>
    <w:rsid w:val="00741AD3"/>
    <w:rsid w:val="007464DE"/>
    <w:rsid w:val="00747F2C"/>
    <w:rsid w:val="00753336"/>
    <w:rsid w:val="00754914"/>
    <w:rsid w:val="007561F1"/>
    <w:rsid w:val="00756904"/>
    <w:rsid w:val="0076079F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3C00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C7417"/>
    <w:rsid w:val="007D1036"/>
    <w:rsid w:val="007D2E2B"/>
    <w:rsid w:val="007D4F99"/>
    <w:rsid w:val="007D52D8"/>
    <w:rsid w:val="007D5CC6"/>
    <w:rsid w:val="007D6D33"/>
    <w:rsid w:val="007E10B4"/>
    <w:rsid w:val="007E6EED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61C"/>
    <w:rsid w:val="00833E27"/>
    <w:rsid w:val="00837C8C"/>
    <w:rsid w:val="00841B9D"/>
    <w:rsid w:val="00841C5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5F96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1A77"/>
    <w:rsid w:val="008E7449"/>
    <w:rsid w:val="008F1B0A"/>
    <w:rsid w:val="008F2122"/>
    <w:rsid w:val="008F25C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6D03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3F84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76119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27D32"/>
    <w:rsid w:val="00B3161C"/>
    <w:rsid w:val="00B317D9"/>
    <w:rsid w:val="00B32AE0"/>
    <w:rsid w:val="00B34865"/>
    <w:rsid w:val="00B35CB3"/>
    <w:rsid w:val="00B37899"/>
    <w:rsid w:val="00B407BB"/>
    <w:rsid w:val="00B42178"/>
    <w:rsid w:val="00B4264D"/>
    <w:rsid w:val="00B4280D"/>
    <w:rsid w:val="00B42859"/>
    <w:rsid w:val="00B4413A"/>
    <w:rsid w:val="00B46E6C"/>
    <w:rsid w:val="00B47CB9"/>
    <w:rsid w:val="00B50601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659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3BB1"/>
    <w:rsid w:val="00BD5988"/>
    <w:rsid w:val="00BE02D7"/>
    <w:rsid w:val="00BE04CE"/>
    <w:rsid w:val="00BE724E"/>
    <w:rsid w:val="00BF094B"/>
    <w:rsid w:val="00BF24C5"/>
    <w:rsid w:val="00BF2D9C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3918"/>
    <w:rsid w:val="00C15C51"/>
    <w:rsid w:val="00C1619A"/>
    <w:rsid w:val="00C16491"/>
    <w:rsid w:val="00C17845"/>
    <w:rsid w:val="00C228D8"/>
    <w:rsid w:val="00C22D2B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4FC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34F1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0B8B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463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AD2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538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07C61"/>
    <w:rsid w:val="00E11B2D"/>
    <w:rsid w:val="00E130EF"/>
    <w:rsid w:val="00E14A70"/>
    <w:rsid w:val="00E16E79"/>
    <w:rsid w:val="00E16F39"/>
    <w:rsid w:val="00E17656"/>
    <w:rsid w:val="00E2061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47F"/>
    <w:rsid w:val="00E405E9"/>
    <w:rsid w:val="00E43139"/>
    <w:rsid w:val="00E54CF6"/>
    <w:rsid w:val="00E54F1A"/>
    <w:rsid w:val="00E62707"/>
    <w:rsid w:val="00E637E9"/>
    <w:rsid w:val="00E63D45"/>
    <w:rsid w:val="00E66026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3FC8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D7644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079AA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378"/>
    <w:rsid w:val="00F5389A"/>
    <w:rsid w:val="00F5537F"/>
    <w:rsid w:val="00F5639C"/>
    <w:rsid w:val="00F61132"/>
    <w:rsid w:val="00F617B3"/>
    <w:rsid w:val="00F651E7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94049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80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customStyle="true" w:styleId="VSVerzija" w:type="paragraph">
    <w:name w:val="VS_Verzija"/>
    <w:basedOn w:val="Normal"/>
    <w:rsid w:val="006D461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034C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C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C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C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C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customStyle="1" w:styleId="VSVerzija" w:type="paragraph">
    <w:name w:val="VS_Verzija"/>
    <w:basedOn w:val="Normal"/>
    <w:rsid w:val="006D461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034C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C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C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C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C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1916</izvorni_sadrzaj>
    <derivirana_varijabla naziv="DomainObject.Predmet.Broj_1">1916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St-1916/2018</izvorni_sadrzaj>
    <derivirana_varijabla naziv="DomainObject.Predmet.OznakaBroj_1">St-1916/2018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TREBAM ODMOR d.o.o.</izvorni_sadrzaj>
    <derivirana_varijabla naziv="DomainObject.Predmet.ProtustrankaFormated_1">  TREBAM ODMOR d.o.o.</derivirana_varijabla>
  </DomainObject.Predmet.ProtustrankaFormated>
  <DomainObject.Predmet.ProtustrankaFormatedOIB>
    <izvorni_sadrzaj>  TREBAM ODMOR d.o.o., OIB 75518531873</izvorni_sadrzaj>
    <derivirana_varijabla naziv="DomainObject.Predmet.ProtustrankaFormatedOIB_1">  TREBAM ODMOR d.o.o., OIB 75518531873</derivirana_varijabla>
  </DomainObject.Predmet.ProtustrankaFormatedOIB>
  <DomainObject.Predmet.ProtustrankaFormatedWithAdress>
    <izvorni_sadrzaj> TREBAM ODMOR d.o.o., Braće Radića 122 C, 10410 Mraclin</izvorni_sadrzaj>
    <derivirana_varijabla naziv="DomainObject.Predmet.ProtustrankaFormatedWithAdress_1"> TREBAM ODMOR d.o.o., Braće Radića 122 C, 10410 Mraclin</derivirana_varijabla>
  </DomainObject.Predmet.ProtustrankaFormatedWithAdress>
  <DomainObject.Predmet.ProtustrankaFormatedWithAdressOIB>
    <izvorni_sadrzaj> TREBAM ODMOR d.o.o., OIB 75518531873, Braće Radića 122 C, 10410 Mraclin</izvorni_sadrzaj>
    <derivirana_varijabla naziv="DomainObject.Predmet.ProtustrankaFormatedWithAdressOIB_1"> TREBAM ODMOR d.o.o., OIB 75518531873, Braće Radića 122 C, 10410 Mraclin</derivirana_varijabla>
  </DomainObject.Predmet.ProtustrankaFormatedWithAdressOIB>
  <DomainObject.Predmet.ProtustrankaWithAdress>
    <izvorni_sadrzaj>TREBAM ODMOR d.o.o. Braće Radića 122 C, 10410 Mraclin</izvorni_sadrzaj>
    <derivirana_varijabla naziv="DomainObject.Predmet.ProtustrankaWithAdress_1">TREBAM ODMOR d.o.o. Braće Radića 122 C, 10410 Mraclin</derivirana_varijabla>
  </DomainObject.Predmet.ProtustrankaWithAdress>
  <DomainObject.Predmet.ProtustrankaWithAdressOIB>
    <izvorni_sadrzaj>TREBAM ODMOR d.o.o., OIB 75518531873, Braće Radića 122 C, 10410 Mraclin</izvorni_sadrzaj>
    <derivirana_varijabla naziv="DomainObject.Predmet.ProtustrankaWithAdressOIB_1">TREBAM ODMOR d.o.o., OIB 75518531873, Braće Radića 122 C, 10410 Mraclin</derivirana_varijabla>
  </DomainObject.Predmet.ProtustrankaWithAdressOIB>
  <DomainObject.Predmet.ProtustrankaNazivFormated>
    <izvorni_sadrzaj>TREBAM ODMOR d.o.o.</izvorni_sadrzaj>
    <derivirana_varijabla naziv="DomainObject.Predmet.ProtustrankaNazivFormated_1">TREBAM ODMOR d.o.o.</derivirana_varijabla>
  </DomainObject.Predmet.ProtustrankaNazivFormated>
  <DomainObject.Predmet.ProtustrankaNazivFormatedOIB>
    <izvorni_sadrzaj>TREBAM ODMOR d.o.o., OIB 75518531873</izvorni_sadrzaj>
    <derivirana_varijabla naziv="DomainObject.Predmet.ProtustrankaNazivFormatedOIB_1">TREBAM ODMOR d.o.o., OIB 75518531873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TREBAM ODMOR d.o.o.</item>
    </izvorni_sadrzaj>
    <derivirana_varijabla naziv="DomainObject.Predmet.ProtuStrankaListFormated_1">
      <item>TREBAM ODMOR d.o.o.</item>
    </derivirana_varijabla>
  </DomainObject.Predmet.ProtuStrankaListFormated>
  <DomainObject.Predmet.ProtuStrankaListFormatedOIB>
    <izvorni_sadrzaj>
      <item>TREBAM ODMOR d.o.o., OIB 75518531873</item>
    </izvorni_sadrzaj>
    <derivirana_varijabla naziv="DomainObject.Predmet.ProtuStrankaListFormatedOIB_1">
      <item>TREBAM ODMOR d.o.o., OIB 75518531873</item>
    </derivirana_varijabla>
  </DomainObject.Predmet.ProtuStrankaListFormatedOIB>
  <DomainObject.Predmet.ProtuStrankaListFormatedWithAdress>
    <izvorni_sadrzaj>
      <item>TREBAM ODMOR d.o.o., Braće Radića 122 C, 10410 Mraclin</item>
    </izvorni_sadrzaj>
    <derivirana_varijabla naziv="DomainObject.Predmet.ProtuStrankaListFormatedWithAdress_1">
      <item>TREBAM ODMOR d.o.o., Braće Radića 122 C, 10410 Mraclin</item>
    </derivirana_varijabla>
  </DomainObject.Predmet.ProtuStrankaListFormatedWithAdress>
  <DomainObject.Predmet.ProtuStrankaListFormatedWithAdressOIB>
    <izvorni_sadrzaj>
      <item>TREBAM ODMOR d.o.o., OIB 75518531873, Braće Radića 122 C, 10410 Mraclin</item>
    </izvorni_sadrzaj>
    <derivirana_varijabla naziv="DomainObject.Predmet.ProtuStrankaListFormatedWithAdressOIB_1">
      <item>TREBAM ODMOR d.o.o., OIB 75518531873, Braće Radića 122 C, 10410 Mraclin</item>
    </derivirana_varijabla>
  </DomainObject.Predmet.ProtuStrankaListFormatedWithAdressOIB>
  <DomainObject.Predmet.ProtuStrankaListNazivFormated>
    <izvorni_sadrzaj>
      <item>TREBAM ODMOR d.o.o.</item>
    </izvorni_sadrzaj>
    <derivirana_varijabla naziv="DomainObject.Predmet.ProtuStrankaListNazivFormated_1">
      <item>TREBAM ODMOR d.o.o.</item>
    </derivirana_varijabla>
  </DomainObject.Predmet.ProtuStrankaListNazivFormated>
  <DomainObject.Predmet.ProtuStrankaListNazivFormatedOIB>
    <izvorni_sadrzaj>
      <item>TREBAM ODMOR d.o.o., OIB 75518531873</item>
    </izvorni_sadrzaj>
    <derivirana_varijabla naziv="DomainObject.Predmet.ProtuStrankaListNazivFormatedOIB_1">
      <item>TREBAM ODMOR d.o.o., OIB 75518531873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TREBAM ODMOR d.o.o.</izvorni_sadrzaj>
    <derivirana_varijabla naziv="DomainObject.Predmet.ProtustrankaIDrugi_1">TREBAM ODMOR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TREBAM ODMOR d.o.o., OIB 75518531873, Braće Radića 122 C, 10410 Mraclin</izvorni_sadrzaj>
    <derivirana_varijabla naziv="DomainObject.Predmet.ProtustrankaIDrugiAdressOIB_1">TREBAM ODMOR d.o.o., OIB 75518531873, Braće Radića 122 C, 10410 Mraclin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TREBAM ODMOR d.o.o.</item>
      <item>FINA Regionalni centar Zagreb</item>
    </izvorni_sadrzaj>
    <derivirana_varijabla naziv="DomainObject.Predmet.SudioniciListNaziv_1">
      <item>TREBAM ODMOR d.o.o.</item>
      <item>FINA Regionalni centar Zagreb</item>
    </derivirana_varijabla>
  </DomainObject.Predmet.SudioniciListNaziv>
  <DomainObject.Predmet.SudioniciListAdressOIB>
    <izvorni_sadrzaj>
      <item>TREBAM ODMOR d.o.o., OIB 75518531873, Braće Radića 122 C,10410 Mraclin</item>
      <item>FINA Regionalni centar Zagreb, OIB 85821130368, Trg svibanjskih žrtava 1995.1,10000 Zagreb</item>
    </izvorni_sadrzaj>
    <derivirana_varijabla naziv="DomainObject.Predmet.SudioniciListAdressOIB_1">
      <item>TREBAM ODMOR d.o.o., OIB 75518531873, Braće Radića 122 C,10410 Mraclin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75518531873</item>
      <item>, OIB 85821130368</item>
    </izvorni_sadrzaj>
    <derivirana_varijabla naziv="DomainObject.Predmet.SudioniciListNazivOIB_1">
      <item>, OIB 75518531873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St-1916/2018-4</izvorni_sadrzaj>
    <derivirana_varijabla naziv="DomainObject.PredzadnjaOdlukaIzPredmeta.Oznaka_1">St-1916/2018-4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0BA6AE-F654-4C85-91AB-1D792B9B2C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776</properties:Words>
  <properties:Characters>4074</properties:Characters>
  <properties:Lines>108</properties:Lines>
  <properties:Paragraphs>35</properties:Paragraphs>
  <properties:TotalTime>292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2019-01-11T07:33:00Z</cp:lastPrinted>
  <dcterms:modified xmlns:xsi="http://www.w3.org/2001/XMLSchema-instance" xsi:type="dcterms:W3CDTF">2019-01-17T13:18:00Z</dcterms:modified>
  <cp:revision>55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