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d880" w14:paraId="2f3d88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C75B5B">
        <w:rPr>
          <w:rFonts w:hAnsi="Times New Roman" w:ascii="Times New Roman"/>
          <w:b/>
          <w:bCs/>
          <w:sz w:val="24"/>
          <w:szCs w:val="24"/>
        </w:rPr>
        <w:t>1560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75B5B">
        <w:rPr>
          <w:rFonts w:hAnsi="Times New Roman" w:ascii="Times New Roman"/>
        </w:rPr>
        <w:t>1560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9A48C0" w:rsidRPr="009A48C0">
        <w:rPr>
          <w:rFonts w:hAnsi="Times New Roman" w:ascii="Times New Roman"/>
        </w:rPr>
        <w:t>UDRUGA LAVONA za informiranje, savjetovanje i potporu obiteljima s djecom i mladeži s poteškoćama u razvoju i darovite djece</w:t>
      </w:r>
      <w:r>
        <w:rPr>
          <w:rFonts w:hAnsi="Times New Roman" w:ascii="Times New Roman"/>
        </w:rPr>
        <w:t>, iz</w:t>
      </w:r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A47B7D">
        <w:rPr>
          <w:rFonts w:hAnsi="Times New Roman" w:ascii="Times New Roman"/>
        </w:rPr>
        <w:t xml:space="preserve"> </w:t>
      </w:r>
      <w:r w:rsidR="009A48C0" w:rsidRPr="009A48C0">
        <w:rPr>
          <w:rFonts w:hAnsi="Times New Roman" w:ascii="Times New Roman"/>
        </w:rPr>
        <w:t>50412728699</w:t>
      </w:r>
      <w:r w:rsidR="00476CCF">
        <w:rPr>
          <w:rFonts w:hAnsi="Times New Roman" w:ascii="Times New Roman"/>
        </w:rPr>
        <w:t xml:space="preserve"> 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14FD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4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4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4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4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4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4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4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4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LAVONA za informiranje, savjetovanje i potporu obiteljima s djecom i mladeži s poteškoćama u razvoju i darovite djece zastupanog po punomoćniku ISIDORA POLJAK</izvorni_sadrzaj>
    <derivirana_varijabla naziv="DomainObject.Predmet.ProtustrankaFormated_1">  UDRUGA LAVONA za informiranje, savjetovanje i potporu obiteljima s djecom i mladeži s poteškoćama u razvoju i darovite djece zastupanog po punomoćniku ISIDORA POLJAK</derivirana_varijabla>
  </DomainObject.Predmet.ProtustrankaFormated>
  <DomainObject.Predmet.ProtustrankaFormatedOIB>
    <izvorni_sadrzaj>  UDRUGA LAVONA za informiranje, savjetovanje i potporu obiteljima s djecom i mladeži s poteškoćama u razvoju i darovite djece, OIB 50412728699 zastupanog po punomoćniku ISIDORA POLJAK</izvorni_sadrzaj>
    <derivirana_varijabla naziv="DomainObject.Predmet.ProtustrankaFormatedOIB_1">  UDRUGA LAVONA za informiranje, savjetovanje i potporu obiteljima s djecom i mladeži s poteškoćama u razvoju i darovite djece, OIB 50412728699 zastupanog po punomoćniku ISIDORA POLJAK</derivirana_varijabla>
  </DomainObject.Predmet.ProtustrankaFormatedOIB>
  <DomainObject.Predmet.ProtustrankaFormatedWithAdress>
    <izvorni_sadrzaj> UDRUGA LAVONA za informiranje, savjetovanje i potporu obiteljima s djecom i mladeži s poteškoćama u razvoju i darovite djece, Jurja Žerjavića 19, 10000 Zagreb zastupanog po punomoćniku ISIDORA POLJAK</izvorni_sadrzaj>
    <derivirana_varijabla naziv="DomainObject.Predmet.ProtustrankaFormatedWithAdress_1"> UDRUGA LAVONA za informiranje, savjetovanje i potporu obiteljima s djecom i mladeži s poteškoćama u razvoju i darovite djece, Jurja Žerjavića 19, 10000 Zagreb zastupanog po punomoćniku ISIDORA POLJAK</derivirana_varijabla>
  </DomainObject.Predmet.ProtustrankaFormatedWithAdress>
  <DomainObject.Predmet.ProtustrankaFormatedWithAdressOIB>
    <izvorni_sadrzaj> UDRUGA LAVONA za informiranje, savjetovanje i potporu obiteljima s djecom i mladeži s poteškoćama u razvoju i darovite djece, OIB 50412728699, Jurja Žerjavića 19, 10000 Zagreb zastupanog po punomoćniku ISIDORA POLJAK</izvorni_sadrzaj>
    <derivirana_varijabla naziv="DomainObject.Predmet.ProtustrankaFormatedWithAdressOIB_1"> UDRUGA LAVONA za informiranje, savjetovanje i potporu obiteljima s djecom i mladeži s poteškoćama u razvoju i darovite djece, OIB 50412728699, Jurja Žerjavića 19, 10000 Zagreb zastupanog po punomoćniku ISIDORA POLJAK</derivirana_varijabla>
  </DomainObject.Predmet.ProtustrankaFormatedWithAdressOIB>
  <DomainObject.Predmet.ProtustrankaWithAdress>
    <izvorni_sadrzaj>UDRUGA LAVONA za informiranje, savjetovanje i potporu obiteljima s djecom i mladeži s poteškoćama u razvoju i darovite djece Jurja Žerjavića 19, 10000 Zagreb</izvorni_sadrzaj>
    <derivirana_varijabla naziv="DomainObject.Predmet.ProtustrankaWithAdress_1">UDRUGA LAVONA za informiranje, savjetovanje i potporu obiteljima s djecom i mladeži s poteškoćama u razvoju i darovite djece Jurja Žerjavića 19, 10000 Zagreb</derivirana_varijabla>
  </DomainObject.Predmet.ProtustrankaWithAdress>
  <DomainObject.Predmet.ProtustrankaWithAdressOIB>
    <izvorni_sadrzaj>UDRUGA LAVONA za informiranje, savjetovanje i potporu obiteljima s djecom i mladeži s poteškoćama u razvoju i darovite djece, OIB 50412728699, Jurja Žerjavića 19, 10000 Zagreb</izvorni_sadrzaj>
    <derivirana_varijabla naziv="DomainObject.Predmet.ProtustrankaWithAdressOIB_1">UDRUGA LAVONA za informiranje, savjetovanje i potporu obiteljima s djecom i mladeži s poteškoćama u razvoju i darovite djece, OIB 50412728699, Jurja Žerjavića 19, 10000 Zagreb</derivirana_varijabla>
  </DomainObject.Predmet.ProtustrankaWithAdressOIB>
  <DomainObject.Predmet.ProtustrankaNazivFormated>
    <izvorni_sadrzaj>UDRUGA LAVONA za informiranje, savjetovanje i potporu obiteljima s djecom i mladeži s poteškoćama u razvoju i darovite djece</izvorni_sadrzaj>
    <derivirana_varijabla naziv="DomainObject.Predmet.ProtustrankaNazivFormated_1">UDRUGA LAVONA za informiranje, savjetovanje i potporu obiteljima s djecom i mladeži s poteškoćama u razvoju i darovite djece</derivirana_varijabla>
  </DomainObject.Predmet.ProtustrankaNazivFormated>
  <DomainObject.Predmet.ProtustrankaNazivFormatedOIB>
    <izvorni_sadrzaj>UDRUGA LAVONA za informiranje, savjetovanje i potporu obiteljima s djecom i mladeži s poteškoćama u razvoju i darovite djece, OIB 50412728699</izvorni_sadrzaj>
    <derivirana_varijabla naziv="DomainObject.Predmet.ProtustrankaNazivFormatedOIB_1">UDRUGA LAVONA za informiranje, savjetovanje i potporu obiteljima s djecom i mladeži s poteškoćama u razvoju i darovite djece, OIB 50412728699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LAVONA za informiranje, savjetovanje i potporu obiteljima s djecom i mladeži s poteškoćama u razvoju i darovite djece zastupanog po punomoćniku ISIDORA POLJAK</item>
    </izvorni_sadrzaj>
    <derivirana_varijabla naziv="DomainObject.Predmet.ProtuStrankaListFormated_1">
      <item>UDRUGA LAVONA za informiranje, savjetovanje i potporu obiteljima s djecom i mladeži s poteškoćama u razvoju i darovite djece zastupanog po punomoćniku ISIDORA POLJAK</item>
    </derivirana_varijabla>
  </DomainObject.Predmet.ProtuStrankaListFormated>
  <DomainObject.Predmet.ProtuStrankaListFormatedOIB>
    <izvorni_sadrzaj>
      <item>UDRUGA LAVONA za informiranje, savjetovanje i potporu obiteljima s djecom i mladeži s poteškoćama u razvoju i darovite djece, OIB 50412728699 zastupanog po punomoćniku ISIDORA POLJAK</item>
    </izvorni_sadrzaj>
    <derivirana_varijabla naziv="DomainObject.Predmet.ProtuStrankaListFormatedOIB_1">
      <item>UDRUGA LAVONA za informiranje, savjetovanje i potporu obiteljima s djecom i mladeži s poteškoćama u razvoju i darovite djece, OIB 50412728699 zastupanog po punomoćniku ISIDORA POLJAK</item>
    </derivirana_varijabla>
  </DomainObject.Predmet.ProtuStrankaListFormatedOIB>
  <DomainObject.Predmet.ProtuStrankaListFormatedWithAdress>
    <izvorni_sadrzaj>
      <item>UDRUGA LAVONA za informiranje, savjetovanje i potporu obiteljima s djecom i mladeži s poteškoćama u razvoju i darovite djece, Jurja Žerjavića 19, 10000 Zagreb zastupanog po punomoćniku ISIDORA POLJAK</item>
    </izvorni_sadrzaj>
    <derivirana_varijabla naziv="DomainObject.Predmet.ProtuStrankaListFormatedWithAdress_1">
      <item>UDRUGA LAVONA za informiranje, savjetovanje i potporu obiteljima s djecom i mladeži s poteškoćama u razvoju i darovite djece, Jurja Žerjavića 19, 10000 Zagreb zastupanog po punomoćniku ISIDORA POLJAK</item>
    </derivirana_varijabla>
  </DomainObject.Predmet.ProtuStrankaListFormatedWithAdress>
  <DomainObject.Predmet.ProtuStrankaListFormatedWithAdressOIB>
    <izvorni_sadrzaj>
      <item>UDRUGA LAVONA za informiranje, savjetovanje i potporu obiteljima s djecom i mladeži s poteškoćama u razvoju i darovite djece, OIB 50412728699, Jurja Žerjavića 19, 10000 Zagreb zastupanog po punomoćniku ISIDORA POLJAK</item>
    </izvorni_sadrzaj>
    <derivirana_varijabla naziv="DomainObject.Predmet.ProtuStrankaListFormatedWithAdressOIB_1">
      <item>UDRUGA LAVONA za informiranje, savjetovanje i potporu obiteljima s djecom i mladeži s poteškoćama u razvoju i darovite djece, OIB 50412728699, Jurja Žerjavića 19, 10000 Zagreb zastupanog po punomoćniku ISIDORA POLJAK</item>
    </derivirana_varijabla>
  </DomainObject.Predmet.ProtuStrankaListFormatedWithAdressOIB>
  <DomainObject.Predmet.ProtuStrankaListNazivFormated>
    <izvorni_sadrzaj>
      <item>UDRUGA LAVONA za informiranje, savjetovanje i potporu obiteljima s djecom i mladeži s poteškoćama u razvoju i darovite djece</item>
    </izvorni_sadrzaj>
    <derivirana_varijabla naziv="DomainObject.Predmet.ProtuStrankaListNazivFormated_1">
      <item>UDRUGA LAVONA za informiranje, savjetovanje i potporu obiteljima s djecom i mladeži s poteškoćama u razvoju i darovite djece</item>
    </derivirana_varijabla>
  </DomainObject.Predmet.ProtuStrankaListNazivFormated>
  <DomainObject.Predmet.ProtuStrankaListNazivFormatedOIB>
    <izvorni_sadrzaj>
      <item>UDRUGA LAVONA za informiranje, savjetovanje i potporu obiteljima s djecom i mladeži s poteškoćama u razvoju i darovite djece, OIB 50412728699</item>
    </izvorni_sadrzaj>
    <derivirana_varijabla naziv="DomainObject.Predmet.ProtuStrankaListNazivFormatedOIB_1">
      <item>UDRUGA LAVONA za informiranje, savjetovanje i potporu obiteljima s djecom i mladeži s poteškoćama u razvoju i darovite djece, OIB 50412728699</item>
    </derivirana_varijabla>
  </DomainObject.Predmet.ProtuStrankaListNazivFormatedOIB>
  <DomainObject.Predmet.OstaliListFormated>
    <izvorni_sadrzaj>
      <item>ISIDORA POLJAK punomoćnik sudionika u postupku UDRUGA LAVONA za informiranje, savjetovanje i potporu obiteljima s djecom i mladeži s poteškoćama u razvoju i darovite djece</item>
    </izvorni_sadrzaj>
    <derivirana_varijabla naziv="DomainObject.Predmet.OstaliListFormated_1">
      <item>ISIDORA POLJAK punomoćnik sudionika u postupku UDRUGA LAVONA za informiranje, savjetovanje i potporu obiteljima s djecom i mladeži s poteškoćama u razvoju i darovite djece</item>
    </derivirana_varijabla>
  </DomainObject.Predmet.OstaliListFormated>
  <DomainObject.Predmet.OstaliListFormatedOIB>
    <izvorni_sadrzaj>
      <item>ISIDORA POLJAK, OIB 50412728699 punomoćnik sudionika u postupku UDRUGA LAVONA za informiranje, savjetovanje i potporu obiteljima s djecom i mladeži s poteškoćama u razvoju i darovite djece</item>
    </izvorni_sadrzaj>
    <derivirana_varijabla naziv="DomainObject.Predmet.OstaliListFormatedOIB_1">
      <item>ISIDORA POLJAK, OIB 50412728699 punomoćnik sudionika u postupku UDRUGA LAVONA za informiranje, savjetovanje i potporu obiteljima s djecom i mladeži s poteškoćama u razvoju i darovite djece</item>
    </derivirana_varijabla>
  </DomainObject.Predmet.OstaliListFormatedOIB>
  <DomainObject.Predmet.OstaliListFormatedWithAdress>
    <izvorni_sadrzaj>
      <item>ISIDORA POLJAK, J.ŽERJAVIĆA 19, 10000 Zagreb punomoćnik sudionika u postupku UDRUGA LAVONA za informiranje, savjetovanje i potporu obiteljima s djecom i mladeži s poteškoćama u razvoju i darovite djece</item>
    </izvorni_sadrzaj>
    <derivirana_varijabla naziv="DomainObject.Predmet.OstaliListFormatedWithAdress_1">
      <item>ISIDORA POLJAK, J.ŽERJAVIĆA 19, 10000 Zagreb punomoćnik sudionika u postupku UDRUGA LAVONA za informiranje, savjetovanje i potporu obiteljima s djecom i mladeži s poteškoćama u razvoju i darovite djece</item>
    </derivirana_varijabla>
  </DomainObject.Predmet.OstaliListFormatedWithAdress>
  <DomainObject.Predmet.OstaliListFormatedWithAdressOIB>
    <izvorni_sadrzaj>
      <item>ISIDORA POLJAK, OIB 50412728699, J.ŽERJAVIĆA 19, 10000 Zagreb punomoćnik sudionika u postupku UDRUGA LAVONA za informiranje, savjetovanje i potporu obiteljima s djecom i mladeži s poteškoćama u razvoju i darovite djece</item>
    </izvorni_sadrzaj>
    <derivirana_varijabla naziv="DomainObject.Predmet.OstaliListFormatedWithAdressOIB_1">
      <item>ISIDORA POLJAK, OIB 50412728699, J.ŽERJAVIĆA 19, 10000 Zagreb punomoćnik sudionika u postupku UDRUGA LAVONA za informiranje, savjetovanje i potporu obiteljima s djecom i mladeži s poteškoćama u razvoju i darovite djece</item>
    </derivirana_varijabla>
  </DomainObject.Predmet.OstaliListFormatedWithAdressOIB>
  <DomainObject.Predmet.OstaliListNazivFormated>
    <izvorni_sadrzaj>
      <item>ISIDORA POLJAK</item>
    </izvorni_sadrzaj>
    <derivirana_varijabla naziv="DomainObject.Predmet.OstaliListNazivFormated_1">
      <item>ISIDORA POLJAK</item>
    </derivirana_varijabla>
  </DomainObject.Predmet.OstaliListNazivFormated>
  <DomainObject.Predmet.OstaliListNazivFormatedOIB>
    <izvorni_sadrzaj>
      <item>ISIDORA POLJAK, OIB 50412728699</item>
    </izvorni_sadrzaj>
    <derivirana_varijabla naziv="DomainObject.Predmet.OstaliListNazivFormatedOIB_1">
      <item>ISIDORA POLJAK, OIB 50412728699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LAVONA za informiranje, savjetovanje i potporu obiteljima s djecom i mladeži s poteškoćama u razvoju i darovite djece</izvorni_sadrzaj>
    <derivirana_varijabla naziv="DomainObject.Predmet.ProtustrankaIDrugi_1">UDRUGA LAVONA za informiranje, savjetovanje i potporu obiteljima s djecom i mladeži s poteškoćama u razvoju i darovite djece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LAVONA za informiranje, savjetovanje i potporu obiteljima s djecom i mladeži s poteškoćama u razvoju i darovite djece, OIB 50412728699, Jurja Žerjavića 19, 10000 Zagreb</izvorni_sadrzaj>
    <derivirana_varijabla naziv="DomainObject.Predmet.ProtustrankaIDrugiAdressOIB_1">UDRUGA LAVONA za informiranje, savjetovanje i potporu obiteljima s djecom i mladeži s poteškoćama u razvoju i darovite djece, OIB 50412728699,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LAVONA za informiranje, savjetovanje i potporu obiteljima s djecom i mladeži s poteškoćama u razvoju i darovite djece</item>
      <item>ISIDORA POLJAK</item>
    </izvorni_sadrzaj>
    <derivirana_varijabla naziv="DomainObject.Predmet.SudioniciListNaziv_1">
      <item>FINA Regionalni centar Zagreb</item>
      <item>UDRUGA LAVONA za informiranje, savjetovanje i potporu obiteljima s djecom i mladeži s poteškoćama u razvoju i darovite djece</item>
      <item>ISIDORA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LAVONA za informiranje, savjetovanje i potporu obiteljima s djecom i mladeži s poteškoćama u razvoju i darovite djece, OIB 50412728699, Jurja Žerjavića 19,10000 Zagreb</item>
      <item>ISIDORA POLJAK, OIB 50412728699, J.ŽERJAVIĆA 19,10000 Zagreb</item>
    </izvorni_sadrzaj>
    <derivirana_varijabla naziv="DomainObject.Predmet.SudioniciListAdressOIB_1">
      <item>FINA Regionalni centar Zagreb, OIB 85821130368, Trg svibanjskih žrtava 1995. 1,10000 Zagreb</item>
      <item>UDRUGA LAVONA za informiranje, savjetovanje i potporu obiteljima s djecom i mladeži s poteškoćama u razvoju i darovite djece, OIB 50412728699, Jurja Žerjavića 19,10000 Zagreb</item>
      <item>ISIDORA POLJAK, OIB 50412728699, J.ŽERJAVIĆA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50412728699</item>
      <item>, OIB 50412728699</item>
    </izvorni_sadrzaj>
    <derivirana_varijabla naziv="DomainObject.Predmet.SudioniciListNazivOIB_1">
      <item>, OIB 85821130368</item>
      <item>, OIB 50412728699</item>
      <item>, OIB 50412728699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858</properties:Characters>
  <properties:Lines>50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2016-06-07T07:58:00Z</cp:lastPrinted>
  <dcterms:modified xmlns:xsi="http://www.w3.org/2001/XMLSchema-instance" xsi:type="dcterms:W3CDTF">2016-06-07T07:58:00Z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