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e4f1" w14:paraId="5c4e4f1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31099">
        <w:t>1</w:t>
      </w:r>
      <w:r w:rsidR="004B5B8D">
        <w:t>85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Jagera 3, </w:t>
      </w:r>
      <w:r w:rsidR="00AE18F6">
        <w:t xml:space="preserve">OIB: 85821130368, </w:t>
      </w:r>
      <w:r>
        <w:t>za pokretanje skraćenog stečajnog postupka nad dužnikom</w:t>
      </w:r>
      <w:r w:rsidR="004B5B8D">
        <w:t xml:space="preserve"> </w:t>
      </w:r>
      <w:r w:rsidR="004B5B8D" w:rsidRPr="004B5B8D">
        <w:t>Personal International Agency d.o.o. za posredovanje pri zapošljavanju</w:t>
      </w:r>
      <w:r w:rsidR="003C6095">
        <w:t xml:space="preserve"> </w:t>
      </w:r>
      <w:r w:rsidR="004B5B8D">
        <w:t xml:space="preserve">Beli Manastir, Imre Nagya 6, OIB: </w:t>
      </w:r>
      <w:r w:rsidR="004B5B8D" w:rsidRPr="004B5B8D">
        <w:t>19529871671</w:t>
      </w:r>
      <w:r w:rsidR="004B5B8D">
        <w:t xml:space="preserve">, MBS: </w:t>
      </w:r>
      <w:r w:rsidR="004B5B8D" w:rsidRPr="004B5B8D">
        <w:t>030143668</w:t>
      </w:r>
      <w:r w:rsidR="004B5B8D">
        <w:t>,</w:t>
      </w:r>
      <w:r w:rsidR="00D460D1">
        <w:t xml:space="preserve">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4B5B8D">
        <w:t>7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r w:rsidR="004B5B8D" w:rsidRPr="004B5B8D">
        <w:t>Personal International Agency d.o.o. za posredovanje pri zapošljavanju</w:t>
      </w:r>
      <w:r w:rsidR="003C6095">
        <w:t xml:space="preserve"> </w:t>
      </w:r>
      <w:r w:rsidR="004B5B8D">
        <w:t xml:space="preserve">Beli Manastir, Imre Nagya 6, OIB: </w:t>
      </w:r>
      <w:r w:rsidR="004B5B8D" w:rsidRPr="004B5B8D">
        <w:t>19529871671</w:t>
      </w:r>
      <w:r w:rsidR="004B5B8D">
        <w:t xml:space="preserve">, MBS: </w:t>
      </w:r>
      <w:r w:rsidR="004B5B8D" w:rsidRPr="004B5B8D">
        <w:t>030143668</w:t>
      </w:r>
      <w:r w:rsidR="004B5B8D">
        <w:t>, iznosi 10.846,28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4B5B8D">
        <w:t xml:space="preserve">Künzig Dietmar Alois iz Njemačke, Markdorf,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4B5B8D">
        <w:t>1185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4B5B8D">
        <w:t>7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C6095"/>
    <w:rsid w:val="003E3F81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C609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609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09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09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C609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609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09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09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St-1185/2018</izvorni_sadrzaj>
    <derivirana_varijabla naziv="DomainObject.Predmet.OznakaBroj_1">St-1185/2018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Personal International Agency d.o.o. za posredovanje pri zapošljavanju</izvorni_sadrzaj>
    <derivirana_varijabla naziv="DomainObject.Predmet.ProtustrankaFormated_1">  Personal International Agency d.o.o. za posredovanje pri zapošljavanju</derivirana_varijabla>
  </DomainObject.Predmet.ProtustrankaFormated>
  <DomainObject.Predmet.ProtustrankaFormatedOIB>
    <izvorni_sadrzaj>  Personal International Agency d.o.o. za posredovanje pri zapošljavanju, OIB 19529871671</izvorni_sadrzaj>
    <derivirana_varijabla naziv="DomainObject.Predmet.ProtustrankaFormatedOIB_1">  Personal International Agency d.o.o. za posredovanje pri zapošljavanju, OIB 19529871671</derivirana_varijabla>
  </DomainObject.Predmet.ProtustrankaFormatedOIB>
  <DomainObject.Predmet.ProtustrankaFormatedWithAdress>
    <izvorni_sadrzaj> Personal International Agency d.o.o. za posredovanje pri zapošljavanju, Imre Nagya 6, 31300 Beli Manastir</izvorni_sadrzaj>
    <derivirana_varijabla naziv="DomainObject.Predmet.ProtustrankaFormatedWithAdress_1"> Personal International Agency d.o.o. za posredovanje pri zapošljavanju, Imre Nagya 6, 31300 Beli Manastir</derivirana_varijabla>
  </DomainObject.Predmet.ProtustrankaFormatedWithAdress>
  <DomainObject.Predmet.ProtustrankaFormatedWithAdressOIB>
    <izvorni_sadrzaj> Personal International Agency d.o.o. za posredovanje pri zapošljavanju, OIB 19529871671, Imre Nagya 6, 31300 Beli Manastir</izvorni_sadrzaj>
    <derivirana_varijabla naziv="DomainObject.Predmet.ProtustrankaFormatedWithAdressOIB_1"> Personal International Agency d.o.o. za posredovanje pri zapošljavanju, OIB 19529871671, Imre Nagya 6, 31300 Beli Manastir</derivirana_varijabla>
  </DomainObject.Predmet.ProtustrankaFormatedWithAdressOIB>
  <DomainObject.Predmet.ProtustrankaWithAdress>
    <izvorni_sadrzaj>Personal International Agency d.o.o. za posredovanje pri zapošljavanju Imre Nagya 6, 31300 Beli Manastir</izvorni_sadrzaj>
    <derivirana_varijabla naziv="DomainObject.Predmet.ProtustrankaWithAdress_1">Personal International Agency d.o.o. za posredovanje pri zapošljavanju Imre Nagya 6, 31300 Beli Manastir</derivirana_varijabla>
  </DomainObject.Predmet.ProtustrankaWithAdress>
  <DomainObject.Predmet.ProtustrankaWithAdressOIB>
    <izvorni_sadrzaj>Personal International Agency d.o.o. za posredovanje pri zapošljavanju, OIB 19529871671, Imre Nagya 6, 31300 Beli Manastir</izvorni_sadrzaj>
    <derivirana_varijabla naziv="DomainObject.Predmet.ProtustrankaWithAdressOIB_1">Personal International Agency d.o.o. za posredovanje pri zapošljavanju, OIB 19529871671, Imre Nagya 6, 31300 Beli Manastir</derivirana_varijabla>
  </DomainObject.Predmet.ProtustrankaWithAdressOIB>
  <DomainObject.Predmet.ProtustrankaNazivFormated>
    <izvorni_sadrzaj>Personal International Agency d.o.o. za posredovanje pri zapošljavanju</izvorni_sadrzaj>
    <derivirana_varijabla naziv="DomainObject.Predmet.ProtustrankaNazivFormated_1">Personal International Agency d.o.o. za posredovanje pri zapošljavanju</derivirana_varijabla>
  </DomainObject.Predmet.ProtustrankaNazivFormated>
  <DomainObject.Predmet.ProtustrankaNazivFormatedOIB>
    <izvorni_sadrzaj>Personal International Agency d.o.o. za posredovanje pri zapošljavanju, OIB 19529871671</izvorni_sadrzaj>
    <derivirana_varijabla naziv="DomainObject.Predmet.ProtustrankaNazivFormatedOIB_1">Personal International Agency d.o.o. za posredovanje pri zapošljavanju, OIB 19529871671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Personal International Agency d.o.o. za posredovanje pri zapošljavanju</item>
    </izvorni_sadrzaj>
    <derivirana_varijabla naziv="DomainObject.Predmet.ProtuStrankaListFormated_1">
      <item>Personal International Agency d.o.o. za posredovanje pri zapošljavanju</item>
    </derivirana_varijabla>
  </DomainObject.Predmet.ProtuStrankaListFormated>
  <DomainObject.Predmet.ProtuStrankaListFormatedOIB>
    <izvorni_sadrzaj>
      <item>Personal International Agency d.o.o. za posredovanje pri zapošljavanju, OIB 19529871671</item>
    </izvorni_sadrzaj>
    <derivirana_varijabla naziv="DomainObject.Predmet.ProtuStrankaListFormatedOIB_1">
      <item>Personal International Agency d.o.o. za posredovanje pri zapošljavanju, OIB 19529871671</item>
    </derivirana_varijabla>
  </DomainObject.Predmet.ProtuStrankaListFormatedOIB>
  <DomainObject.Predmet.ProtuStrankaListFormatedWithAdress>
    <izvorni_sadrzaj>
      <item>Personal International Agency d.o.o. za posredovanje pri zapošljavanju, Imre Nagya 6, 31300 Beli Manastir</item>
    </izvorni_sadrzaj>
    <derivirana_varijabla naziv="DomainObject.Predmet.ProtuStrankaListFormatedWithAdress_1">
      <item>Personal International Agency d.o.o. za posredovanje pri zapošljavanju, Imre Nagya 6, 31300 Beli Manastir</item>
    </derivirana_varijabla>
  </DomainObject.Predmet.ProtuStrankaListFormatedWithAdress>
  <DomainObject.Predmet.ProtuStrankaListFormatedWithAdressOIB>
    <izvorni_sadrzaj>
      <item>Personal International Agency d.o.o. za posredovanje pri zapošljavanju, OIB 19529871671, Imre Nagya 6, 31300 Beli Manastir</item>
    </izvorni_sadrzaj>
    <derivirana_varijabla naziv="DomainObject.Predmet.ProtuStrankaListFormatedWithAdressOIB_1">
      <item>Personal International Agency d.o.o. za posredovanje pri zapošljavanju, OIB 19529871671, Imre Nagya 6, 31300 Beli Manastir</item>
    </derivirana_varijabla>
  </DomainObject.Predmet.ProtuStrankaListFormatedWithAdressOIB>
  <DomainObject.Predmet.ProtuStrankaListNazivFormated>
    <izvorni_sadrzaj>
      <item>Personal International Agency d.o.o. za posredovanje pri zapošljavanju</item>
    </izvorni_sadrzaj>
    <derivirana_varijabla naziv="DomainObject.Predmet.ProtuStrankaListNazivFormated_1">
      <item>Personal International Agency d.o.o. za posredovanje pri zapošljavanju</item>
    </derivirana_varijabla>
  </DomainObject.Predmet.ProtuStrankaListNazivFormated>
  <DomainObject.Predmet.ProtuStrankaListNazivFormatedOIB>
    <izvorni_sadrzaj>
      <item>Personal International Agency d.o.o. za posredovanje pri zapošljavanju, OIB 19529871671</item>
    </izvorni_sadrzaj>
    <derivirana_varijabla naziv="DomainObject.Predmet.ProtuStrankaListNazivFormatedOIB_1">
      <item>Personal International Agency d.o.o. za posredovanje pri zapošljavanju, OIB 19529871671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Personal International Agency d.o.o. za posredovanje pri zapošljavanju</izvorni_sadrzaj>
    <derivirana_varijabla naziv="DomainObject.Predmet.ProtustrankaIDrugi_1">Personal International Agency d.o.o. za posredovanje pri zapošljavanju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Personal International Agency d.o.o. za posredovanje pri zapošljavanju, OIB 19529871671, Imre Nagya 6, 31300 Beli Manastir</izvorni_sadrzaj>
    <derivirana_varijabla naziv="DomainObject.Predmet.ProtustrankaIDrugiAdressOIB_1">Personal International Agency d.o.o. za posredovanje pri zapošljavanju, OIB 19529871671,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Personal International Agency d.o.o. za posredovanje pri zapošljavanju</item>
    </izvorni_sadrzaj>
    <derivirana_varijabla naziv="DomainObject.Predmet.SudioniciListNaziv_1">
      <item>FINA RC OSIJEK</item>
      <item>Personal International Agency d.o.o. za posredovanje pri zapošljavanju</item>
    </derivirana_varijabla>
  </DomainObject.Predmet.SudioniciListNaziv>
  <DomainObject.Predmet.SudioniciListAdressOIB>
    <izvorni_sadrzaj>
      <item>FINA RC OSIJEK, OIB 85821130368</item>
      <item>Personal International Agency d.o.o. za posredovanje pri zapošljavanju, OIB 19529871671, Imre Nagya 6,31300 Beli Manastir</item>
    </izvorni_sadrzaj>
    <derivirana_varijabla naziv="DomainObject.Predmet.SudioniciListAdressOIB_1">
      <item>FINA RC OSIJEK, OIB 85821130368</item>
      <item>Personal International Agency d.o.o. za posredovanje pri zapošljavanju, OIB 19529871671, Imre Nagya 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19529871671</item>
    </izvorni_sadrzaj>
    <derivirana_varijabla naziv="DomainObject.Predmet.SudioniciListNazivOIB_1">
      <item>, OIB 85821130368</item>
      <item>, OIB 19529871671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4DB27-542A-4F21-AF14-4912B33E7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2013</properties:Characters>
  <properties:Lines>46</properties:Lines>
  <properties:Paragraphs>15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2018-10-17T11:23:00Z</cp:lastPrinted>
  <dcterms:modified xmlns:xsi="http://www.w3.org/2001/XMLSchema-instance" xsi:type="dcterms:W3CDTF">2018-10-17T11:23:00Z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