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8b35" w14:paraId="af78b35" w:rsidRDefault="004B5413" w:rsidR="004B54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A3644" w:rsidP="004B5413" w:rsidR="009A3644" w:rsidRPr="004B5413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4B5413">
        <w:rPr>
          <w:rFonts w:cs="Times New Roman" w:hAnsi="Times New Roman" w:ascii="Times New Roman"/>
          <w:b/>
          <w:sz w:val="24"/>
        </w:rPr>
        <w:tab/>
      </w:r>
      <w:r w:rsidRPr="004B5413">
        <w:rPr>
          <w:rFonts w:cs="Times New Roman" w:hAnsi="Times New Roman" w:ascii="Times New Roman"/>
          <w:b/>
          <w:sz w:val="24"/>
        </w:rPr>
        <w:tab/>
      </w:r>
      <w:r w:rsidR="004B5413" w:rsidRPr="004B5413">
        <w:rPr>
          <w:rFonts w:cs="Times New Roman" w:hAnsi="Times New Roman" w:ascii="Times New Roman"/>
          <w:b/>
        </w:rPr>
        <w:t xml:space="preserve">     </w:t>
      </w:r>
      <w:r w:rsidRPr="004B5413">
        <w:rPr>
          <w:rFonts w:cs="Times New Roman" w:hAnsi="Times New Roman" w:ascii="Times New Roman"/>
          <w:b/>
        </w:rPr>
        <w:t xml:space="preserve">                                                                                          </w:t>
      </w:r>
      <w:r w:rsidR="004B5413" w:rsidRPr="004B5413">
        <w:rPr>
          <w:rFonts w:cs="Times New Roman" w:hAnsi="Times New Roman" w:ascii="Times New Roman"/>
          <w:b/>
        </w:rPr>
        <w:t xml:space="preserve">                              </w:t>
      </w:r>
      <w:r w:rsidRPr="004B5413">
        <w:rPr>
          <w:rFonts w:cs="Times New Roman" w:hAnsi="Times New Roman" w:ascii="Times New Roman"/>
          <w:b/>
        </w:rPr>
        <w:t xml:space="preserve">                                                                                                                                      </w:t>
      </w:r>
      <w:r w:rsidRPr="004B5413">
        <w:rPr>
          <w:rFonts w:cs="Times New Roman" w:hAnsi="Times New Roman" w:ascii="Times New Roman"/>
        </w:rPr>
        <w:t>REPUBLIKA HRVATSKA</w:t>
      </w:r>
    </w:p>
    <w:p w:rsidRDefault="009A3644" w:rsidP="00177D52" w:rsidR="009A3644" w:rsidRPr="004B5413">
      <w:pPr>
        <w:jc w:val="both"/>
      </w:pPr>
      <w:r w:rsidRPr="004B5413">
        <w:t>Trgovački sud u Zagrebu</w:t>
      </w:r>
    </w:p>
    <w:p w:rsidRDefault="009A3644" w:rsidP="00177D52" w:rsidR="00177D52" w:rsidRPr="004B5413">
      <w:pPr>
        <w:jc w:val="both"/>
      </w:pPr>
      <w:r w:rsidRPr="004B5413">
        <w:t xml:space="preserve">Zagreb, Amruševa 2/II                                               </w:t>
      </w:r>
      <w:r w:rsidR="00177D52" w:rsidRPr="004B5413">
        <w:t xml:space="preserve">        </w:t>
      </w:r>
      <w:r w:rsidR="004B5413">
        <w:t xml:space="preserve">            </w:t>
      </w:r>
      <w:r w:rsidR="004B5413">
        <w:tab/>
        <w:t xml:space="preserve">              </w:t>
      </w:r>
      <w:r w:rsidR="00177D52" w:rsidRPr="004B5413">
        <w:t xml:space="preserve">  67.</w:t>
      </w:r>
      <w:r w:rsidRPr="004B5413">
        <w:t xml:space="preserve"> St-</w:t>
      </w:r>
      <w:r w:rsidR="00A05529" w:rsidRPr="004B5413">
        <w:t>990</w:t>
      </w:r>
      <w:r w:rsidR="00177D52" w:rsidRPr="004B5413">
        <w:t>/12</w:t>
      </w:r>
      <w:r w:rsidR="004B5413">
        <w:t>-208</w:t>
      </w:r>
    </w:p>
    <w:p w:rsidRDefault="00A05529" w:rsidP="00177D52" w:rsidR="00A05529">
      <w:pPr>
        <w:jc w:val="center"/>
      </w:pPr>
    </w:p>
    <w:p w:rsidRDefault="009A3644" w:rsidP="00177D52" w:rsidR="009A3644" w:rsidRPr="00A05529">
      <w:pPr>
        <w:jc w:val="center"/>
      </w:pPr>
      <w:r w:rsidRPr="00A05529">
        <w:t xml:space="preserve">Z A K LJ U Č A K </w:t>
      </w:r>
      <w:r w:rsidR="0080272D" w:rsidRPr="00A05529">
        <w:t xml:space="preserve">   </w:t>
      </w:r>
    </w:p>
    <w:p w:rsidRDefault="00177D52" w:rsidP="00177D52" w:rsidR="00177D52" w:rsidRPr="00A05529">
      <w:pPr>
        <w:jc w:val="both"/>
      </w:pPr>
    </w:p>
    <w:p w:rsidRDefault="004E1DEA" w:rsidP="00177D52" w:rsidR="009A3644" w:rsidRPr="00CD3061">
      <w:pPr>
        <w:ind w:firstLine="708"/>
        <w:jc w:val="both"/>
      </w:pPr>
      <w:r w:rsidRPr="00AB064D">
        <w:t xml:space="preserve">Trgovački sud u Zagrebu, po sucu Gordanu </w:t>
      </w:r>
      <w:proofErr w:type="spellStart"/>
      <w:r w:rsidRPr="00AB064D">
        <w:t>Zubaku</w:t>
      </w:r>
      <w:proofErr w:type="spellEnd"/>
      <w:r w:rsidRPr="00AB064D">
        <w:t xml:space="preserve">, u stečajnom postupku nad stečajnim dužnikom </w:t>
      </w:r>
      <w:r w:rsidR="00A05529" w:rsidRPr="00A05529">
        <w:rPr>
          <w:bCs/>
          <w:lang w:val="pt-BR"/>
        </w:rPr>
        <w:t>AUTO PAR d.o.o. u stečaju, Zagreb, Dolenica 55</w:t>
      </w:r>
      <w:r w:rsidR="00A05529" w:rsidRPr="00A05529">
        <w:rPr>
          <w:bCs/>
        </w:rPr>
        <w:t>, OIB: 05051536352</w:t>
      </w:r>
      <w:r>
        <w:t>,</w:t>
      </w:r>
      <w:r w:rsidRPr="00AB064D">
        <w:t xml:space="preserve">  </w:t>
      </w:r>
      <w:r w:rsidR="00A05529">
        <w:t>24. studenoga</w:t>
      </w:r>
      <w:r w:rsidRPr="00AB064D">
        <w:t xml:space="preserve"> 201</w:t>
      </w:r>
      <w:r>
        <w:t xml:space="preserve">5., </w:t>
      </w:r>
    </w:p>
    <w:p w:rsidRDefault="009A3644" w:rsidP="00177D52" w:rsidR="00177D52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177D52" w:rsidP="00177D52" w:rsidR="009A3644" w:rsidRPr="00A05529">
      <w:pPr>
        <w:jc w:val="center"/>
      </w:pPr>
      <w:r w:rsidRPr="00A05529">
        <w:t>z a k</w:t>
      </w:r>
      <w:r w:rsidR="009A3644" w:rsidRPr="00A05529">
        <w:t xml:space="preserve"> l j u č i o   j e</w:t>
      </w:r>
    </w:p>
    <w:p w:rsidRDefault="00177D52" w:rsidP="00177D52" w:rsidR="00177D52" w:rsidRPr="00CD3061">
      <w:pPr>
        <w:jc w:val="both"/>
        <w:rPr>
          <w:b/>
        </w:rPr>
      </w:pPr>
    </w:p>
    <w:p w:rsidRDefault="00177D52" w:rsidP="00CD3061" w:rsidR="00CD3061" w:rsidRPr="00CD3061">
      <w:pPr>
        <w:ind w:firstLine="708"/>
        <w:jc w:val="both"/>
      </w:pPr>
      <w:r w:rsidRPr="00CD3061">
        <w:t xml:space="preserve">I. </w:t>
      </w:r>
      <w:r w:rsidR="00E54710" w:rsidRPr="00201E57">
        <w:t xml:space="preserve">Nekretnina </w:t>
      </w:r>
      <w:r w:rsidR="006D07E5" w:rsidRPr="006D07E5">
        <w:t xml:space="preserve">upisana u zemljišnim knjigama Općinskog građanskog suda u Zagrebu i to u: </w:t>
      </w:r>
      <w:proofErr w:type="spellStart"/>
      <w:r w:rsidR="006D07E5" w:rsidRPr="006D07E5">
        <w:t>zk</w:t>
      </w:r>
      <w:proofErr w:type="spellEnd"/>
      <w:r w:rsidR="006D07E5" w:rsidRPr="006D07E5">
        <w:t xml:space="preserve">. ul. br. 6188, poduložak 23, k.o. Vrapče Novo, zk.č.br. 3658 u naravi kuća br. 34 i dvorište u ulici Oranice, ukupne površine </w:t>
      </w:r>
      <w:smartTag w:element="metricconverter" w:uri="urn:schemas-microsoft-com:office:smarttags">
        <w:smartTagPr>
          <w:attr w:val="1592 m2" w:name="ProductID"/>
        </w:smartTagPr>
        <w:r w:rsidR="006D07E5" w:rsidRPr="006D07E5">
          <w:t>1592 m2</w:t>
        </w:r>
      </w:smartTag>
      <w:r w:rsidR="006D07E5" w:rsidRPr="006D07E5">
        <w:t xml:space="preserve">, 23. etaža 5.2/100, trosobni stan na mansardi oznake SM-2, površine 98,65 </w:t>
      </w:r>
      <w:proofErr w:type="spellStart"/>
      <w:r w:rsidR="006D07E5" w:rsidRPr="006D07E5">
        <w:t>čm</w:t>
      </w:r>
      <w:proofErr w:type="spellEnd"/>
      <w:r w:rsidR="006D07E5">
        <w:t>,</w:t>
      </w:r>
    </w:p>
    <w:p w:rsidRDefault="00CD3061" w:rsidP="00CD3061" w:rsidR="00CD3061" w:rsidRPr="00CD3061">
      <w:pPr>
        <w:ind w:firstLine="708"/>
        <w:jc w:val="both"/>
      </w:pPr>
    </w:p>
    <w:p w:rsidRDefault="00B730DE" w:rsidP="00CD3061" w:rsidR="00BF5311" w:rsidRPr="00CD3061">
      <w:pPr>
        <w:ind w:firstLine="708"/>
        <w:jc w:val="both"/>
      </w:pPr>
      <w:r w:rsidRPr="00A05529">
        <w:t>predaje</w:t>
      </w:r>
      <w:r w:rsidR="00CD3061" w:rsidRPr="00A05529">
        <w:t xml:space="preserve"> se kupcu</w:t>
      </w:r>
      <w:r w:rsidR="00CD3061" w:rsidRPr="00CD3061">
        <w:t xml:space="preserve"> </w:t>
      </w:r>
      <w:r w:rsidR="006D07E5" w:rsidRPr="006D07E5">
        <w:t xml:space="preserve">Davoru </w:t>
      </w:r>
      <w:proofErr w:type="spellStart"/>
      <w:r w:rsidR="006D07E5" w:rsidRPr="006D07E5">
        <w:t>Draksleru</w:t>
      </w:r>
      <w:proofErr w:type="spellEnd"/>
      <w:r w:rsidR="006D07E5" w:rsidRPr="006D07E5">
        <w:t xml:space="preserve"> iz </w:t>
      </w:r>
      <w:proofErr w:type="spellStart"/>
      <w:r w:rsidR="006D07E5" w:rsidRPr="006D07E5">
        <w:t>Bestovja</w:t>
      </w:r>
      <w:proofErr w:type="spellEnd"/>
      <w:r w:rsidR="006D07E5" w:rsidRPr="006D07E5">
        <w:t xml:space="preserve">, </w:t>
      </w:r>
      <w:proofErr w:type="spellStart"/>
      <w:r w:rsidR="006D07E5" w:rsidRPr="006D07E5">
        <w:t>Prudnjaci</w:t>
      </w:r>
      <w:proofErr w:type="spellEnd"/>
      <w:r w:rsidR="006D07E5" w:rsidRPr="006D07E5">
        <w:t xml:space="preserve"> 27, OIB:55432601736</w:t>
      </w:r>
      <w:r w:rsidR="00CD3061" w:rsidRPr="006D07E5">
        <w:t>.</w:t>
      </w:r>
      <w:r w:rsidR="00BF5311" w:rsidRPr="00CD3061">
        <w:rPr>
          <w:b/>
        </w:rPr>
        <w:t xml:space="preserve">   </w:t>
      </w:r>
    </w:p>
    <w:p w:rsidRDefault="009A3644" w:rsidP="00177D52" w:rsidR="00671589" w:rsidRPr="00CD3061">
      <w:pPr>
        <w:jc w:val="both"/>
      </w:pPr>
      <w:r w:rsidRPr="00CD3061">
        <w:rPr>
          <w:b/>
        </w:rPr>
        <w:t xml:space="preserve">    </w:t>
      </w:r>
    </w:p>
    <w:p w:rsidRDefault="00671589" w:rsidP="00177D52" w:rsidR="009A3644" w:rsidRPr="00CD3061">
      <w:pPr>
        <w:ind w:firstLine="708"/>
        <w:jc w:val="both"/>
      </w:pPr>
      <w:r w:rsidRPr="00CD3061">
        <w:t>II</w:t>
      </w:r>
      <w:r w:rsidR="00177D52" w:rsidRPr="00CD3061">
        <w:t>.</w:t>
      </w:r>
      <w:r w:rsidR="00960E18" w:rsidRPr="00CD3061">
        <w:t xml:space="preserve"> </w:t>
      </w:r>
      <w:r w:rsidRPr="00CD3061">
        <w:t xml:space="preserve">Rješenje o dosudi postalo je pravomoćno dana </w:t>
      </w:r>
      <w:r w:rsidR="006D07E5">
        <w:t>4. studenoga</w:t>
      </w:r>
      <w:r w:rsidRPr="00CD3061">
        <w:t xml:space="preserve"> 201</w:t>
      </w:r>
      <w:r w:rsidR="00E54710">
        <w:t>5</w:t>
      </w:r>
      <w:r w:rsidR="00177D52" w:rsidRPr="00CD3061">
        <w:t>.</w:t>
      </w:r>
      <w:r w:rsidR="007A1E69" w:rsidRPr="00CD3061">
        <w:t xml:space="preserve"> te je kupac u cijelosti platio </w:t>
      </w:r>
      <w:r w:rsidR="006D07E5">
        <w:t xml:space="preserve">razliku </w:t>
      </w:r>
      <w:proofErr w:type="spellStart"/>
      <w:r w:rsidR="006D07E5">
        <w:t>kupovnine</w:t>
      </w:r>
      <w:proofErr w:type="spellEnd"/>
      <w:r w:rsidR="007A1E69" w:rsidRPr="00CD3061">
        <w:t xml:space="preserve"> od</w:t>
      </w:r>
      <w:r w:rsidR="006D07E5">
        <w:t>ređenu</w:t>
      </w:r>
      <w:r w:rsidR="00CD3061" w:rsidRPr="00CD3061">
        <w:t xml:space="preserve"> u rješenju o dosudi od </w:t>
      </w:r>
      <w:r w:rsidR="006D07E5">
        <w:t>23</w:t>
      </w:r>
      <w:r w:rsidR="00A05529">
        <w:t>. listopada</w:t>
      </w:r>
      <w:r w:rsidR="00E54710">
        <w:t xml:space="preserve"> 2015</w:t>
      </w:r>
      <w:r w:rsidR="00E51951" w:rsidRPr="00CD3061">
        <w:t>.</w:t>
      </w:r>
    </w:p>
    <w:p w:rsidRDefault="00B3512F" w:rsidP="00177D52" w:rsidR="00B3512F" w:rsidRPr="00CD3061">
      <w:pPr>
        <w:jc w:val="both"/>
      </w:pPr>
    </w:p>
    <w:p w:rsidRDefault="00B3512F" w:rsidP="006C24EA" w:rsidR="00B3512F" w:rsidRPr="00CD3061">
      <w:pPr>
        <w:jc w:val="center"/>
      </w:pPr>
      <w:r w:rsidRPr="00CD3061">
        <w:t>Obrazloženje</w:t>
      </w:r>
    </w:p>
    <w:p w:rsidRDefault="00B3512F" w:rsidP="00177D52" w:rsidR="00B3512F" w:rsidRPr="00CD3061">
      <w:pPr>
        <w:jc w:val="both"/>
      </w:pPr>
    </w:p>
    <w:p w:rsidRDefault="00B3512F" w:rsidP="00177D52" w:rsidR="00B3512F" w:rsidRPr="00CD3061">
      <w:pPr>
        <w:jc w:val="both"/>
      </w:pPr>
      <w:r w:rsidRPr="00CD3061">
        <w:tab/>
      </w:r>
      <w:r w:rsidR="000309D0" w:rsidRPr="00CD3061">
        <w:t>S obzirom na to da je</w:t>
      </w:r>
      <w:r w:rsidRPr="00CD3061">
        <w:t xml:space="preserve"> rješenje o dosudi nekretnine</w:t>
      </w:r>
      <w:r w:rsidR="007701F3" w:rsidRPr="00CD3061">
        <w:t xml:space="preserve"> od </w:t>
      </w:r>
      <w:r w:rsidR="006D07E5">
        <w:t>23</w:t>
      </w:r>
      <w:r w:rsidR="00A05529">
        <w:t>. listopada</w:t>
      </w:r>
      <w:r w:rsidR="00E54710">
        <w:t xml:space="preserve"> 2015</w:t>
      </w:r>
      <w:r w:rsidR="007701F3" w:rsidRPr="00CD3061">
        <w:t xml:space="preserve">., </w:t>
      </w:r>
      <w:r w:rsidR="00CD3061" w:rsidRPr="00CD3061">
        <w:t xml:space="preserve">postalo pravomoćno </w:t>
      </w:r>
      <w:r w:rsidR="006D07E5">
        <w:t>4. studenoga</w:t>
      </w:r>
      <w:r w:rsidR="00E54710">
        <w:t xml:space="preserve"> 2015</w:t>
      </w:r>
      <w:r w:rsidR="00293F36" w:rsidRPr="00293F36">
        <w:t>.</w:t>
      </w:r>
      <w:r w:rsidRPr="00293F36">
        <w:t>,</w:t>
      </w:r>
      <w:r w:rsidRPr="00CD3061">
        <w:t xml:space="preserve"> a kupac je u cijelosti platio </w:t>
      </w:r>
      <w:proofErr w:type="spellStart"/>
      <w:r w:rsidR="006D07E5">
        <w:t>kupovninu</w:t>
      </w:r>
      <w:proofErr w:type="spellEnd"/>
      <w:r w:rsidRPr="00CD3061">
        <w:t xml:space="preserve">,  to je u skladu s </w:t>
      </w:r>
      <w:r w:rsidRPr="00293F36">
        <w:t xml:space="preserve">odredbama čl. </w:t>
      </w:r>
      <w:smartTag w:element="metricconverter" w:uri="urn:schemas-microsoft-com:office:smarttags">
        <w:smartTagPr>
          <w:attr w:val="86 st" w:name="ProductID"/>
        </w:smartTagPr>
        <w:r w:rsidRPr="00293F36">
          <w:t>8</w:t>
        </w:r>
        <w:r w:rsidR="0087612B" w:rsidRPr="00293F36">
          <w:t>6</w:t>
        </w:r>
        <w:r w:rsidRPr="00293F36">
          <w:t xml:space="preserve"> st</w:t>
        </w:r>
      </w:smartTag>
      <w:r w:rsidRPr="00293F36">
        <w:t xml:space="preserve">. 2 </w:t>
      </w:r>
      <w:r w:rsidR="0087612B" w:rsidRPr="00293F36">
        <w:t>Ovršnog zakona u svezi s čl. 108</w:t>
      </w:r>
      <w:r w:rsidRPr="00293F36">
        <w:t>. Ovršnog zakona</w:t>
      </w:r>
      <w:r w:rsidR="003C7C5D">
        <w:rPr>
          <w:i/>
          <w:color w:val="FF0000"/>
        </w:rPr>
        <w:t xml:space="preserve"> </w:t>
      </w:r>
      <w:r w:rsidR="003C7C5D" w:rsidRPr="00021421">
        <w:t xml:space="preserve">(„Narodne novine“ br. </w:t>
      </w:r>
      <w:r w:rsidR="003C7C5D">
        <w:t>112/12, dalje: OZ</w:t>
      </w:r>
      <w:r w:rsidR="003C7C5D" w:rsidRPr="00021421">
        <w:t>)</w:t>
      </w:r>
      <w:r w:rsidRPr="00CD3061">
        <w:t>, valjalo donijeti zaključak kao u izreci.</w:t>
      </w:r>
    </w:p>
    <w:p w:rsidRDefault="00B3512F" w:rsidP="00177D52" w:rsidR="00B3512F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CD3061" w:rsidP="000309D0" w:rsidR="009A3644" w:rsidRPr="00CD3061">
      <w:pPr>
        <w:jc w:val="center"/>
      </w:pPr>
      <w:r w:rsidRPr="00CD3061">
        <w:t xml:space="preserve">U Zagrebu </w:t>
      </w:r>
      <w:r w:rsidR="00A05529">
        <w:t>24. studenoga</w:t>
      </w:r>
      <w:r w:rsidR="009A3644" w:rsidRPr="00CD3061">
        <w:t xml:space="preserve"> 201</w:t>
      </w:r>
      <w:r w:rsidR="003C7C5D">
        <w:t>5</w:t>
      </w:r>
      <w:r w:rsidR="009A3644" w:rsidRPr="00CD3061">
        <w:t xml:space="preserve">. </w:t>
      </w:r>
    </w:p>
    <w:p w:rsidRDefault="009A3644" w:rsidP="00177D52" w:rsidR="009A3644" w:rsidRPr="00CD3061">
      <w:pPr>
        <w:jc w:val="both"/>
      </w:pPr>
    </w:p>
    <w:p w:rsidRDefault="00732F39" w:rsidP="004B5413" w:rsidR="009A3644" w:rsidRPr="00CD3061">
      <w:pPr>
        <w:ind w:firstLine="708" w:left="7080"/>
        <w:jc w:val="right"/>
      </w:pPr>
      <w:r>
        <w:t>S</w:t>
      </w:r>
      <w:r w:rsidR="004B5413">
        <w:t>udac</w:t>
      </w:r>
      <w:r w:rsidR="004B5413">
        <w:tab/>
      </w:r>
      <w:r>
        <w:t xml:space="preserve"> </w:t>
      </w:r>
      <w:r w:rsidR="000309D0" w:rsidRPr="00CD3061">
        <w:t>Gordan Zubak</w:t>
      </w:r>
      <w:r w:rsidR="004B5413">
        <w:t>, v.r.</w:t>
      </w:r>
    </w:p>
    <w:p w:rsidRDefault="009A3644" w:rsidP="00177D52" w:rsidR="009A3644" w:rsidRPr="00CD3061">
      <w:pPr>
        <w:jc w:val="both"/>
      </w:pPr>
      <w:r w:rsidRPr="00CD3061">
        <w:t>Pouka o pravnom lijeku:</w:t>
      </w:r>
    </w:p>
    <w:p w:rsidRDefault="00945C2C" w:rsidP="00177D52" w:rsidR="009A3644" w:rsidRPr="00CD3061">
      <w:pPr>
        <w:jc w:val="both"/>
      </w:pPr>
      <w:r w:rsidRPr="00CD3061">
        <w:t>Protiv ovog zaključka</w:t>
      </w:r>
      <w:r w:rsidR="009A3644" w:rsidRPr="00CD3061">
        <w:t xml:space="preserve"> nije dopušten pravni lijek</w:t>
      </w:r>
      <w:r w:rsidR="00C643EE" w:rsidRPr="00CD3061">
        <w:t>.</w:t>
      </w:r>
    </w:p>
    <w:p w:rsidRDefault="004B5413" w:rsidP="00177D52" w:rsidR="004B5413">
      <w:pPr>
        <w:jc w:val="both"/>
      </w:pPr>
    </w:p>
    <w:p w:rsidRDefault="004B5413" w:rsidP="004B5413" w:rsidR="004B541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4B5413" w:rsidP="004B5413" w:rsidR="004B5413">
      <w:pPr>
        <w:jc w:val="right"/>
      </w:pPr>
      <w:r>
        <w:t>Ivana Rogić</w:t>
      </w:r>
    </w:p>
    <w:sectPr w:rsidSect="00910BA9" w:rsidR="004B5413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54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675949">
    <w:pPr>
      <w:rPr>
        <w:rFonts w:cs="Arial" w:hAnsi="Arial" w:ascii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20363"/>
    <w:rsid w:val="00177D52"/>
    <w:rsid w:val="001D43DC"/>
    <w:rsid w:val="00293F36"/>
    <w:rsid w:val="00306D99"/>
    <w:rsid w:val="00311A2B"/>
    <w:rsid w:val="00316D41"/>
    <w:rsid w:val="00350F46"/>
    <w:rsid w:val="003536E4"/>
    <w:rsid w:val="003C7C5D"/>
    <w:rsid w:val="004A0B02"/>
    <w:rsid w:val="004B5413"/>
    <w:rsid w:val="004E1DEA"/>
    <w:rsid w:val="005773A5"/>
    <w:rsid w:val="005F0775"/>
    <w:rsid w:val="00667DE3"/>
    <w:rsid w:val="006709F0"/>
    <w:rsid w:val="00671589"/>
    <w:rsid w:val="00671D1A"/>
    <w:rsid w:val="006C24EA"/>
    <w:rsid w:val="006D07E5"/>
    <w:rsid w:val="00732F39"/>
    <w:rsid w:val="007701F3"/>
    <w:rsid w:val="007A1E69"/>
    <w:rsid w:val="0080272D"/>
    <w:rsid w:val="0087612B"/>
    <w:rsid w:val="00910BA9"/>
    <w:rsid w:val="00945C2C"/>
    <w:rsid w:val="00960E18"/>
    <w:rsid w:val="009A3644"/>
    <w:rsid w:val="009B1DAE"/>
    <w:rsid w:val="00A05529"/>
    <w:rsid w:val="00A7643B"/>
    <w:rsid w:val="00AF24B5"/>
    <w:rsid w:val="00B10ADE"/>
    <w:rsid w:val="00B3512F"/>
    <w:rsid w:val="00B730DE"/>
    <w:rsid w:val="00BA1708"/>
    <w:rsid w:val="00BF5311"/>
    <w:rsid w:val="00C13198"/>
    <w:rsid w:val="00C643EE"/>
    <w:rsid w:val="00CD3061"/>
    <w:rsid w:val="00CD62FD"/>
    <w:rsid w:val="00CE7083"/>
    <w:rsid w:val="00E00B4D"/>
    <w:rsid w:val="00E51951"/>
    <w:rsid w:val="00E54710"/>
    <w:rsid w:val="00E55064"/>
    <w:rsid w:val="00E92F8F"/>
    <w:rsid w:val="00EF7640"/>
    <w:rsid w:val="00F7786A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5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4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413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4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4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5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4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413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4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4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St-990/2012</izvorni_sadrzaj>
    <derivirana_varijabla naziv="DomainObject.Predmet.OznakaBroj_1">St-990/2012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PAR d.o.o. za trgovinu i usluge zastupanog po punomoćniku ZZ Josip Jagunić; ZZ Tomislav Jagunić; Odvj. Darko Štirmer</izvorni_sadrzaj>
    <derivirana_varijabla naziv="DomainObject.Predmet.ProtustrankaFormated_1">  AUTO PAR d.o.o. za trgovinu i usluge zastupanog po punomoćniku ZZ Josip Jagunić; ZZ Tomislav Jagunić; Odvj. Darko Štirmer</derivirana_varijabla>
  </DomainObject.Predmet.ProtustrankaFormated>
  <DomainObject.Predmet.ProtustrankaFormatedOIB>
    <izvorni_sadrzaj>  AUTO PAR d.o.o. za trgovinu i usluge, OIB 05051536352 zastupanog po punomoćniku ZZ Josip Jagunić; ZZ Tomislav Jagunić; Odvj. Darko Štirmer</izvorni_sadrzaj>
    <derivirana_varijabla naziv="DomainObject.Predmet.ProtustrankaFormatedOIB_1">  AUTO PAR d.o.o. za trgovinu i usluge, OIB 05051536352 zastupanog po punomoćniku ZZ Josip Jagunić; ZZ Tomislav Jagunić; Odvj. Darko Štirmer</derivirana_varijabla>
  </DomainObject.Predmet.ProtustrankaFormatedOIB>
  <DomainObject.Predmet.ProtustrankaFormatedWithAdress>
    <izvorni_sadrzaj> AUTO PAR d.o.o. za trgovinu i usluge, Dolenica 55, 10000 Zagreb zastupanog po punomoćniku ZZ Josip Jagunić; ZZ Tomislav Jagunić; Odvj. Darko Štirmer</izvorni_sadrzaj>
    <derivirana_varijabla naziv="DomainObject.Predmet.ProtustrankaFormatedWithAdress_1"> AUTO PAR d.o.o. za trgovinu i usluge, Dolenica 55, 10000 Zagreb zastupanog po punomoćniku ZZ Josip Jagunić; ZZ Tomislav Jagunić; Odvj. Darko Štirmer</derivirana_varijabla>
  </DomainObject.Predmet.ProtustrankaFormatedWithAdress>
  <DomainObject.Predmet.ProtustrankaFormatedWithAdressOIB>
    <izvorni_sadrzaj> AUTO PAR d.o.o. za trgovinu i usluge, OIB 05051536352, Dolenica 55, 10000 Zagreb zastupanog po punomoćniku ZZ Josip Jagunić; ZZ Tomislav Jagunić; Odvj. Darko Štirmer</izvorni_sadrzaj>
    <derivirana_varijabla naziv="DomainObject.Predmet.ProtustrankaFormatedWithAdressOIB_1"> AUTO PAR d.o.o. za trgovinu i usluge, OIB 05051536352, Dolenica 55, 10000 Zagreb zastupanog po punomoćniku ZZ Josip Jagunić; ZZ Tomislav Jagunić; Odvj. Darko Štirmer</derivirana_varijabla>
  </DomainObject.Predmet.ProtustrankaFormatedWithAdressOIB>
  <DomainObject.Predmet.ProtustrankaWithAdress>
    <izvorni_sadrzaj>AUTO PAR d.o.o. za trgovinu i usluge Dolenica 55, 10000 Zagreb</izvorni_sadrzaj>
    <derivirana_varijabla naziv="DomainObject.Predmet.ProtustrankaWithAdress_1">AUTO PAR d.o.o. za trgovinu i usluge Dolenica 55, 10000 Zagreb</derivirana_varijabla>
  </DomainObject.Predmet.ProtustrankaWithAdress>
  <DomainObject.Predmet.ProtustrankaWithAdressOIB>
    <izvorni_sadrzaj>AUTO PAR d.o.o. za trgovinu i usluge, OIB 05051536352, Dolenica 55, 10000 Zagreb</izvorni_sadrzaj>
    <derivirana_varijabla naziv="DomainObject.Predmet.ProtustrankaWithAdressOIB_1">AUTO PAR d.o.o. za trgovinu i usluge, OIB 05051536352, Dolenica 55, 10000 Zagreb</derivirana_varijabla>
  </DomainObject.Predmet.ProtustrankaWithAdressOIB>
  <DomainObject.Predmet.ProtustrankaNazivFormated>
    <izvorni_sadrzaj>AUTO PAR d.o.o. za trgovinu i usluge</izvorni_sadrzaj>
    <derivirana_varijabla naziv="DomainObject.Predmet.ProtustrankaNazivFormated_1">AUTO PAR d.o.o. za trgovinu i usluge</derivirana_varijabla>
  </DomainObject.Predmet.ProtustrankaNazivFormated>
  <DomainObject.Predmet.ProtustrankaNazivFormatedOIB>
    <izvorni_sadrzaj>AUTO PAR d.o.o. za trgovinu i usluge, OIB 05051536352</izvorni_sadrzaj>
    <derivirana_varijabla naziv="DomainObject.Predmet.ProtustrankaNazivFormatedOIB_1">AUTO PAR d.o.o. za trgovinu i usluge, OIB 05051536352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 LEASING d.o.o. zastupanog po punomoćniku OD Madirazza &amp; partneri; GORAN IVRLAĆ; DAVOR DRAKSLER; SBERBANK d.d.</izvorni_sadrzaj>
    <derivirana_varijabla naziv="DomainObject.Predmet.StrankaFormated_1">  RAIFFEISEN LEASING d.o.o. zastupanog po punomoćniku OD Madirazza &amp; partneri; GORAN IVRLAĆ; DAVOR DRAKSLER; SBERBANK d.d.</derivirana_varijabla>
  </DomainObject.Predmet.StrankaFormated>
  <DomainObject.Predmet.StrankaFormatedOIB>
    <izvorni_sadrzaj>  RAIFFEISEN LEASING d.o.o., OIB 75346450537 zastupanog po punomoćniku OD Madirazza &amp; partneri; GORAN IVRLAĆ; DAVOR DRAKSLER, OIB 55432601736; SBERBANK d.d.</izvorni_sadrzaj>
    <derivirana_varijabla naziv="DomainObject.Predmet.StrankaFormatedOIB_1">  RAIFFEISEN LEASING d.o.o., OIB 75346450537 zastupanog po punomoćniku OD Madirazza &amp; partneri; GORAN IVRLAĆ; DAVOR DRAKSLER, OIB 55432601736; SBERBANK d.d.</derivirana_varijabla>
  </DomainObject.Predmet.StrankaFormatedOIB>
  <DomainObject.Predmet.StrankaFormatedWithAdress>
    <izvorni_sadrzaj> RAIFFEISEN LEASING d.o.o., RADNIČKA CESTA 43, 10000 Zagreb zastupanog po punomoćniku OD Madirazza &amp; partneri; GORAN IVRLAĆ; DAVOR DRAKSLER; SBERBANK d.d.</izvorni_sadrzaj>
    <derivirana_varijabla naziv="DomainObject.Predmet.StrankaFormatedWithAdress_1"> RAIFFEISEN LEASING d.o.o., RADNIČKA CESTA 43, 10000 Zagreb zastupanog po punomoćniku OD Madirazza &amp; partneri; GORAN IVRLAĆ; DAVOR DRAKSLER; SBERBANK d.d.</derivirana_varijabla>
  </DomainObject.Predmet.StrankaFormatedWithAdress>
  <DomainObject.Predmet.StrankaFormatedWithAdressOIB>
    <izvorni_sadrzaj> RAIFFEISEN LEASING d.o.o., OIB 75346450537, RADNIČKA CESTA 43, 10000 Zagreb zastupanog po punomoćniku OD Madirazza &amp; partneri; GORAN IVRLAĆ; DAVOR DRAKSLER, OIB 55432601736; SBERBANK d.d.</izvorni_sadrzaj>
    <derivirana_varijabla naziv="DomainObject.Predmet.StrankaFormatedWithAdressOIB_1"> RAIFFEISEN LEASING d.o.o., OIB 75346450537, RADNIČKA CESTA 43, 10000 Zagreb zastupanog po punomoćniku OD Madirazza &amp; partneri; GORAN IVRLAĆ; DAVOR DRAKSLER, OIB 55432601736; SBERBANK d.d.</derivirana_varijabla>
  </DomainObject.Predmet.StrankaFormatedWithAdressOIB>
  <DomainObject.Predmet.StrankaWithAdress>
    <izvorni_sadrzaj>RAIFFEISEN LEASING d.o.o. RADNIČKA CESTA 43,10000 Zagreb,GORAN IVRLAĆ ,DAVOR DRAKSLER ,SBERBANK d.d. </izvorni_sadrzaj>
    <derivirana_varijabla naziv="DomainObject.Predmet.StrankaWithAdress_1">RAIFFEISEN LEASING d.o.o. RADNIČKA CESTA 43,10000 Zagreb,GORAN IVRLAĆ ,DAVOR DRAKSLER ,SBERBANK d.d. </derivirana_varijabla>
  </DomainObject.Predmet.StrankaWithAdress>
  <DomainObject.Predmet.StrankaWithAdressOIB>
    <izvorni_sadrzaj>RAIFFEISEN LEASING d.o.o., OIB 75346450537, RADNIČKA CESTA 43,10000 Zagreb,GORAN IVRLAĆ,DAVOR DRAKSLER, OIB 55432601736,SBERBANK d.d.</izvorni_sadrzaj>
    <derivirana_varijabla naziv="DomainObject.Predmet.StrankaWithAdressOIB_1">RAIFFEISEN LEASING d.o.o., OIB 75346450537, RADNIČKA CESTA 43,10000 Zagreb,GORAN IVRLAĆ,DAVOR DRAKSLER, OIB 55432601736,SBERBANK d.d.</derivirana_varijabla>
  </DomainObject.Predmet.StrankaWithAdressOIB>
  <DomainObject.Predmet.StrankaNazivFormated>
    <izvorni_sadrzaj>RAIFFEISEN LEASING d.o.o.,GORAN IVRLAĆ,DAVOR DRAKSLER,SBERBANK d.d.</izvorni_sadrzaj>
    <derivirana_varijabla naziv="DomainObject.Predmet.StrankaNazivFormated_1">RAIFFEISEN LEASING d.o.o.,GORAN IVRLAĆ,DAVOR DRAKSLER,SBERBANK d.d.</derivirana_varijabla>
  </DomainObject.Predmet.StrankaNazivFormated>
  <DomainObject.Predmet.StrankaNazivFormatedOIB>
    <izvorni_sadrzaj>RAIFFEISEN LEASING d.o.o., OIB 75346450537,GORAN IVRLAĆ,DAVOR DRAKSLER, OIB 55432601736,SBERBANK d.d.</izvorni_sadrzaj>
    <derivirana_varijabla naziv="DomainObject.Predmet.StrankaNazivFormatedOIB_1">RAIFFEISEN LEASING d.o.o., OIB 75346450537,GORAN IVRLAĆ,DAVOR DRAKSLER, OIB 55432601736,SBERBANK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RAIFFEISEN LEASING d.o.o. zastupanog po punomoćniku OD Madirazza &amp; partneri</item>
      <item>GORAN IVRLAĆ</item>
      <item>DAVOR DRAKSLER</item>
      <item>SBERBANK d.d.</item>
    </izvorni_sadrzaj>
    <derivirana_varijabla naziv="DomainObject.Predmet.StrankaListFormated_1">
      <item>RAIFFEISEN LEASING d.o.o. zastupanog po punomoćniku OD Madirazza &amp; partneri</item>
      <item>GORAN IVRLAĆ</item>
      <item>DAVOR DRAKSLER</item>
      <item>SBERBANK d.d.</item>
    </derivirana_varijabla>
  </DomainObject.Predmet.StrankaListFormated>
  <DomainObject.Predmet.StrankaListFormatedOIB>
    <izvorni_sadrzaj>
      <item>RAIFFEISEN LEASING d.o.o., OIB 75346450537 zastupanog po punomoćniku OD Madirazza &amp; partneri</item>
      <item>GORAN IVRLAĆ</item>
      <item>DAVOR DRAKSLER, OIB 55432601736</item>
      <item>SBERBANK d.d.</item>
    </izvorni_sadrzaj>
    <derivirana_varijabla naziv="DomainObject.Predmet.StrankaListFormatedOIB_1">
      <item>RAIFFEISEN LEASING d.o.o., OIB 75346450537 zastupanog po punomoćniku OD Madirazza &amp; partneri</item>
      <item>GORAN IVRLAĆ</item>
      <item>DAVOR DRAKSLER, OIB 55432601736</item>
      <item>SBERBANK d.d.</item>
    </derivirana_varijabla>
  </DomainObject.Predmet.StrankaListFormatedOIB>
  <DomainObject.Predmet.StrankaListFormatedWithAdress>
    <izvorni_sadrzaj>
      <item>RAIFFEISEN LEASING d.o.o., RADNIČKA CESTA 43, 10000 Zagreb zastupanog po punomoćniku OD Madirazza &amp; partneri</item>
      <item>GORAN IVRLAĆ</item>
      <item>DAVOR DRAKSLER</item>
      <item>SBERBANK d.d.</item>
    </izvorni_sadrzaj>
    <derivirana_varijabla naziv="DomainObject.Predmet.StrankaListFormatedWithAdress_1">
      <item>RAIFFEISEN LEASING d.o.o., RADNIČKA CESTA 43, 10000 Zagreb zastupanog po punomoćniku OD Madirazza &amp; partneri</item>
      <item>GORAN IVRLAĆ</item>
      <item>DAVOR DRAKSLER</item>
      <item>SBERBANK d.d.</item>
    </derivirana_varijabla>
  </DomainObject.Predmet.StrankaListFormatedWithAdress>
  <DomainObject.Predmet.StrankaListFormatedWithAdressOIB>
    <izvorni_sadrzaj>
      <item>RAIFFEISEN LEASING d.o.o., OIB 75346450537, RADNIČKA CESTA 43, 10000 Zagreb zastupanog po punomoćniku OD Madirazza &amp; partneri</item>
      <item>GORAN IVRLAĆ</item>
      <item>DAVOR DRAKSLER, OIB 55432601736</item>
      <item>SBERBANK d.d.</item>
    </izvorni_sadrzaj>
    <derivirana_varijabla naziv="DomainObject.Predmet.StrankaListFormatedWithAdressOIB_1">
      <item>RAIFFEISEN LEASING d.o.o., OIB 75346450537, RADNIČKA CESTA 43, 10000 Zagreb zastupanog po punomoćniku OD Madirazza &amp; partneri</item>
      <item>GORAN IVRLAĆ</item>
      <item>DAVOR DRAKSLER, OIB 55432601736</item>
      <item>SBERBANK d.d.</item>
    </derivirana_varijabla>
  </DomainObject.Predmet.StrankaListFormatedWithAdressOIB>
  <DomainObject.Predmet.StrankaListNazivFormated>
    <izvorni_sadrzaj>
      <item>RAIFFEISEN LEASING d.o.o.</item>
      <item>GORAN IVRLAĆ</item>
      <item>DAVOR DRAKSLER</item>
      <item>SBERBANK d.d.</item>
    </izvorni_sadrzaj>
    <derivirana_varijabla naziv="DomainObject.Predmet.StrankaListNazivFormated_1">
      <item>RAIFFEISEN LEASING d.o.o.</item>
      <item>GORAN IVRLAĆ</item>
      <item>DAVOR DRAKSLER</item>
      <item>SBERBANK d.d.</item>
    </derivirana_varijabla>
  </DomainObject.Predmet.StrankaListNazivFormated>
  <DomainObject.Predmet.StrankaListNazivFormatedOIB>
    <izvorni_sadrzaj>
      <item>RAIFFEISEN LEASING d.o.o., OIB 75346450537</item>
      <item>GORAN IVRLAĆ</item>
      <item>DAVOR DRAKSLER, OIB 55432601736</item>
      <item>SBERBANK d.d.</item>
    </izvorni_sadrzaj>
    <derivirana_varijabla naziv="DomainObject.Predmet.StrankaListNazivFormatedOIB_1">
      <item>RAIFFEISEN LEASING d.o.o., OIB 75346450537</item>
      <item>GORAN IVRLAĆ</item>
      <item>DAVOR DRAKSLER, OIB 55432601736</item>
      <item>SBERBANK d.d.</item>
    </derivirana_varijabla>
  </DomainObject.Predmet.StrankaListNazivFormatedOIB>
  <DomainObject.Predmet.ProtuStrankaListFormated>
    <izvorni_sadrzaj>
      <item>AUTO PAR d.o.o. za trgovinu i usluge zastupanog po punomoćniku ZZ Josip Jagunić; ZZ Tomislav Jagunić; Odvj. Darko Štirmer</item>
    </izvorni_sadrzaj>
    <derivirana_varijabla naziv="DomainObject.Predmet.ProtuStrankaListFormated_1">
      <item>AUTO PAR d.o.o. za trgovinu i usluge zastupanog po punomoćniku ZZ Josip Jagunić; ZZ Tomislav Jagunić; Odvj. Darko Štirmer</item>
    </derivirana_varijabla>
  </DomainObject.Predmet.ProtuStrankaListFormated>
  <DomainObject.Predmet.ProtuStrankaListFormatedOIB>
    <izvorni_sadrzaj>
      <item>AUTO PAR d.o.o. za trgovinu i usluge, OIB 05051536352 zastupanog po punomoćniku ZZ Josip Jagunić; ZZ Tomislav Jagunić; Odvj. Darko Štirmer</item>
    </izvorni_sadrzaj>
    <derivirana_varijabla naziv="DomainObject.Predmet.ProtuStrankaListFormatedOIB_1">
      <item>AUTO PAR d.o.o. za trgovinu i usluge, OIB 05051536352 zastupanog po punomoćniku ZZ Josip Jagunić; ZZ Tomislav Jagunić; Odvj. Darko Štirmer</item>
    </derivirana_varijabla>
  </DomainObject.Predmet.ProtuStrankaListFormatedOIB>
  <DomainObject.Predmet.ProtuStrankaListFormatedWithAdress>
    <izvorni_sadrzaj>
      <item>AUTO PAR d.o.o. za trgovinu i usluge, Dolenica 55, 10000 Zagreb zastupanog po punomoćniku ZZ Josip Jagunić; ZZ Tomislav Jagunić; Odvj. Darko Štirmer</item>
    </izvorni_sadrzaj>
    <derivirana_varijabla naziv="DomainObject.Predmet.ProtuStrankaListFormatedWithAdress_1">
      <item>AUTO PAR d.o.o. za trgovinu i usluge, Dolenica 55, 10000 Zagreb zastupanog po punomoćniku ZZ Josip Jagunić; ZZ Tomislav Jagunić; Odvj. Darko Štirmer</item>
    </derivirana_varijabla>
  </DomainObject.Predmet.ProtuStrankaListFormatedWithAdress>
  <DomainObject.Predmet.ProtuStrankaListFormatedWithAdressOIB>
    <izvorni_sadrzaj>
      <item>AUTO PAR d.o.o. za trgovinu i usluge, OIB 05051536352, Dolenica 55, 10000 Zagreb zastupanog po punomoćniku ZZ Josip Jagunić; ZZ Tomislav Jagunić; Odvj. Darko Štirmer</item>
    </izvorni_sadrzaj>
    <derivirana_varijabla naziv="DomainObject.Predmet.ProtuStrankaListFormatedWithAdressOIB_1">
      <item>AUTO PAR d.o.o. za trgovinu i usluge, OIB 05051536352, Dolenica 55, 10000 Zagreb zastupanog po punomoćniku ZZ Josip Jagunić; ZZ Tomislav Jagunić; Odvj. Darko Štirmer</item>
    </derivirana_varijabla>
  </DomainObject.Predmet.ProtuStrankaListFormatedWithAdressOIB>
  <DomainObject.Predmet.ProtuStrankaListNazivFormated>
    <izvorni_sadrzaj>
      <item>AUTO PAR d.o.o. za trgovinu i usluge</item>
    </izvorni_sadrzaj>
    <derivirana_varijabla naziv="DomainObject.Predmet.ProtuStrankaListNazivFormated_1">
      <item>AUTO PAR d.o.o. za trgovinu i usluge</item>
    </derivirana_varijabla>
  </DomainObject.Predmet.ProtuStrankaListNazivFormated>
  <DomainObject.Predmet.ProtuStrankaListNazivFormatedOIB>
    <izvorni_sadrzaj>
      <item>AUTO PAR d.o.o. za trgovinu i usluge, OIB 05051536352</item>
    </izvorni_sadrzaj>
    <derivirana_varijabla naziv="DomainObject.Predmet.ProtuStrankaListNazivFormatedOIB_1">
      <item>AUTO PAR d.o.o. za trgovinu i usluge, OIB 05051536352</item>
    </derivirana_varijabla>
  </DomainObject.Predmet.ProtuStrankaListNazivFormatedOIB>
  <DomainObject.Predmet.OstaliListFormated>
    <izvorni_sadrzaj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_1"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>
  <DomainObject.Predmet.OstaliListFormatedOIB>
    <izvorni_sadrzaj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OIB_1"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OIB>
  <DomainObject.Predmet.OstaliListFormatedWithAdress>
    <izvorni_sadrzaj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_1"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>
  <DomainObject.Predmet.OstaliListFormatedWithAdressOIB>
    <izvorni_sadrzaj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OIB_1"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OIB>
  <DomainObject.Predmet.OstaliListNazivFormated>
    <izvorni_sadrzaj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_1"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>
  <DomainObject.Predmet.OstaliListNazivFormatedOIB>
    <izvorni_sadrzaj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OIB_1"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 LEASING d.o.o. i dr.</izvorni_sadrzaj>
    <derivirana_varijabla naziv="DomainObject.Predmet.StrankaIDrugi_1">RAIFFEISEN LEASING d.o.o. i dr.</derivirana_varijabla>
  </DomainObject.Predmet.StrankaIDrugi>
  <DomainObject.Predmet.ProtustrankaIDrugi>
    <izvorni_sadrzaj>AUTO PAR d.o.o. za trgovinu i usluge</izvorni_sadrzaj>
    <derivirana_varijabla naziv="DomainObject.Predmet.ProtustrankaIDrugi_1">AUTO PAR d.o.o. za trgovinu i usluge</derivirana_varijabla>
  </DomainObject.Predmet.ProtustrankaIDrugi>
  <DomainObject.Predmet.StrankaIDrugiAdressOIB>
    <izvorni_sadrzaj>RAIFFEISEN LEASING d.o.o., OIB 75346450537, RADNIČKA CESTA 43, 10000 Zagreb i dr.</izvorni_sadrzaj>
    <derivirana_varijabla naziv="DomainObject.Predmet.StrankaIDrugiAdressOIB_1">RAIFFEISEN LEASING d.o.o., OIB 75346450537, RADNIČKA CESTA 43, 10000 Zagreb i dr.</derivirana_varijabla>
  </DomainObject.Predmet.StrankaIDrugiAdressOIB>
  <DomainObject.Predmet.ProtustrankaIDrugiAdressOIB>
    <izvorni_sadrzaj>AUTO PAR d.o.o. za trgovinu i usluge, OIB 05051536352, Dolenica 55, 10000 Zagreb</izvorni_sadrzaj>
    <derivirana_varijabla naziv="DomainObject.Predmet.ProtustrankaIDrugiAdressOIB_1">AUTO PAR d.o.o. za trgovinu i usluge, OIB 05051536352, Dolenica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  <item>SBERBANK d.d.</item>
    </izvorni_sadrzaj>
    <derivirana_varijabla naziv="DomainObject.Predmet.SudioniciListNaziv_1"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  <item>SBERBANK d.d.</item>
    </derivirana_varijabla>
  </DomainObject.Predmet.SudioniciListNaziv>
  <DomainObject.Predmet.SudioniciListAdressOIB>
    <izvorni_sadrzaj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</item>
      <item>DAVOR DRAKSLER, OIB 55432601736</item>
      <item>SBERBANK d.d.</item>
    </izvorni_sadrzaj>
    <derivirana_varijabla naziv="DomainObject.Predmet.SudioniciListAdressOIB_1"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</item>
      <item>DAVOR DRAKSLER, OIB 55432601736</item>
      <item>SBERBANK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55432601736</item>
      <item>, OIB null</item>
    </izvorni_sadrzaj>
    <derivirana_varijabla naziv="DomainObject.Predmet.SudioniciListNazivOIB_1"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55432601736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1125</properties:Characters>
  <properties:Lines>40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2015-11-23T14:22:00Z</dcterms:created>
  <dc:creator>nribaric</dc:creator>
  <cp:lastModifiedBy>Ivana Rogić</cp:lastModifiedBy>
  <cp:lastPrinted>2015-11-24T09:44:00Z</cp:lastPrinted>
  <dcterms:modified xmlns:xsi="http://www.w3.org/2001/XMLSchema-instance" xsi:type="dcterms:W3CDTF">2015-11-24T09:45:00Z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