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295f" w14:paraId="10c295f" w:rsidRDefault="00731786" w:rsidP="00731786" w:rsidR="0073178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786" w:rsidP="00731786" w:rsidR="0073178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31786" w:rsidP="00731786" w:rsidR="007317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31786" w:rsidP="00731786" w:rsidR="007317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31786" w:rsidP="00731786" w:rsidR="0073178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31786" w:rsidP="00731786" w:rsidR="0073178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31786" w:rsidP="00731786" w:rsidR="0073178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31786" w:rsidP="00731786" w:rsidR="0073178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31786" w:rsidP="00731786" w:rsidR="00731786" w:rsidRPr="00AD71A8">
      <w:pPr>
        <w:rPr>
          <w:rFonts w:cs="Times New Roman" w:eastAsia="Times New Roman"/>
          <w:szCs w:val="24"/>
          <w:lang w:eastAsia="hr-HR"/>
        </w:rPr>
      </w:pPr>
    </w:p>
    <w:p w:rsidRDefault="00731786" w:rsidP="00731786" w:rsidR="00731786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BICIKLISTIČKI KLUB „PULA“, Pula, Marulićeva 4, OIB </w:t>
      </w:r>
      <w:r w:rsidRPr="00E215D0">
        <w:rPr>
          <w:rFonts w:cs="Times New Roman" w:eastAsia="Times New Roman"/>
          <w:szCs w:val="24"/>
        </w:rPr>
        <w:t>72526867495</w:t>
      </w:r>
      <w:r>
        <w:rPr>
          <w:rFonts w:cs="Times New Roman" w:eastAsia="Times New Roman"/>
          <w:szCs w:val="24"/>
        </w:rPr>
        <w:t xml:space="preserve">, reg. br. 18000428, </w:t>
      </w:r>
      <w:r>
        <w:rPr>
          <w:rFonts w:cs="Times New Roman" w:eastAsia="Times New Roman"/>
          <w:szCs w:val="24"/>
          <w:lang w:eastAsia="hr-HR"/>
        </w:rPr>
        <w:t>odlučujući o žalbi dužnika izjavljenoj 27. travnja 2016. protiv ovosudnog rješenja posl. br. 2 St-543/2015-7 od 22. travnja 2016., 4. svibnja 2016.</w:t>
      </w:r>
    </w:p>
    <w:p w:rsidRDefault="00731786" w:rsidP="00731786" w:rsidR="00731786" w:rsidRPr="00AD71A8">
      <w:pPr>
        <w:rPr>
          <w:rFonts w:cs="Times New Roman" w:eastAsia="Times New Roman"/>
          <w:szCs w:val="24"/>
          <w:lang w:eastAsia="hr-HR"/>
        </w:rPr>
      </w:pPr>
    </w:p>
    <w:p w:rsidRDefault="00731786" w:rsidP="00731786" w:rsidR="0073178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31786" w:rsidP="00731786" w:rsidR="00731786">
      <w:pPr>
        <w:rPr>
          <w:rFonts w:cs="Times New Roman" w:eastAsia="Times New Roman"/>
          <w:szCs w:val="24"/>
          <w:lang w:eastAsia="hr-HR"/>
        </w:rPr>
      </w:pPr>
    </w:p>
    <w:p w:rsidRDefault="00731786" w:rsidP="00731786" w:rsid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27. travnja 2016. i preinačuje se ovosudno rješenje posl. br. 2 St-543/2015-7 od 22. travnja 2016. na način da se skraćeni stečajni postupak nad dužnikom </w:t>
      </w:r>
      <w:r>
        <w:rPr>
          <w:rFonts w:cs="Times New Roman" w:eastAsia="Times New Roman"/>
          <w:szCs w:val="24"/>
        </w:rPr>
        <w:t xml:space="preserve">BICIKLISTIČKI KLUB „PULA“, Pula, Marulićeva 4, OIB </w:t>
      </w:r>
      <w:r w:rsidRPr="00E215D0">
        <w:rPr>
          <w:rFonts w:cs="Times New Roman" w:eastAsia="Times New Roman"/>
          <w:szCs w:val="24"/>
        </w:rPr>
        <w:t>72526867495</w:t>
      </w:r>
      <w:r>
        <w:rPr>
          <w:rFonts w:cs="Times New Roman" w:eastAsia="Times New Roman"/>
          <w:szCs w:val="24"/>
        </w:rPr>
        <w:t>, reg. br. 18000428, obustavlja.</w:t>
      </w:r>
    </w:p>
    <w:p w:rsidRDefault="00731786" w:rsidP="00731786" w:rsidR="00731786">
      <w:pPr>
        <w:rPr>
          <w:rFonts w:cs="Times New Roman" w:eastAsia="Times New Roman"/>
          <w:szCs w:val="24"/>
          <w:lang w:eastAsia="hr-HR"/>
        </w:rPr>
      </w:pPr>
    </w:p>
    <w:p w:rsidRDefault="00731786" w:rsidP="00731786" w:rsidR="00731786">
      <w:pPr>
        <w:ind w:firstLine="708"/>
      </w:pPr>
      <w:r w:rsidRPr="003742F3">
        <w:t>II. Nalaže se</w:t>
      </w:r>
      <w:r>
        <w:t xml:space="preserve"> </w:t>
      </w:r>
      <w:r>
        <w:rPr>
          <w:rFonts w:cs="Times New Roman" w:eastAsia="Times New Roman"/>
          <w:szCs w:val="24"/>
        </w:rPr>
        <w:t xml:space="preserve">Uredu državne uprave u Istarskoj županiji, Službi za opću upravu i društvene djelatnosti, </w:t>
      </w:r>
      <w:r w:rsidRPr="003742F3">
        <w:t xml:space="preserve">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2 St-543/2015-7 od 22. travnja 2016.</w:t>
      </w:r>
    </w:p>
    <w:p w:rsidRDefault="00731786" w:rsidP="00731786" w:rsidR="00731786">
      <w:pPr>
        <w:jc w:val="center"/>
      </w:pPr>
    </w:p>
    <w:p w:rsidRDefault="00731786" w:rsidP="00731786" w:rsidR="00731786">
      <w:pPr>
        <w:jc w:val="center"/>
      </w:pPr>
    </w:p>
    <w:p w:rsidRDefault="00731786" w:rsidP="00731786" w:rsidR="00731786" w:rsidRPr="00AD71A8">
      <w:pPr>
        <w:jc w:val="center"/>
      </w:pPr>
      <w:r w:rsidRPr="00AD71A8">
        <w:t>Obrazloženje</w:t>
      </w:r>
    </w:p>
    <w:p w:rsidRDefault="00731786" w:rsidP="00731786" w:rsidR="007317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31786" w:rsidP="00731786" w:rsidR="00731786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2 St-543/2015-7 od 22. travnja 2016.</w:t>
      </w:r>
      <w:r>
        <w:t>,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>BICIKLISTIČKI KLUB „PULA“, Pula, imenovan je stečajni upravitelj, te je određeno da će se po pravomoćnosti tog rješenja dužnik brisati iz Registra udruga u Republici Hrvatskoj.</w:t>
      </w:r>
    </w:p>
    <w:p w:rsidRDefault="00731786" w:rsidP="00731786" w:rsid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27. travnja 2016. po osobi ovlaštenoj za zastupanje Patrizii Milani podnio žalbu. U žalb</w:t>
      </w:r>
      <w:r w:rsidR="006432BC">
        <w:rPr>
          <w:rFonts w:cs="Times New Roman" w:eastAsia="Times New Roman"/>
          <w:szCs w:val="24"/>
          <w:lang w:eastAsia="hr-HR"/>
        </w:rPr>
        <w:t>i je sadržana molba za ukidanje</w:t>
      </w:r>
      <w:r>
        <w:rPr>
          <w:rFonts w:cs="Times New Roman" w:eastAsia="Times New Roman"/>
          <w:szCs w:val="24"/>
          <w:lang w:eastAsia="hr-HR"/>
        </w:rPr>
        <w:t xml:space="preserve"> pobijanog rješenja budući da je dužnik podmirio </w:t>
      </w:r>
      <w:r w:rsidR="006432BC">
        <w:rPr>
          <w:rFonts w:cs="Times New Roman" w:eastAsia="Times New Roman"/>
          <w:szCs w:val="24"/>
          <w:lang w:eastAsia="hr-HR"/>
        </w:rPr>
        <w:t xml:space="preserve">sva </w:t>
      </w:r>
      <w:r>
        <w:rPr>
          <w:rFonts w:cs="Times New Roman" w:eastAsia="Times New Roman"/>
          <w:szCs w:val="24"/>
          <w:lang w:eastAsia="hr-HR"/>
        </w:rPr>
        <w:t xml:space="preserve">dugovanja i nije u blokadi. </w:t>
      </w:r>
    </w:p>
    <w:p w:rsidRDefault="00731786" w:rsidP="00731786" w:rsid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731786" w:rsidP="0054600E" w:rsidR="0054600E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od 27. travnja 2016., koja je u spis dostavljena 28. travnja 2016., utvrđeno je da na računima i novčanim sredstvima ovršenika/dužnika</w:t>
      </w:r>
      <w:r w:rsidR="0054600E" w:rsidRPr="0054600E">
        <w:rPr>
          <w:rFonts w:cs="Times New Roman" w:eastAsia="Times New Roman"/>
          <w:szCs w:val="24"/>
          <w:lang w:eastAsia="hr-HR"/>
        </w:rPr>
        <w:t xml:space="preserve"> </w:t>
      </w:r>
      <w:r w:rsidR="0054600E">
        <w:rPr>
          <w:rFonts w:cs="Times New Roman" w:eastAsia="Times New Roman"/>
          <w:szCs w:val="24"/>
          <w:lang w:eastAsia="hr-HR"/>
        </w:rPr>
        <w:t xml:space="preserve">na dan izdavanja potvrde evidentirano </w:t>
      </w:r>
      <w:r w:rsidR="0054600E" w:rsidRPr="00FB2CA9">
        <w:rPr>
          <w:rFonts w:cs="Times New Roman" w:eastAsia="Times New Roman"/>
          <w:szCs w:val="24"/>
          <w:lang w:eastAsia="hr-HR"/>
        </w:rPr>
        <w:t>0 dana neprekidne blokade, odnosno</w:t>
      </w:r>
      <w:r w:rsidR="0054600E">
        <w:rPr>
          <w:rFonts w:cs="Times New Roman" w:eastAsia="Times New Roman"/>
          <w:szCs w:val="24"/>
          <w:lang w:eastAsia="hr-HR"/>
        </w:rPr>
        <w:t xml:space="preserve"> 162 </w:t>
      </w:r>
      <w:r w:rsidR="0054600E"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731786" w:rsidP="0054600E" w:rsidR="0073178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</w:t>
      </w:r>
      <w:r w:rsidR="0054600E"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31786" w:rsidP="00731786" w:rsidR="00731786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</w:t>
      </w:r>
      <w:r w:rsidR="0054600E">
        <w:rPr>
          <w:rFonts w:cs="Times New Roman" w:eastAsia="Times New Roman"/>
          <w:szCs w:val="24"/>
          <w:lang w:eastAsia="hr-HR"/>
        </w:rPr>
        <w:t>ješenja, u spis dostavio ispravu</w:t>
      </w:r>
      <w:r>
        <w:rPr>
          <w:rFonts w:cs="Times New Roman" w:eastAsia="Times New Roman"/>
          <w:szCs w:val="24"/>
          <w:lang w:eastAsia="hr-HR"/>
        </w:rPr>
        <w:t xml:space="preserve"> iz koj</w:t>
      </w:r>
      <w:r w:rsidR="0054600E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registra).</w:t>
      </w:r>
    </w:p>
    <w:p w:rsidRDefault="00731786" w:rsidP="00731786" w:rsid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731786" w:rsidP="00731786" w:rsidR="00731786">
      <w:pPr>
        <w:rPr>
          <w:rFonts w:cs="Times New Roman" w:eastAsia="Times New Roman"/>
          <w:szCs w:val="24"/>
          <w:lang w:eastAsia="hr-HR"/>
        </w:rPr>
      </w:pPr>
    </w:p>
    <w:p w:rsidRDefault="00731786" w:rsidP="00731786" w:rsidR="0073178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4.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31786" w:rsidP="00731786" w:rsidR="0073178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31786" w:rsidP="00731786" w:rsidR="0073178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6432BC">
        <w:rPr>
          <w:rFonts w:cs="Times New Roman" w:eastAsia="Times New Roman"/>
          <w:szCs w:val="24"/>
          <w:lang w:eastAsia="hr-HR"/>
        </w:rPr>
        <w:t>, v. r.</w:t>
      </w:r>
    </w:p>
    <w:p w:rsidRDefault="00731786" w:rsidP="00731786" w:rsidR="00731786">
      <w:pPr>
        <w:jc w:val="left"/>
        <w:rPr>
          <w:rFonts w:cs="Times New Roman" w:eastAsia="Times New Roman"/>
          <w:szCs w:val="24"/>
          <w:lang w:eastAsia="hr-HR"/>
        </w:rPr>
      </w:pPr>
    </w:p>
    <w:p w:rsidRDefault="00731786" w:rsidP="00731786" w:rsidR="0073178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31786" w:rsidP="00731786" w:rsidR="0073178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731786" w:rsidP="00731786" w:rsidR="00731786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731786" w:rsidP="00731786" w:rsidR="00731786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31786" w:rsidP="00731786" w:rsidR="0073178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731786" w:rsidP="00731786" w:rsidR="005460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BICIKLISTIČKI KL</w:t>
      </w:r>
      <w:r w:rsidR="0054600E">
        <w:rPr>
          <w:rFonts w:cs="Times New Roman" w:eastAsia="Times New Roman"/>
          <w:szCs w:val="24"/>
        </w:rPr>
        <w:t xml:space="preserve">UB „PULA“, Pula, Marulićeva 4, </w:t>
      </w:r>
    </w:p>
    <w:p w:rsidRDefault="0054600E" w:rsidP="00731786" w:rsidR="007317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</w:t>
      </w:r>
      <w:r w:rsidR="00731786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>Jelenko Lehki, Zagreb, Pavla Hatza 10,</w:t>
      </w:r>
    </w:p>
    <w:p w:rsidRDefault="00731786" w:rsidP="00731786" w:rsidR="0073178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54600E" w:rsidR="004F5027">
      <w:r>
        <w:t xml:space="preserve">5. </w:t>
      </w:r>
      <w:r>
        <w:rPr>
          <w:rFonts w:cs="Times New Roman" w:eastAsia="Times New Roman"/>
          <w:szCs w:val="24"/>
        </w:rPr>
        <w:t>Ured državne uprave u Istarskoj županiji, Služba za opću upravu i društvene djelatnosti, Pula, Splitska 14.</w:t>
      </w:r>
    </w:p>
    <w:sectPr w:rsidSect="0073178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786" w:rsidP="00731786" w:rsidR="00731786">
      <w:r>
        <w:separator/>
      </w:r>
    </w:p>
  </w:endnote>
  <w:endnote w:id="0" w:type="continuationSeparator">
    <w:p w:rsidRDefault="00731786" w:rsidP="00731786" w:rsidR="0073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786" w:rsidP="00731786" w:rsidR="00731786">
      <w:r>
        <w:separator/>
      </w:r>
    </w:p>
  </w:footnote>
  <w:footnote w:id="0" w:type="continuationSeparator">
    <w:p w:rsidRDefault="00731786" w:rsidP="00731786" w:rsidR="0073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786" w:rsidP="00731786" w:rsidR="00731786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C0328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St-543/2015-10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786" w:rsidP="00731786" w:rsidR="00731786" w:rsidRPr="00A074C3">
    <w:pPr>
      <w:pStyle w:val="Zaglavlje"/>
      <w:jc w:val="right"/>
      <w:rPr>
        <w:szCs w:val="24"/>
      </w:rPr>
    </w:pPr>
    <w:r>
      <w:rPr>
        <w:szCs w:val="24"/>
      </w:rPr>
      <w:t>2 St-543/2015-10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E54"/>
    <w:rsid w:val="004F5027"/>
    <w:rsid w:val="0054600E"/>
    <w:rsid w:val="006432BC"/>
    <w:rsid w:val="00731786"/>
    <w:rsid w:val="00741853"/>
    <w:rsid w:val="007C0328"/>
    <w:rsid w:val="00976E5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7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17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17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1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78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1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17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1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8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8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8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8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7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17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17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1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78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1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17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1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8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8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8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8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"PULA"</izvorni_sadrzaj>
    <derivirana_varijabla naziv="DomainObject.Predmet.ProtustrankaFormated_1">  BICIKLISTIČKI KLUB "PULA"</derivirana_varijabla>
  </DomainObject.Predmet.ProtustrankaFormated>
  <DomainObject.Predmet.ProtustrankaFormatedOIB>
    <izvorni_sadrzaj>  BICIKLISTIČKI KLUB "PULA", OIB 72526867495</izvorni_sadrzaj>
    <derivirana_varijabla naziv="DomainObject.Predmet.ProtustrankaFormatedOIB_1">  BICIKLISTIČKI KLUB "PULA", OIB 72526867495</derivirana_varijabla>
  </DomainObject.Predmet.ProtustrankaFormatedOIB>
  <DomainObject.Predmet.ProtustrankaFormatedWithAdress>
    <izvorni_sadrzaj> BICIKLISTIČKI KLUB "PULA", Marulićeva 4, 52100 Pula</izvorni_sadrzaj>
    <derivirana_varijabla naziv="DomainObject.Predmet.ProtustrankaFormatedWithAdress_1"> BICIKLISTIČKI KLUB "PULA", Marulićeva 4, 52100 Pula</derivirana_varijabla>
  </DomainObject.Predmet.ProtustrankaFormatedWithAdress>
  <DomainObject.Predmet.ProtustrankaFormatedWithAdressOIB>
    <izvorni_sadrzaj> BICIKLISTIČKI KLUB "PULA", OIB 72526867495, Marulićeva 4, 52100 Pula</izvorni_sadrzaj>
    <derivirana_varijabla naziv="DomainObject.Predmet.ProtustrankaFormatedWithAdressOIB_1"> BICIKLISTIČKI KLUB "PULA", OIB 72526867495, Marulićeva 4, 52100 Pula</derivirana_varijabla>
  </DomainObject.Predmet.ProtustrankaFormatedWithAdressOIB>
  <DomainObject.Predmet.ProtustrankaWithAdress>
    <izvorni_sadrzaj>BICIKLISTIČKI KLUB "PULA" Marulićeva 4, 52100 Pula</izvorni_sadrzaj>
    <derivirana_varijabla naziv="DomainObject.Predmet.ProtustrankaWithAdress_1">BICIKLISTIČKI KLUB "PULA" Marulićeva 4, 52100 Pula</derivirana_varijabla>
  </DomainObject.Predmet.ProtustrankaWithAdress>
  <DomainObject.Predmet.ProtustrankaWithAdressOIB>
    <izvorni_sadrzaj>BICIKLISTIČKI KLUB "PULA", OIB 72526867495, Marulićeva 4, 52100 Pula</izvorni_sadrzaj>
    <derivirana_varijabla naziv="DomainObject.Predmet.ProtustrankaWithAdressOIB_1">BICIKLISTIČKI KLUB "PULA", OIB 72526867495, Marulićeva 4, 52100 Pula</derivirana_varijabla>
  </DomainObject.Predmet.ProtustrankaWithAdressOIB>
  <DomainObject.Predmet.ProtustrankaNazivFormated>
    <izvorni_sadrzaj>BICIKLISTIČKI KLUB "PULA"</izvorni_sadrzaj>
    <derivirana_varijabla naziv="DomainObject.Predmet.ProtustrankaNazivFormated_1">BICIKLISTIČKI KLUB "PULA"</derivirana_varijabla>
  </DomainObject.Predmet.ProtustrankaNazivFormated>
  <DomainObject.Predmet.ProtustrankaNazivFormatedOIB>
    <izvorni_sadrzaj>BICIKLISTIČKI KLUB "PULA", OIB 72526867495</izvorni_sadrzaj>
    <derivirana_varijabla naziv="DomainObject.Predmet.ProtustrankaNazivFormatedOIB_1">BICIKLISTIČKI KLUB "PULA", OIB 72526867495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15167.89</izvorni_sadrzaj>
    <derivirana_varijabla naziv="DomainObject.Predmet.TrenutnaVrijednost_1">15167.89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BICIKLISTIČKI KLUB "PULA"</item>
    </izvorni_sadrzaj>
    <derivirana_varijabla naziv="DomainObject.Predmet.ProtuStrankaListFormated_1">
      <item>BICIKLISTIČKI KLUB "PULA"</item>
    </derivirana_varijabla>
  </DomainObject.Predmet.ProtuStrankaListFormated>
  <DomainObject.Predmet.ProtuStrankaListFormatedOIB>
    <izvorni_sadrzaj>
      <item>BICIKLISTIČKI KLUB "PULA", OIB 72526867495</item>
    </izvorni_sadrzaj>
    <derivirana_varijabla naziv="DomainObject.Predmet.ProtuStrankaListFormatedOIB_1">
      <item>BICIKLISTIČKI KLUB "PULA", OIB 72526867495</item>
    </derivirana_varijabla>
  </DomainObject.Predmet.ProtuStrankaListFormatedOIB>
  <DomainObject.Predmet.ProtuStrankaListFormatedWithAdress>
    <izvorni_sadrzaj>
      <item>BICIKLISTIČKI KLUB "PULA", Marulićeva 4, 52100 Pula</item>
    </izvorni_sadrzaj>
    <derivirana_varijabla naziv="DomainObject.Predmet.ProtuStrankaListFormatedWithAdress_1">
      <item>BICIKLISTIČKI KLUB "PULA", Marulićeva 4, 52100 Pula</item>
    </derivirana_varijabla>
  </DomainObject.Predmet.ProtuStrankaListFormatedWithAdress>
  <DomainObject.Predmet.ProtuStrankaListFormatedWithAdressOIB>
    <izvorni_sadrzaj>
      <item>BICIKLISTIČKI KLUB "PULA", OIB 72526867495, Marulićeva 4, 52100 Pula</item>
    </izvorni_sadrzaj>
    <derivirana_varijabla naziv="DomainObject.Predmet.ProtuStrankaListFormatedWithAdressOIB_1">
      <item>BICIKLISTIČKI KLUB "PULA", OIB 72526867495, Marulićeva 4, 52100 Pula</item>
    </derivirana_varijabla>
  </DomainObject.Predmet.ProtuStrankaListFormatedWithAdressOIB>
  <DomainObject.Predmet.ProtuStrankaListNazivFormated>
    <izvorni_sadrzaj>
      <item>BICIKLISTIČKI KLUB "PULA"</item>
    </izvorni_sadrzaj>
    <derivirana_varijabla naziv="DomainObject.Predmet.ProtuStrankaListNazivFormated_1">
      <item>BICIKLISTIČKI KLUB "PULA"</item>
    </derivirana_varijabla>
  </DomainObject.Predmet.ProtuStrankaListNazivFormated>
  <DomainObject.Predmet.ProtuStrankaListNazivFormatedOIB>
    <izvorni_sadrzaj>
      <item>BICIKLISTIČKI KLUB "PULA", OIB 72526867495</item>
    </izvorni_sadrzaj>
    <derivirana_varijabla naziv="DomainObject.Predmet.ProtuStrankaListNazivFormatedOIB_1">
      <item>BICIKLISTIČKI KLUB "PULA", OIB 72526867495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BICIKLISTIČKI KLUB "PULA"</izvorni_sadrzaj>
    <derivirana_varijabla naziv="DomainObject.Predmet.ProtustrankaIDrugi_1">BICIKLISTIČKI KLUB "PULA"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BICIKLISTIČKI KLUB "PULA", OIB 72526867495, Marulićeva 4, 52100 Pula</izvorni_sadrzaj>
    <derivirana_varijabla naziv="DomainObject.Predmet.ProtustrankaIDrugiAdressOIB_1">BICIKLISTIČKI KLUB "PULA", OIB 72526867495, Marulićeva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St-543/2015-7</izvorni_sadrzaj>
    <derivirana_varijabla naziv="DomainObject.Predmet.OdlukaRjesenje.Oznaka_1">St-543/2015-7</derivirana_varijabla>
  </DomainObject.Predmet.OdlukaRjesenje.Oznaka>
  <DomainObject.Predmet.SudioniciListNaziv>
    <izvorni_sadrzaj>
      <item>FINANCIJSKA AGENCIJA, RC RIJEKA, PODRUŽNICA PULA, PULA</item>
      <item>BICIKLISTIČKI KLUB "PULA"</item>
    </izvorni_sadrzaj>
    <derivirana_varijabla naziv="DomainObject.Predmet.SudioniciListNaziv_1">
      <item>FINANCIJSKA AGENCIJA, RC RIJEKA, PODRUŽNICA PULA, PULA</item>
      <item>BICIKLISTIČKI KLUB "PULA"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BICIKLISTIČKI KLUB "PULA", OIB 72526867495, Marulićeva 4,52100 Pula</item>
    </izvorni_sadrzaj>
    <derivirana_varijabla naziv="DomainObject.Predmet.SudioniciListAdressOIB_1">
      <item>FINANCIJSKA AGENCIJA, RC RIJEKA, PODRUŽNICA PULA, PULA, OIB 85821130368, Giardini 5,52100 Pula</item>
      <item>BICIKLISTIČKI KLUB "PULA", OIB 72526867495, Marulićeva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72526867495</item>
    </izvorni_sadrzaj>
    <derivirana_varijabla naziv="DomainObject.Predmet.SudioniciListNazivOIB_1">
      <item>, OIB 85821130368</item>
      <item>, OIB 72526867495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875</properties:Words>
  <properties:Characters>4887</properties:Characters>
  <properties:Lines>97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2016-05-04T10:37:00Z</dcterms:created>
  <dc:creator>Mihaela Kaligari</dc:creator>
  <dc:description/>
  <cp:keywords/>
  <cp:lastModifiedBy>Jasmina Matika</cp:lastModifiedBy>
  <cp:lastPrinted>2016-05-05T11:39:00Z</cp:lastPrinted>
  <dcterms:modified xmlns:xsi="http://www.w3.org/2001/XMLSchema-instance" xsi:type="dcterms:W3CDTF">2016-05-05T11:39:00Z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