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c2dc" w14:paraId="d0fc2dc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</w:t>
      </w:r>
      <w:r w:rsidR="009371EB">
        <w:t>-</w:t>
      </w:r>
      <w:r w:rsidR="00C32BCD">
        <w:t>1390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D17588">
        <w:t xml:space="preserve">Financijske agencije Regionalni centar Osijek Podružnica Osijek, </w:t>
      </w:r>
      <w:proofErr w:type="spellStart"/>
      <w:r w:rsidR="00D17588">
        <w:t>L.Jagera</w:t>
      </w:r>
      <w:proofErr w:type="spellEnd"/>
      <w:r w:rsidR="00D17588">
        <w:t xml:space="preserve"> 3, za pokretanje skraćenog stečajnog postupka nad dužnikom </w:t>
      </w:r>
      <w:r w:rsidR="00C32BCD">
        <w:t>VIJEĆE ROMSKE NACIONALNE MANJINE U GRADU BELOM MANASTIRU, Beli Manastir</w:t>
      </w:r>
      <w:r w:rsidR="00D17588">
        <w:t xml:space="preserve">, </w:t>
      </w:r>
      <w:proofErr w:type="spellStart"/>
      <w:r w:rsidR="00D61209">
        <w:t>Pete</w:t>
      </w:r>
      <w:r w:rsidR="00C32BCD">
        <w:t>fi</w:t>
      </w:r>
      <w:proofErr w:type="spellEnd"/>
      <w:r w:rsidR="00C32BCD">
        <w:t xml:space="preserve"> Šandora 26, Registarski broj: 643,</w:t>
      </w:r>
      <w:r w:rsidR="00D17588">
        <w:t xml:space="preserve"> OIB: </w:t>
      </w:r>
      <w:r w:rsidR="00C32BCD">
        <w:t>00510908248</w:t>
      </w:r>
      <w:r>
        <w:t xml:space="preserve">, dana </w:t>
      </w:r>
      <w:r w:rsidR="00C32BCD">
        <w:t>24. listopada</w:t>
      </w:r>
      <w:r>
        <w:t xml:space="preserve"> 2017.</w:t>
      </w:r>
      <w:r w:rsidR="00C32BCD">
        <w:t>g.</w:t>
      </w:r>
      <w:r>
        <w:t xml:space="preserve">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32BCD" w:rsidRPr="00C32BCD">
        <w:t xml:space="preserve">VIJEĆE ROMSKE NACIONALNE MANJINE U GRADU BELOM MANASTIRU, Beli Manastir, </w:t>
      </w:r>
      <w:proofErr w:type="spellStart"/>
      <w:r w:rsidR="00D61209">
        <w:t>Pete</w:t>
      </w:r>
      <w:r w:rsidR="00C32BCD" w:rsidRPr="00C32BCD">
        <w:t>fi</w:t>
      </w:r>
      <w:proofErr w:type="spellEnd"/>
      <w:r w:rsidR="00C32BCD" w:rsidRPr="00C32BCD">
        <w:t xml:space="preserve"> Šandora 26, Registarski broj: 643, OIB: 00510908248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8C2BC5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8C2BC5" w:rsidRPr="008C2BC5">
        <w:t>Damir Cincar, Osijek, Sv. Ane 15b, OIB: 60464850994.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32BCD" w:rsidRPr="00C32BCD">
        <w:t xml:space="preserve">VIJEĆE ROMSKE NACIONALNE MANJINE U GRADU BELOM MANASTIRU, Beli Manastir, </w:t>
      </w:r>
      <w:proofErr w:type="spellStart"/>
      <w:r w:rsidR="00D61209">
        <w:t>Pete</w:t>
      </w:r>
      <w:r w:rsidR="00C32BCD" w:rsidRPr="00C32BCD">
        <w:t>fi</w:t>
      </w:r>
      <w:proofErr w:type="spellEnd"/>
      <w:r w:rsidR="00C32BCD" w:rsidRPr="00C32BCD">
        <w:t xml:space="preserve"> Šandora 26, Registarski broj: 643, OIB: 00510908248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C32BCD">
        <w:rPr>
          <w:bCs/>
        </w:rPr>
        <w:t>29</w:t>
      </w:r>
      <w:r w:rsidR="009371EB">
        <w:rPr>
          <w:bCs/>
        </w:rPr>
        <w:t xml:space="preserve">. </w:t>
      </w:r>
      <w:r w:rsidR="00C32BCD">
        <w:rPr>
          <w:bCs/>
        </w:rPr>
        <w:t>kolovoz</w:t>
      </w:r>
      <w:r w:rsidR="009371EB">
        <w:rPr>
          <w:bCs/>
        </w:rPr>
        <w:t>a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C32BCD" w:rsidRPr="00C32BCD">
        <w:t xml:space="preserve">VIJEĆE ROMSKE NACIONALNE MANJINE U GRADU BELOM MANASTIRU, Beli Manastir, </w:t>
      </w:r>
      <w:proofErr w:type="spellStart"/>
      <w:r w:rsidR="00D61209">
        <w:t>Pete</w:t>
      </w:r>
      <w:r w:rsidR="00C32BCD" w:rsidRPr="00C32BCD">
        <w:t>fi</w:t>
      </w:r>
      <w:proofErr w:type="spellEnd"/>
      <w:r w:rsidR="00C32BCD" w:rsidRPr="00C32BCD">
        <w:t xml:space="preserve"> Šandora 26, Registarski broj: 643, OIB: 00510908248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9371EB" w:rsidP="008733F2" w:rsidR="009371EB">
      <w:pPr>
        <w:pStyle w:val="Tijeloteksta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C32BCD">
        <w:t>1390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32BCD">
        <w:t>06. rujna</w:t>
      </w:r>
      <w:r>
        <w:t xml:space="preserve"> 2017.</w:t>
      </w:r>
      <w:r w:rsidR="00C32BCD">
        <w:t>g.</w:t>
      </w:r>
      <w:r>
        <w:t>, objavio oglas na mrežnoj stranici e-oglasna ploča sudova pod poslovnim brojem St-</w:t>
      </w:r>
      <w:r w:rsidR="00C32BCD">
        <w:t>1390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687443">
        <w:t>,</w:t>
      </w:r>
      <w:r>
        <w:t xml:space="preserve"> </w:t>
      </w:r>
      <w:r w:rsidR="00C32BCD">
        <w:t>24. listopada</w:t>
      </w:r>
      <w:r>
        <w:t xml:space="preserve"> 2017.</w:t>
      </w:r>
      <w:r w:rsidR="00C32BCD">
        <w:t>g.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61209">
        <w:t>13/11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87443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B1267"/>
    <w:rsid w:val="007B78FA"/>
    <w:rsid w:val="007E7376"/>
    <w:rsid w:val="007F0819"/>
    <w:rsid w:val="008069AE"/>
    <w:rsid w:val="00817C66"/>
    <w:rsid w:val="00844DE0"/>
    <w:rsid w:val="00860129"/>
    <w:rsid w:val="008733F2"/>
    <w:rsid w:val="00875548"/>
    <w:rsid w:val="008A66B9"/>
    <w:rsid w:val="008C2BC5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2BCD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2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2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2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2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2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2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2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St-1390/2017</izvorni_sadrzaj>
    <derivirana_varijabla naziv="DomainObject.Predmet.OznakaBroj_1">St-1390/2017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VIJEĆE ROMSKE NACIONALNE MANJINE U GRADU BELOM MANASTIRU</izvorni_sadrzaj>
    <derivirana_varijabla naziv="DomainObject.Predmet.ProtustrankaFormated_1">  VIJEĆE ROMSKE NACIONALNE MANJINE U GRADU BELOM MANASTIRU</derivirana_varijabla>
  </DomainObject.Predmet.ProtustrankaFormated>
  <DomainObject.Predmet.ProtustrankaFormatedOIB>
    <izvorni_sadrzaj>  VIJEĆE ROMSKE NACIONALNE MANJINE U GRADU BELOM MANASTIRU, OIB 00510908248</izvorni_sadrzaj>
    <derivirana_varijabla naziv="DomainObject.Predmet.ProtustrankaFormatedOIB_1">  VIJEĆE ROMSKE NACIONALNE MANJINE U GRADU BELOM MANASTIRU, OIB 00510908248</derivirana_varijabla>
  </DomainObject.Predmet.ProtustrankaFormatedOIB>
  <DomainObject.Predmet.ProtustrankaFormatedWithAdress>
    <izvorni_sadrzaj> VIJEĆE ROMSKE NACIONALNE MANJINE U GRADU BELOM MANASTIRU, Petefi Šandora 26 , 31300 Beli Manastir</izvorni_sadrzaj>
    <derivirana_varijabla naziv="DomainObject.Predmet.ProtustrankaFormatedWithAdress_1"> VIJEĆE ROMSKE NACIONALNE MANJINE U GRADU BELOM MANASTIRU, Petefi Šandora 26 , 31300 Beli Manastir</derivirana_varijabla>
  </DomainObject.Predmet.ProtustrankaFormatedWithAdress>
  <DomainObject.Predmet.ProtustrankaFormatedWithAdressOIB>
    <izvorni_sadrzaj> VIJEĆE ROMSKE NACIONALNE MANJINE U GRADU BELOM MANASTIRU, OIB 00510908248, Petefi Šandora 26 , 31300 Beli Manastir</izvorni_sadrzaj>
    <derivirana_varijabla naziv="DomainObject.Predmet.ProtustrankaFormatedWithAdressOIB_1"> VIJEĆE ROMSKE NACIONALNE MANJINE U GRADU BELOM MANASTIRU, OIB 00510908248, Petefi Šandora 26 , 31300 Beli Manastir</derivirana_varijabla>
  </DomainObject.Predmet.ProtustrankaFormatedWithAdressOIB>
  <DomainObject.Predmet.ProtustrankaWithAdress>
    <izvorni_sadrzaj>VIJEĆE ROMSKE NACIONALNE MANJINE U GRADU BELOM MANASTIRU Petefi Šandora 26 , 31300 Beli Manastir</izvorni_sadrzaj>
    <derivirana_varijabla naziv="DomainObject.Predmet.ProtustrankaWithAdress_1">VIJEĆE ROMSKE NACIONALNE MANJINE U GRADU BELOM MANASTIRU Petefi Šandora 26 , 31300 Beli Manastir</derivirana_varijabla>
  </DomainObject.Predmet.ProtustrankaWithAdress>
  <DomainObject.Predmet.ProtustrankaWithAdressOIB>
    <izvorni_sadrzaj>VIJEĆE ROMSKE NACIONALNE MANJINE U GRADU BELOM MANASTIRU, OIB 00510908248, Petefi Šandora 26 , 31300 Beli Manastir</izvorni_sadrzaj>
    <derivirana_varijabla naziv="DomainObject.Predmet.ProtustrankaWithAdressOIB_1">VIJEĆE ROMSKE NACIONALNE MANJINE U GRADU BELOM MANASTIRU, OIB 00510908248, Petefi Šandora 26 , 31300 Beli Manastir</derivirana_varijabla>
  </DomainObject.Predmet.ProtustrankaWithAdressOIB>
  <DomainObject.Predmet.ProtustrankaNazivFormated>
    <izvorni_sadrzaj>VIJEĆE ROMSKE NACIONALNE MANJINE U GRADU BELOM MANASTIRU</izvorni_sadrzaj>
    <derivirana_varijabla naziv="DomainObject.Predmet.ProtustrankaNazivFormated_1">VIJEĆE ROMSKE NACIONALNE MANJINE U GRADU BELOM MANASTIRU</derivirana_varijabla>
  </DomainObject.Predmet.ProtustrankaNazivFormated>
  <DomainObject.Predmet.ProtustrankaNazivFormatedOIB>
    <izvorni_sadrzaj>VIJEĆE ROMSKE NACIONALNE MANJINE U GRADU BELOM MANASTIRU, OIB 00510908248</izvorni_sadrzaj>
    <derivirana_varijabla naziv="DomainObject.Predmet.ProtustrankaNazivFormatedOIB_1">VIJEĆE ROMSKE NACIONALNE MANJINE U GRADU BELOM MANASTIRU, OIB 00510908248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VIJEĆE ROMSKE NACIONALNE MANJINE U GRADU BELOM MANASTIRU</item>
    </izvorni_sadrzaj>
    <derivirana_varijabla naziv="DomainObject.Predmet.ProtuStrankaListFormated_1">
      <item>VIJEĆE ROMSKE NACIONALNE MANJINE U GRADU BELOM MANASTIRU</item>
    </derivirana_varijabla>
  </DomainObject.Predmet.ProtuStrankaListFormated>
  <DomainObject.Predmet.ProtuStrankaListFormatedOIB>
    <izvorni_sadrzaj>
      <item>VIJEĆE ROMSKE NACIONALNE MANJINE U GRADU BELOM MANASTIRU, OIB 00510908248</item>
    </izvorni_sadrzaj>
    <derivirana_varijabla naziv="DomainObject.Predmet.ProtuStrankaListFormatedOIB_1">
      <item>VIJEĆE ROMSKE NACIONALNE MANJINE U GRADU BELOM MANASTIRU, OIB 00510908248</item>
    </derivirana_varijabla>
  </DomainObject.Predmet.ProtuStrankaListFormatedOIB>
  <DomainObject.Predmet.ProtuStrankaListFormatedWithAdress>
    <izvorni_sadrzaj>
      <item>VIJEĆE ROMSKE NACIONALNE MANJINE U GRADU BELOM MANASTIRU, Petefi Šandora 26 , 31300 Beli Manastir</item>
    </izvorni_sadrzaj>
    <derivirana_varijabla naziv="DomainObject.Predmet.ProtuStrankaListFormatedWithAdress_1">
      <item>VIJEĆE ROMSKE NACIONALNE MANJINE U GRADU BELOM MANASTIRU, Petefi Šandora 26 , 31300 Beli Manastir</item>
    </derivirana_varijabla>
  </DomainObject.Predmet.ProtuStrankaListFormatedWithAdress>
  <DomainObject.Predmet.ProtuStrankaListFormatedWithAdressOIB>
    <izvorni_sadrzaj>
      <item>VIJEĆE ROMSKE NACIONALNE MANJINE U GRADU BELOM MANASTIRU, OIB 00510908248, Petefi Šandora 26 , 31300 Beli Manastir</item>
    </izvorni_sadrzaj>
    <derivirana_varijabla naziv="DomainObject.Predmet.ProtuStrankaListFormatedWithAdressOIB_1">
      <item>VIJEĆE ROMSKE NACIONALNE MANJINE U GRADU BELOM MANASTIRU, OIB 00510908248, Petefi Šandora 26 , 31300 Beli Manastir</item>
    </derivirana_varijabla>
  </DomainObject.Predmet.ProtuStrankaListFormatedWithAdressOIB>
  <DomainObject.Predmet.ProtuStrankaListNazivFormated>
    <izvorni_sadrzaj>
      <item>VIJEĆE ROMSKE NACIONALNE MANJINE U GRADU BELOM MANASTIRU</item>
    </izvorni_sadrzaj>
    <derivirana_varijabla naziv="DomainObject.Predmet.ProtuStrankaListNazivFormated_1">
      <item>VIJEĆE ROMSKE NACIONALNE MANJINE U GRADU BELOM MANASTIRU</item>
    </derivirana_varijabla>
  </DomainObject.Predmet.ProtuStrankaListNazivFormated>
  <DomainObject.Predmet.ProtuStrankaListNazivFormatedOIB>
    <izvorni_sadrzaj>
      <item>VIJEĆE ROMSKE NACIONALNE MANJINE U GRADU BELOM MANASTIRU, OIB 00510908248</item>
    </izvorni_sadrzaj>
    <derivirana_varijabla naziv="DomainObject.Predmet.ProtuStrankaListNazivFormatedOIB_1">
      <item>VIJEĆE ROMSKE NACIONALNE MANJINE U GRADU BELOM MANASTIRU, OIB 00510908248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VIJEĆE ROMSKE NACIONALNE MANJINE U GRADU BELOM MANASTIRU</izvorni_sadrzaj>
    <derivirana_varijabla naziv="DomainObject.Predmet.ProtustrankaIDrugi_1">VIJEĆE ROMSKE NACIONALNE MANJINE U GRADU BELOM MANASTIRU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VIJEĆE ROMSKE NACIONALNE MANJINE U GRADU BELOM MANASTIRU, OIB 00510908248, Petefi Šandora 26 , 31300 Beli Manastir</izvorni_sadrzaj>
    <derivirana_varijabla naziv="DomainObject.Predmet.ProtustrankaIDrugiAdressOIB_1">VIJEĆE ROMSKE NACIONALNE MANJINE U GRADU BELOM MANASTIRU, OIB 00510908248, Petefi Šandora 26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VIJEĆE ROMSKE NACIONALNE MANJINE U GRADU BELOM MANASTIRU</item>
    </izvorni_sadrzaj>
    <derivirana_varijabla naziv="DomainObject.Predmet.SudioniciListNaziv_1">
      <item>FINA RC OSIJEK</item>
      <item>VIJEĆE ROMSKE NACIONALNE MANJINE U GRADU BELOM MANASTIRU</item>
    </derivirana_varijabla>
  </DomainObject.Predmet.SudioniciListNaziv>
  <DomainObject.Predmet.SudioniciListAdressOIB>
    <izvorni_sadrzaj>
      <item>FINA RC OSIJEK, OIB 85821130368</item>
      <item>VIJEĆE ROMSKE NACIONALNE MANJINE U GRADU BELOM MANASTIRU, OIB 00510908248, Petefi Šandora 26 ,31300 Beli Manastir</item>
    </izvorni_sadrzaj>
    <derivirana_varijabla naziv="DomainObject.Predmet.SudioniciListAdressOIB_1">
      <item>FINA RC OSIJEK, OIB 85821130368</item>
      <item>VIJEĆE ROMSKE NACIONALNE MANJINE U GRADU BELOM MANASTIRU, OIB 00510908248, Petefi Šandora 26 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00510908248</item>
    </izvorni_sadrzaj>
    <derivirana_varijabla naziv="DomainObject.Predmet.SudioniciListNazivOIB_1">
      <item>, OIB 85821130368</item>
      <item>, OIB 00510908248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7A2FA-9A72-4444-8D4C-FA74E84BB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2825</properties:Characters>
  <properties:Lines>94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2017-10-24T11:26:00Z</dcterms:created>
  <dc:creator>Korisnik</dc:creator>
  <cp:lastModifiedBy>Žana Bem</cp:lastModifiedBy>
  <cp:lastPrinted>2017-05-26T07:17:00Z</cp:lastPrinted>
  <dcterms:modified xmlns:xsi="http://www.w3.org/2001/XMLSchema-instance" xsi:type="dcterms:W3CDTF">2017-10-24T11:32:00Z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