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783f" w14:paraId="0a3783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0C43B3">
        <w:t>25</w:t>
      </w:r>
      <w:r w:rsidR="00C572D2">
        <w:t>.</w:t>
      </w:r>
      <w:r w:rsidR="0040117E">
        <w:t xml:space="preserve"> </w:t>
      </w:r>
      <w:r w:rsidR="00FE24B4">
        <w:t>kolovoza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C43B3" w:rsidRPr="000C43B3">
        <w:t>ELEKTRO-ELEKTRONIK PRANJIĆ, d.o.o., Benkovac, Žrtava Domovinskog rata 2 b, OIB: 88504661314</w:t>
      </w:r>
      <w:r w:rsidR="0039437A" w:rsidRPr="0039437A">
        <w:t>,</w:t>
      </w:r>
      <w:r w:rsidR="00EF3F9E">
        <w:t xml:space="preserve"> </w:t>
      </w:r>
      <w:r w:rsidR="000C43B3">
        <w:rPr>
          <w:color w:themeColor="text1" w:val="000000"/>
        </w:rPr>
        <w:t>2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C43B3" w:rsidRPr="000C43B3">
        <w:t>ELEKTRO-ELEKTRONIK PRANJIĆ, d.o.o., Benkovac, Žrtava Domovinskog rata 2 b, OIB: 88504661314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0C43B3">
        <w:rPr>
          <w:color w:themeColor="text1" w:val="000000"/>
        </w:rPr>
        <w:t>2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13</w:t>
      </w:r>
      <w:r w:rsidR="002E2C67" w:rsidRPr="006963FB">
        <w:rPr>
          <w:color w:themeColor="text1" w:val="000000"/>
        </w:rPr>
        <w:t>,</w:t>
      </w:r>
      <w:r w:rsidR="000C43B3">
        <w:rPr>
          <w:color w:themeColor="text1" w:val="000000"/>
        </w:rPr>
        <w:t>15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0C43B3" w:rsidRPr="000C43B3">
        <w:rPr>
          <w:color w:themeColor="text1" w:val="000000"/>
        </w:rPr>
        <w:t>Antun Kovačević iz Zadra, P.D.G. Krambergera 13, OIB: 77489220307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C43B3" w:rsidRPr="000C43B3">
        <w:t>ELEKTRO-ELEKTRONIK PRANJIĆ, d.o.o., Benkovac, Žrtava Domovinskog rata 2 b, OIB: 88504661314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0C43B3">
        <w:t>25</w:t>
      </w:r>
      <w:r w:rsidR="0065063E">
        <w:t xml:space="preserve">. </w:t>
      </w:r>
      <w:r w:rsidR="00FE24B4">
        <w:t>kolovoza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0C43B3">
        <w:rPr>
          <w:color w:themeColor="text1" w:val="000000"/>
        </w:rPr>
        <w:t>23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FE24B4">
        <w:rPr>
          <w:color w:themeColor="text1" w:val="000000"/>
        </w:rPr>
        <w:t>kolovoza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0C43B3">
        <w:rPr>
          <w:color w:themeColor="text1" w:val="000000"/>
        </w:rPr>
        <w:t>37</w:t>
      </w:r>
      <w:r w:rsidR="00D93ED0" w:rsidRPr="00F22AC1">
        <w:rPr>
          <w:color w:themeColor="text1" w:val="000000"/>
        </w:rPr>
        <w:t>.</w:t>
      </w:r>
      <w:r w:rsidR="000C43B3">
        <w:rPr>
          <w:color w:themeColor="text1" w:val="000000"/>
        </w:rPr>
        <w:t>193</w:t>
      </w:r>
      <w:r w:rsidR="00854D5B" w:rsidRPr="00F22AC1">
        <w:rPr>
          <w:color w:themeColor="text1" w:val="000000"/>
        </w:rPr>
        <w:t>,</w:t>
      </w:r>
      <w:r w:rsidR="000C43B3">
        <w:rPr>
          <w:color w:themeColor="text1" w:val="000000"/>
        </w:rPr>
        <w:t>17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FE24B4">
        <w:rPr>
          <w:color w:themeColor="text1" w:val="000000"/>
        </w:rPr>
        <w:t xml:space="preserve">OTP </w:t>
      </w:r>
      <w:r w:rsidR="00ED3D01">
        <w:rPr>
          <w:color w:themeColor="text1" w:val="000000"/>
        </w:rPr>
        <w:t xml:space="preserve"> bank</w:t>
      </w:r>
      <w:r w:rsidR="00FE24B4">
        <w:rPr>
          <w:color w:themeColor="text1" w:val="000000"/>
        </w:rPr>
        <w:t>a Hrvatska</w:t>
      </w:r>
      <w:r w:rsidR="0065063E" w:rsidRPr="00F22AC1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0C43B3">
        <w:rPr>
          <w:color w:themeColor="text1" w:val="000000"/>
        </w:rPr>
        <w:t>5</w:t>
      </w:r>
      <w:r w:rsidR="00131DF8" w:rsidRPr="00F22AC1">
        <w:rPr>
          <w:color w:themeColor="text1" w:val="000000"/>
        </w:rPr>
        <w:t xml:space="preserve">. </w:t>
      </w:r>
      <w:r w:rsidR="00FE24B4">
        <w:rPr>
          <w:color w:themeColor="text1" w:val="000000"/>
        </w:rPr>
        <w:t>rujna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0C43B3">
        <w:rPr>
          <w:color w:themeColor="text1" w:val="000000"/>
        </w:rPr>
        <w:t>2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0C43B3">
        <w:rPr>
          <w:color w:themeColor="text1" w:val="000000"/>
        </w:rPr>
        <w:t>29</w:t>
      </w:r>
      <w:r w:rsidR="00D93ED0" w:rsidRPr="006963FB">
        <w:rPr>
          <w:color w:themeColor="text1" w:val="000000"/>
        </w:rPr>
        <w:t>.</w:t>
      </w:r>
      <w:r w:rsidR="000C43B3">
        <w:rPr>
          <w:color w:themeColor="text1" w:val="000000"/>
        </w:rPr>
        <w:t>702</w:t>
      </w:r>
      <w:r w:rsidR="00D93ED0" w:rsidRPr="006963FB">
        <w:rPr>
          <w:color w:themeColor="text1" w:val="000000"/>
        </w:rPr>
        <w:t>,</w:t>
      </w:r>
      <w:r w:rsidR="000C43B3">
        <w:rPr>
          <w:color w:themeColor="text1" w:val="000000"/>
        </w:rPr>
        <w:t>44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0C43B3">
        <w:rPr>
          <w:color w:themeColor="text1" w:val="000000"/>
        </w:rPr>
        <w:t>190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0C43B3">
        <w:rPr>
          <w:color w:themeColor="text1" w:val="000000"/>
        </w:rPr>
        <w:t>2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lastRenderedPageBreak/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C81F50" w:rsidP="000C43B3" w:rsidR="00C81F50" w:rsidRPr="00240F6B">
      <w:pPr>
        <w:tabs>
          <w:tab w:pos="2375" w:val="left"/>
        </w:tabs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D22986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0C43B3">
      <w:t>376</w:t>
    </w:r>
    <w:r w:rsidR="0025489F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0C43B3">
      <w:t>376</w:t>
    </w:r>
    <w:r w:rsidR="00DD380D">
      <w:t>/1</w:t>
    </w:r>
    <w:r w:rsidR="00D65AF6">
      <w:t>7</w:t>
    </w:r>
    <w:r w:rsidR="00646146">
      <w:t>-</w:t>
    </w:r>
    <w:r w:rsidR="0025489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4EA7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E46C2"/>
    <w:rsid w:val="00CF5D2B"/>
    <w:rsid w:val="00CF7A81"/>
    <w:rsid w:val="00CF7AC9"/>
    <w:rsid w:val="00D10636"/>
    <w:rsid w:val="00D21637"/>
    <w:rsid w:val="00D22986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ELEKTRO-ELEKTRONIK PRANJIĆ, d.o.o. za proizvodnju strojeva i uređaja, trgovinu i usluge</izvorni_sadrzaj>
    <derivirana_varijabla naziv="DomainObject.Predmet.ProtustrankaFormated_1">  ELEKTRO-ELEKTRONIK PRANJIĆ, d.o.o. za proizvodnju strojeva i uređaja, trgovinu i usluge</derivirana_varijabla>
  </DomainObject.Predmet.ProtustrankaFormated>
  <DomainObject.Predmet.ProtustrankaFormatedOIB>
    <izvorni_sadrzaj>  ELEKTRO-ELEKTRONIK PRANJIĆ, d.o.o. za proizvodnju strojeva i uređaja, trgovinu i usluge, OIB 88504661314</izvorni_sadrzaj>
    <derivirana_varijabla naziv="DomainObject.Predmet.ProtustrankaFormatedOIB_1">  ELEKTRO-ELEKTRONIK PRANJIĆ, d.o.o. za proizvodnju strojeva i uređaja, trgovinu i usluge, OIB 88504661314</derivirana_varijabla>
  </DomainObject.Predmet.ProtustrankaFormatedOIB>
  <DomainObject.Predmet.ProtustrankaFormatedWithAdress>
    <izvorni_sadrzaj> ELEKTRO-ELEKTRONIK PRANJIĆ, d.o.o. za proizvodnju strojeva i uređaja, trgovinu i usluge, Žrtava Domovinskog rata 2/b, 23420 Benkovac</izvorni_sadrzaj>
    <derivirana_varijabla naziv="DomainObject.Predmet.ProtustrankaFormatedWithAdress_1"> ELEKTRO-ELEKTRONIK PRANJIĆ, d.o.o. za proizvodnju strojeva i uređaja, trgovinu i usluge, Žrtava Domovinskog rata 2/b, 23420 Benkovac</derivirana_varijabla>
  </DomainObject.Predmet.ProtustrankaFormatedWithAdress>
  <DomainObject.Predmet.ProtustrankaFormatedWithAdressOIB>
    <izvorni_sadrzaj> ELEKTRO-ELEKTRONIK PRANJIĆ, d.o.o. za proizvodnju strojeva i uređaja, trgovinu i usluge, OIB 88504661314, Žrtava Domovinskog rata 2/b, 23420 Benkovac</izvorni_sadrzaj>
    <derivirana_varijabla naziv="DomainObject.Predmet.ProtustrankaFormatedWithAdressOIB_1"> ELEKTRO-ELEKTRONIK PRANJIĆ, d.o.o. za proizvodnju strojeva i uređaja, trgovinu i usluge, OIB 88504661314, Žrtava Domovinskog rata 2/b, 23420 Benkovac</derivirana_varijabla>
  </DomainObject.Predmet.ProtustrankaFormatedWithAdressOIB>
  <DomainObject.Predmet.ProtustrankaWithAdress>
    <izvorni_sadrzaj>ELEKTRO-ELEKTRONIK PRANJIĆ, d.o.o. za proizvodnju strojeva i uređaja, trgovinu i usluge Žrtava Domovinskog rata 2/b, 23420 Benkovac</izvorni_sadrzaj>
    <derivirana_varijabla naziv="DomainObject.Predmet.ProtustrankaWithAdress_1">ELEKTRO-ELEKTRONIK PRANJIĆ, d.o.o. za proizvodnju strojeva i uređaja, trgovinu i usluge Žrtava Domovinskog rata 2/b, 23420 Benkovac</derivirana_varijabla>
  </DomainObject.Predmet.ProtustrankaWithAdress>
  <DomainObject.Predmet.ProtustrankaWithAdressOIB>
    <izvorni_sadrzaj>ELEKTRO-ELEKTRONIK PRANJIĆ, d.o.o. za proizvodnju strojeva i uređaja, trgovinu i usluge, OIB 88504661314, Žrtava Domovinskog rata 2/b, 23420 Benkovac</izvorni_sadrzaj>
    <derivirana_varijabla naziv="DomainObject.Predmet.ProtustrankaWithAdressOIB_1">ELEKTRO-ELEKTRONIK PRANJIĆ, d.o.o. za proizvodnju strojeva i uređaja, trgovinu i usluge, OIB 88504661314, Žrtava Domovinskog rata 2/b, 23420 Benkovac</derivirana_varijabla>
  </DomainObject.Predmet.ProtustrankaWithAdressOIB>
  <DomainObject.Predmet.ProtustrankaNazivFormated>
    <izvorni_sadrzaj>ELEKTRO-ELEKTRONIK PRANJIĆ, d.o.o. za proizvodnju strojeva i uređaja, trgovinu i usluge</izvorni_sadrzaj>
    <derivirana_varijabla naziv="DomainObject.Predmet.ProtustrankaNazivFormated_1">ELEKTRO-ELEKTRONIK PRANJIĆ, d.o.o. za proizvodnju strojeva i uređaja, trgovinu i usluge</derivirana_varijabla>
  </DomainObject.Predmet.ProtustrankaNazivFormated>
  <DomainObject.Predmet.ProtustrankaNazivFormatedOIB>
    <izvorni_sadrzaj>ELEKTRO-ELEKTRONIK PRANJIĆ, d.o.o. za proizvodnju strojeva i uređaja, trgovinu i usluge, OIB 88504661314</izvorni_sadrzaj>
    <derivirana_varijabla naziv="DomainObject.Predmet.ProtustrankaNazivFormatedOIB_1">ELEKTRO-ELEKTRONIK PRANJIĆ, d.o.o. za proizvodnju strojeva i uređaja, trgovinu i usluge, OIB 88504661314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ELEKTRO-ELEKTRONIK PRANJIĆ, d.o.o. za proizvodnju strojeva i uređaja, trgovinu i usluge</item>
    </izvorni_sadrzaj>
    <derivirana_varijabla naziv="DomainObject.Predmet.ProtuStrankaListFormated_1">
      <item>ELEKTRO-ELEKTRONIK PRANJIĆ, d.o.o. za proizvodnju strojeva i uređaja, trgovinu i usluge</item>
    </derivirana_varijabla>
  </DomainObject.Predmet.ProtuStrankaListFormated>
  <DomainObject.Predmet.ProtuStrankaListFormatedOIB>
    <izvorni_sadrzaj>
      <item>ELEKTRO-ELEKTRONIK PRANJIĆ, d.o.o. za proizvodnju strojeva i uređaja, trgovinu i usluge, OIB 88504661314</item>
    </izvorni_sadrzaj>
    <derivirana_varijabla naziv="DomainObject.Predmet.ProtuStrankaListFormatedOIB_1">
      <item>ELEKTRO-ELEKTRONIK PRANJIĆ, d.o.o. za proizvodnju strojeva i uređaja, trgovinu i usluge, OIB 88504661314</item>
    </derivirana_varijabla>
  </DomainObject.Predmet.ProtuStrankaListFormatedOIB>
  <DomainObject.Predmet.ProtuStrankaListFormatedWithAdress>
    <izvorni_sadrzaj>
      <item>ELEKTRO-ELEKTRONIK PRANJIĆ, d.o.o. za proizvodnju strojeva i uređaja, trgovinu i usluge, Žrtava Domovinskog rata 2/b, 23420 Benkovac</item>
    </izvorni_sadrzaj>
    <derivirana_varijabla naziv="DomainObject.Predmet.ProtuStrankaListFormatedWithAdress_1">
      <item>ELEKTRO-ELEKTRONIK PRANJIĆ, d.o.o. za proizvodnju strojeva i uređaja, trgovinu i usluge, Žrtava Domovinskog rata 2/b, 23420 Benkovac</item>
    </derivirana_varijabla>
  </DomainObject.Predmet.ProtuStrankaListFormatedWithAdress>
  <DomainObject.Predmet.ProtuStrankaListFormatedWithAdressOIB>
    <izvorni_sadrzaj>
      <item>ELEKTRO-ELEKTRONIK PRANJIĆ, d.o.o. za proizvodnju strojeva i uređaja, trgovinu i usluge, OIB 88504661314, Žrtava Domovinskog rata 2/b, 23420 Benkovac</item>
    </izvorni_sadrzaj>
    <derivirana_varijabla naziv="DomainObject.Predmet.ProtuStrankaListFormatedWithAdressOIB_1">
      <item>ELEKTRO-ELEKTRONIK PRANJIĆ, d.o.o. za proizvodnju strojeva i uređaja, trgovinu i usluge, OIB 88504661314, Žrtava Domovinskog rata 2/b, 23420 Benkovac</item>
    </derivirana_varijabla>
  </DomainObject.Predmet.ProtuStrankaListFormatedWithAdressOIB>
  <DomainObject.Predmet.ProtuStrankaListNazivFormated>
    <izvorni_sadrzaj>
      <item>ELEKTRO-ELEKTRONIK PRANJIĆ, d.o.o. za proizvodnju strojeva i uređaja, trgovinu i usluge</item>
    </izvorni_sadrzaj>
    <derivirana_varijabla naziv="DomainObject.Predmet.ProtuStrankaListNazivFormated_1">
      <item>ELEKTRO-ELEKTRONIK PRANJIĆ, d.o.o. za proizvodnju strojeva i uređaja, trgovinu i usluge</item>
    </derivirana_varijabla>
  </DomainObject.Predmet.ProtuStrankaListNazivFormated>
  <DomainObject.Predmet.ProtuStrankaListNazivFormatedOIB>
    <izvorni_sadrzaj>
      <item>ELEKTRO-ELEKTRONIK PRANJIĆ, d.o.o. za proizvodnju strojeva i uređaja, trgovinu i usluge, OIB 88504661314</item>
    </izvorni_sadrzaj>
    <derivirana_varijabla naziv="DomainObject.Predmet.ProtuStrankaListNazivFormatedOIB_1">
      <item>ELEKTRO-ELEKTRONIK PRANJIĆ, d.o.o. za proizvodnju strojeva i uređaja, trgovinu i usluge, OIB 88504661314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ELEKTRO-ELEKTRONIK PRANJIĆ, d.o.o. za proizvodnju strojeva i uređaja, trgovinu i usluge</izvorni_sadrzaj>
    <derivirana_varijabla naziv="DomainObject.Predmet.ProtustrankaIDrugi_1">ELEKTRO-ELEKTRONIK PRANJIĆ, d.o.o. za proizvodnju strojeva i uređaja,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ELEKTRO-ELEKTRONIK PRANJIĆ, d.o.o. za proizvodnju strojeva i uređaja, trgovinu i usluge, OIB 88504661314, Žrtava Domovinskog rata 2/b, 23420 Benkovac</izvorni_sadrzaj>
    <derivirana_varijabla naziv="DomainObject.Predmet.ProtustrankaIDrugiAdressOIB_1">ELEKTRO-ELEKTRONIK PRANJIĆ, d.o.o. za proizvodnju strojeva i uređaja, trgovinu i usluge, OIB 88504661314, Žrtava Domovinskog rata 2/b,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ELEKTRO-ELEKTRONIK PRANJIĆ, d.o.o. za proizvodnju strojeva i uređaja, trgovinu i usluge</item>
    </izvorni_sadrzaj>
    <derivirana_varijabla naziv="DomainObject.Predmet.SudioniciListNaziv_1">
      <item>Fina</item>
      <item>ELEKTRO-ELEKTRONIK PRANJIĆ, d.o.o. za proizvodnju strojeva i uređaja, trgovinu i usluge</item>
    </derivirana_varijabla>
  </DomainObject.Predmet.SudioniciListNaziv>
  <DomainObject.Predmet.SudioniciListAdressOIB>
    <izvorni_sadrzaj>
      <item>Fina, OIB 85821130368</item>
      <item>ELEKTRO-ELEKTRONIK PRANJIĆ, d.o.o. za proizvodnju strojeva i uređaja, trgovinu i usluge, OIB 88504661314, Žrtava Domovinskog rata 2/b,23420 Benkovac</item>
    </izvorni_sadrzaj>
    <derivirana_varijabla naziv="DomainObject.Predmet.SudioniciListAdressOIB_1">
      <item>Fina, OIB 85821130368</item>
      <item>ELEKTRO-ELEKTRONIK PRANJIĆ, d.o.o. za proizvodnju strojeva i uređaja, trgovinu i usluge, OIB 88504661314, Žrtava Domovinskog rata 2/b,23420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88504661314</item>
    </izvorni_sadrzaj>
    <derivirana_varijabla naziv="DomainObject.Predmet.SudioniciListNazivOIB_1">
      <item>, OIB 85821130368</item>
      <item>, OIB 88504661314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1156F-7BC7-4868-B99D-D35E4D7DD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1008</properties:Words>
  <properties:Characters>5488</properties:Characters>
  <properties:Lines>166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2017-11-02T12:07:00Z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2017-11-02T12:11:00Z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