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7190" w14:paraId="2f27190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B83A17" w:rsidP="00EF513E" w:rsidR="00EF513E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AVIN d. o. o. PULA, Pula, Omladinska 12, OIB: 76197087660</w:t>
      </w:r>
      <w:r w:rsidR="00DB738E">
        <w:t>,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B83A17">
        <w:rPr>
          <w:szCs w:val="24"/>
          <w:lang w:val="hr-HR"/>
        </w:rPr>
        <w:t>Seljemiru Hodži, Pula, Radićeva 8, OIB: 68168654069</w:t>
      </w:r>
      <w:r w:rsidR="001554B9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0F0A11">
        <w:t>AVIN d. o. o. PULA, Pula, Omladinska 12, OIB: 76197087660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72C47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45354">
        <w:rPr>
          <w:szCs w:val="24"/>
          <w:lang w:val="hr-HR"/>
        </w:rPr>
        <w:t>61</w:t>
      </w:r>
      <w:r w:rsidR="000F0A11">
        <w:rPr>
          <w:szCs w:val="24"/>
          <w:lang w:val="hr-HR"/>
        </w:rPr>
        <w:t>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F45354">
        <w:rPr>
          <w:szCs w:val="24"/>
          <w:lang w:val="hr-HR"/>
        </w:rPr>
        <w:t>61</w:t>
      </w:r>
      <w:r w:rsidR="000F0A11">
        <w:rPr>
          <w:szCs w:val="24"/>
          <w:lang w:val="hr-HR"/>
        </w:rPr>
        <w:t>9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72C47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45354">
        <w:rPr>
          <w:szCs w:val="24"/>
          <w:lang w:val="hr-HR"/>
        </w:rPr>
        <w:t>12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3113C2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CC3DAB" w:rsidRPr="00CC3DAB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621D9E" w:rsidRPr="00E95B75">
          <w:t>Posl.</w:t>
        </w:r>
        <w:r w:rsidR="00621D9E">
          <w:t xml:space="preserve"> </w:t>
        </w:r>
        <w:r w:rsidR="00621D9E" w:rsidRPr="00E95B75">
          <w:t>br</w:t>
        </w:r>
        <w:r w:rsidR="00621D9E">
          <w:t>oj: 4</w:t>
        </w:r>
        <w:r w:rsidR="00621D9E" w:rsidRPr="00E95B75">
          <w:t xml:space="preserve"> St-</w:t>
        </w:r>
        <w:r w:rsidR="00B83A17">
          <w:t>619</w:t>
        </w:r>
        <w:r w:rsidR="00242ED2">
          <w:t>/2016-4</w:t>
        </w:r>
      </w:p>
      <w:p w:rsidRDefault="00CC3DAB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B83A17">
      <w:t>619</w:t>
    </w:r>
    <w:r w:rsidR="00242ED2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35280"/>
    <w:rsid w:val="00061473"/>
    <w:rsid w:val="00065618"/>
    <w:rsid w:val="00082FFC"/>
    <w:rsid w:val="000858FB"/>
    <w:rsid w:val="000A68A4"/>
    <w:rsid w:val="000F0A11"/>
    <w:rsid w:val="000F6671"/>
    <w:rsid w:val="00137C1E"/>
    <w:rsid w:val="001554B9"/>
    <w:rsid w:val="0018536A"/>
    <w:rsid w:val="001865EB"/>
    <w:rsid w:val="00197E57"/>
    <w:rsid w:val="001F6584"/>
    <w:rsid w:val="00231D7B"/>
    <w:rsid w:val="0023655F"/>
    <w:rsid w:val="00242ED2"/>
    <w:rsid w:val="00252C35"/>
    <w:rsid w:val="00265F69"/>
    <w:rsid w:val="0026648B"/>
    <w:rsid w:val="00294218"/>
    <w:rsid w:val="003113C2"/>
    <w:rsid w:val="00366629"/>
    <w:rsid w:val="00367EC0"/>
    <w:rsid w:val="00372FCB"/>
    <w:rsid w:val="003A0A21"/>
    <w:rsid w:val="003B5D91"/>
    <w:rsid w:val="00400D71"/>
    <w:rsid w:val="0048123E"/>
    <w:rsid w:val="004A5210"/>
    <w:rsid w:val="004B5C5A"/>
    <w:rsid w:val="004E3491"/>
    <w:rsid w:val="0051254F"/>
    <w:rsid w:val="00531331"/>
    <w:rsid w:val="005405A1"/>
    <w:rsid w:val="00554328"/>
    <w:rsid w:val="0056129B"/>
    <w:rsid w:val="00621D9E"/>
    <w:rsid w:val="006C75FF"/>
    <w:rsid w:val="006E39F9"/>
    <w:rsid w:val="00714C48"/>
    <w:rsid w:val="00720D23"/>
    <w:rsid w:val="0076234D"/>
    <w:rsid w:val="007925A2"/>
    <w:rsid w:val="00794AB6"/>
    <w:rsid w:val="007A40D3"/>
    <w:rsid w:val="007B1CBA"/>
    <w:rsid w:val="007D564F"/>
    <w:rsid w:val="007E560C"/>
    <w:rsid w:val="008200B4"/>
    <w:rsid w:val="00866EE9"/>
    <w:rsid w:val="00884F70"/>
    <w:rsid w:val="008972F8"/>
    <w:rsid w:val="008D27FC"/>
    <w:rsid w:val="00933D8B"/>
    <w:rsid w:val="009463CE"/>
    <w:rsid w:val="009636AC"/>
    <w:rsid w:val="00985388"/>
    <w:rsid w:val="00994C38"/>
    <w:rsid w:val="009A0545"/>
    <w:rsid w:val="009E328F"/>
    <w:rsid w:val="00A72C47"/>
    <w:rsid w:val="00A90D4E"/>
    <w:rsid w:val="00AE563A"/>
    <w:rsid w:val="00AF5A22"/>
    <w:rsid w:val="00B3134C"/>
    <w:rsid w:val="00B83A17"/>
    <w:rsid w:val="00B85801"/>
    <w:rsid w:val="00BA1EEE"/>
    <w:rsid w:val="00BA34E3"/>
    <w:rsid w:val="00BA57A9"/>
    <w:rsid w:val="00BB7DFF"/>
    <w:rsid w:val="00BC52EF"/>
    <w:rsid w:val="00C12E96"/>
    <w:rsid w:val="00C75827"/>
    <w:rsid w:val="00C867CB"/>
    <w:rsid w:val="00CA0FFC"/>
    <w:rsid w:val="00CA3EE0"/>
    <w:rsid w:val="00CC3DAB"/>
    <w:rsid w:val="00CD249F"/>
    <w:rsid w:val="00D42CB5"/>
    <w:rsid w:val="00D5493E"/>
    <w:rsid w:val="00D54C0C"/>
    <w:rsid w:val="00D6349D"/>
    <w:rsid w:val="00D657AB"/>
    <w:rsid w:val="00DB738E"/>
    <w:rsid w:val="00DC7FAF"/>
    <w:rsid w:val="00DD742E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5354"/>
    <w:rsid w:val="00F466EB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3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D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3DA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3D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3D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3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D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3DA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3D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3D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AVIN d. o. o. PULA</izvorni_sadrzaj>
    <derivirana_varijabla naziv="DomainObject.Predmet.ProtustrankaFormated_1">  AVIN d. o. o. PULA</derivirana_varijabla>
  </DomainObject.Predmet.ProtustrankaFormated>
  <DomainObject.Predmet.ProtustrankaFormatedOIB>
    <izvorni_sadrzaj>  AVIN d. o. o. PULA, OIB 76197087660</izvorni_sadrzaj>
    <derivirana_varijabla naziv="DomainObject.Predmet.ProtustrankaFormatedOIB_1">  AVIN d. o. o. PULA, OIB 76197087660</derivirana_varijabla>
  </DomainObject.Predmet.ProtustrankaFormatedOIB>
  <DomainObject.Predmet.ProtustrankaFormatedWithAdress>
    <izvorni_sadrzaj> AVIN d. o. o. PULA, Omladinska 12, 52100 Pula</izvorni_sadrzaj>
    <derivirana_varijabla naziv="DomainObject.Predmet.ProtustrankaFormatedWithAdress_1"> AVIN d. o. o. PULA, Omladinska 12, 52100 Pula</derivirana_varijabla>
  </DomainObject.Predmet.ProtustrankaFormatedWithAdress>
  <DomainObject.Predmet.ProtustrankaFormatedWithAdressOIB>
    <izvorni_sadrzaj> AVIN d. o. o. PULA, OIB 76197087660, Omladinska 12, 52100 Pula</izvorni_sadrzaj>
    <derivirana_varijabla naziv="DomainObject.Predmet.ProtustrankaFormatedWithAdressOIB_1"> AVIN d. o. o. PULA, OIB 76197087660, Omladinska 12, 52100 Pula</derivirana_varijabla>
  </DomainObject.Predmet.ProtustrankaFormatedWithAdressOIB>
  <DomainObject.Predmet.ProtustrankaWithAdress>
    <izvorni_sadrzaj>AVIN d. o. o. PULA Omladinska 12, 52100 Pula</izvorni_sadrzaj>
    <derivirana_varijabla naziv="DomainObject.Predmet.ProtustrankaWithAdress_1">AVIN d. o. o. PULA Omladinska 12, 52100 Pula</derivirana_varijabla>
  </DomainObject.Predmet.ProtustrankaWithAdress>
  <DomainObject.Predmet.ProtustrankaWithAdressOIB>
    <izvorni_sadrzaj>AVIN d. o. o. PULA, OIB 76197087660, Omladinska 12, 52100 Pula</izvorni_sadrzaj>
    <derivirana_varijabla naziv="DomainObject.Predmet.ProtustrankaWithAdressOIB_1">AVIN d. o. o. PULA, OIB 76197087660, Omladinska 12, 52100 Pula</derivirana_varijabla>
  </DomainObject.Predmet.ProtustrankaWithAdressOIB>
  <DomainObject.Predmet.ProtustrankaNazivFormated>
    <izvorni_sadrzaj>AVIN d. o. o. PULA</izvorni_sadrzaj>
    <derivirana_varijabla naziv="DomainObject.Predmet.ProtustrankaNazivFormated_1">AVIN d. o. o. PULA</derivirana_varijabla>
  </DomainObject.Predmet.ProtustrankaNazivFormated>
  <DomainObject.Predmet.ProtustrankaNazivFormatedOIB>
    <izvorni_sadrzaj>AVIN d. o. o. PULA, OIB 76197087660</izvorni_sadrzaj>
    <derivirana_varijabla naziv="DomainObject.Predmet.ProtustrankaNazivFormatedOIB_1">AVIN d. o. o. PULA, OIB 76197087660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AVIN d. o. o. PULA</item>
    </izvorni_sadrzaj>
    <derivirana_varijabla naziv="DomainObject.Predmet.ProtuStrankaListFormated_1">
      <item>AVIN d. o. o. PULA</item>
    </derivirana_varijabla>
  </DomainObject.Predmet.ProtuStrankaListFormated>
  <DomainObject.Predmet.ProtuStrankaListFormatedOIB>
    <izvorni_sadrzaj>
      <item>AVIN d. o. o. PULA, OIB 76197087660</item>
    </izvorni_sadrzaj>
    <derivirana_varijabla naziv="DomainObject.Predmet.ProtuStrankaListFormatedOIB_1">
      <item>AVIN d. o. o. PULA, OIB 76197087660</item>
    </derivirana_varijabla>
  </DomainObject.Predmet.ProtuStrankaListFormatedOIB>
  <DomainObject.Predmet.ProtuStrankaListFormatedWithAdress>
    <izvorni_sadrzaj>
      <item>AVIN d. o. o. PULA, Omladinska 12, 52100 Pula</item>
    </izvorni_sadrzaj>
    <derivirana_varijabla naziv="DomainObject.Predmet.ProtuStrankaListFormatedWithAdress_1">
      <item>AVIN d. o. o. PULA, Omladinska 12, 52100 Pula</item>
    </derivirana_varijabla>
  </DomainObject.Predmet.ProtuStrankaListFormatedWithAdress>
  <DomainObject.Predmet.ProtuStrankaListFormatedWithAdressOIB>
    <izvorni_sadrzaj>
      <item>AVIN d. o. o. PULA, OIB 76197087660, Omladinska 12, 52100 Pula</item>
    </izvorni_sadrzaj>
    <derivirana_varijabla naziv="DomainObject.Predmet.ProtuStrankaListFormatedWithAdressOIB_1">
      <item>AVIN d. o. o. PULA, OIB 76197087660, Omladinska 12, 52100 Pula</item>
    </derivirana_varijabla>
  </DomainObject.Predmet.ProtuStrankaListFormatedWithAdressOIB>
  <DomainObject.Predmet.ProtuStrankaListNazivFormated>
    <izvorni_sadrzaj>
      <item>AVIN d. o. o. PULA</item>
    </izvorni_sadrzaj>
    <derivirana_varijabla naziv="DomainObject.Predmet.ProtuStrankaListNazivFormated_1">
      <item>AVIN d. o. o. PULA</item>
    </derivirana_varijabla>
  </DomainObject.Predmet.ProtuStrankaListNazivFormated>
  <DomainObject.Predmet.ProtuStrankaListNazivFormatedOIB>
    <izvorni_sadrzaj>
      <item>AVIN d. o. o. PULA, OIB 76197087660</item>
    </izvorni_sadrzaj>
    <derivirana_varijabla naziv="DomainObject.Predmet.ProtuStrankaListNazivFormatedOIB_1">
      <item>AVIN d. o. o. PULA, OIB 76197087660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AVIN d. o. o. PULA</izvorni_sadrzaj>
    <derivirana_varijabla naziv="DomainObject.Predmet.ProtustrankaIDrugi_1">AVIN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AVIN d. o. o. PULA, OIB 76197087660, Omladinska 12, 52100 Pula</izvorni_sadrzaj>
    <derivirana_varijabla naziv="DomainObject.Predmet.ProtustrankaIDrugiAdressOIB_1">AVIN d. o. o. PULA, OIB 76197087660, Omladinska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AVIN d. o. o. PULA</item>
    </izvorni_sadrzaj>
    <derivirana_varijabla naziv="DomainObject.Predmet.SudioniciListNaziv_1">
      <item>FINANCIJSKA AGENCIJA, RC RIJEKA, PODRUŽNICA PULA, PULA</item>
      <item>AVIN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AVIN d. o. o. PULA, OIB 76197087660, Omladinska 12,52100 Pula</item>
    </izvorni_sadrzaj>
    <derivirana_varijabla naziv="DomainObject.Predmet.SudioniciListAdressOIB_1">
      <item>FINANCIJSKA AGENCIJA, RC RIJEKA, PODRUŽNICA PULA, PULA, OIB 85821130368, Ulica grada Vukovara 70,10000 Zagreb</item>
      <item>AVIN d. o. o. PULA, OIB 76197087660, Omladinska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76197087660</item>
    </izvorni_sadrzaj>
    <derivirana_varijabla naziv="DomainObject.Predmet.SudioniciListNazivOIB_1">
      <item>, OIB 85821130368</item>
      <item>, OIB 76197087660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2C1F1A-0326-421C-B002-AA42D3C3E3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5133</properties:Characters>
  <properties:Lines>117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2016-04-12T06:17:00Z</dcterms:created>
  <dc:creator>Jasmina Matika</dc:creator>
  <cp:lastModifiedBy>Sanja Prodan</cp:lastModifiedBy>
  <cp:lastPrinted>2016-04-12T06:19:00Z</cp:lastPrinted>
  <dcterms:modified xmlns:xsi="http://www.w3.org/2001/XMLSchema-instance" xsi:type="dcterms:W3CDTF">2016-04-12T06:19:00Z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