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c106" w14:paraId="62cc106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241F1E" w:rsidRPr="00241F1E">
      <w:pPr>
        <w:rPr>
          <w:sz w:val="24"/>
          <w:szCs w:val="24"/>
        </w:rPr>
      </w:pPr>
    </w:p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B22A1D" w:rsidRPr="00241F1E">
      <w:pPr>
        <w:tabs>
          <w:tab w:pos="3825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C22B6">
        <w:rPr>
          <w:sz w:val="24"/>
          <w:szCs w:val="24"/>
        </w:rPr>
        <w:t>20. St-20</w:t>
      </w:r>
      <w:r w:rsidR="00176443">
        <w:rPr>
          <w:sz w:val="24"/>
          <w:szCs w:val="24"/>
        </w:rPr>
        <w:t>0</w:t>
      </w:r>
      <w:r w:rsidRPr="00241F1E">
        <w:rPr>
          <w:sz w:val="24"/>
          <w:szCs w:val="24"/>
        </w:rPr>
        <w:t>/17</w:t>
      </w:r>
      <w:r w:rsidR="00B22A1D" w:rsidRPr="00241F1E">
        <w:rPr>
          <w:sz w:val="24"/>
          <w:szCs w:val="24"/>
        </w:rPr>
        <w:br w:clear="all" w:type="textWrapping"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DC22B6" w:rsidRPr="00AA2AF5">
        <w:rPr>
          <w:sz w:val="24"/>
          <w:szCs w:val="24"/>
        </w:rPr>
        <w:t>SLASTICE MATKOVIĆ j.d.o.o.</w:t>
      </w:r>
      <w:r w:rsidR="00DC22B6">
        <w:rPr>
          <w:sz w:val="24"/>
          <w:szCs w:val="24"/>
        </w:rPr>
        <w:t xml:space="preserve">, Pustike, Pustike 1, OIB </w:t>
      </w:r>
      <w:r w:rsidR="00DC22B6" w:rsidRPr="00AA2AF5">
        <w:rPr>
          <w:sz w:val="24"/>
          <w:szCs w:val="24"/>
        </w:rPr>
        <w:t>84121375799</w:t>
      </w:r>
      <w:r>
        <w:rPr>
          <w:sz w:val="24"/>
          <w:szCs w:val="24"/>
        </w:rPr>
        <w:t xml:space="preserve">, </w:t>
      </w:r>
      <w:r w:rsidR="002B3D50">
        <w:rPr>
          <w:sz w:val="24"/>
          <w:szCs w:val="24"/>
          <w:lang w:val="pt-BR"/>
        </w:rPr>
        <w:t>dana 3</w:t>
      </w:r>
      <w:r>
        <w:rPr>
          <w:sz w:val="24"/>
          <w:szCs w:val="24"/>
          <w:lang w:val="pt-BR"/>
        </w:rPr>
        <w:t xml:space="preserve">. </w:t>
      </w:r>
      <w:r w:rsidR="002B3D50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DC22B6">
        <w:rPr>
          <w:sz w:val="24"/>
          <w:szCs w:val="24"/>
        </w:rPr>
        <w:t xml:space="preserve">Blaženka </w:t>
      </w:r>
      <w:r w:rsidR="00DC22B6" w:rsidRPr="00AA2AF5">
        <w:rPr>
          <w:sz w:val="24"/>
          <w:szCs w:val="24"/>
        </w:rPr>
        <w:t>Požgajec</w:t>
      </w:r>
      <w:r w:rsidR="00DC22B6">
        <w:rPr>
          <w:sz w:val="24"/>
          <w:szCs w:val="24"/>
        </w:rPr>
        <w:t xml:space="preserve">, Zagreb, </w:t>
      </w:r>
      <w:r w:rsidR="00DC22B6" w:rsidRPr="00AA2AF5">
        <w:rPr>
          <w:sz w:val="24"/>
          <w:szCs w:val="24"/>
        </w:rPr>
        <w:t>Fancevljev Prilaz 1</w:t>
      </w:r>
      <w:r w:rsidR="00DC22B6">
        <w:rPr>
          <w:sz w:val="24"/>
          <w:szCs w:val="24"/>
        </w:rPr>
        <w:t xml:space="preserve">, OIB </w:t>
      </w:r>
      <w:r w:rsidR="00DC22B6" w:rsidRPr="00AA2AF5">
        <w:rPr>
          <w:sz w:val="24"/>
          <w:szCs w:val="24"/>
        </w:rPr>
        <w:t>61884113510</w:t>
      </w:r>
      <w:r>
        <w:rPr>
          <w:sz w:val="24"/>
          <w:szCs w:val="24"/>
        </w:rPr>
        <w:t xml:space="preserve">, dužnika </w:t>
      </w:r>
      <w:r w:rsidR="00DC22B6" w:rsidRPr="00AA2AF5">
        <w:rPr>
          <w:sz w:val="24"/>
          <w:szCs w:val="24"/>
        </w:rPr>
        <w:t>SLASTICE MATKOVIĆ j.d.o.o.</w:t>
      </w:r>
      <w:r w:rsidR="00DC22B6">
        <w:rPr>
          <w:sz w:val="24"/>
          <w:szCs w:val="24"/>
        </w:rPr>
        <w:t xml:space="preserve">, Pustike, Pustike 1, OIB </w:t>
      </w:r>
      <w:r w:rsidR="00DC22B6" w:rsidRPr="00AA2AF5">
        <w:rPr>
          <w:sz w:val="24"/>
          <w:szCs w:val="24"/>
        </w:rPr>
        <w:t>84121375799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DC22B6">
        <w:rPr>
          <w:sz w:val="24"/>
          <w:szCs w:val="24"/>
        </w:rPr>
        <w:t>20017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DC22B6" w:rsidP="00B22A1D" w:rsidR="00DC22B6">
      <w:pPr>
        <w:ind w:hanging="720" w:left="720"/>
        <w:jc w:val="both"/>
        <w:rPr>
          <w:sz w:val="24"/>
          <w:szCs w:val="24"/>
        </w:rPr>
      </w:pPr>
    </w:p>
    <w:p w:rsidRDefault="00DC22B6" w:rsidP="00B22A1D" w:rsidR="00DC22B6">
      <w:pPr>
        <w:ind w:hanging="720" w:left="720"/>
        <w:jc w:val="both"/>
        <w:rPr>
          <w:sz w:val="24"/>
          <w:szCs w:val="24"/>
        </w:rPr>
      </w:pPr>
    </w:p>
    <w:p w:rsidRDefault="00DC22B6" w:rsidP="00B22A1D" w:rsidR="00DC22B6">
      <w:pPr>
        <w:ind w:hanging="720" w:left="720"/>
        <w:jc w:val="both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DC22B6" w:rsidRPr="00AA2AF5">
        <w:rPr>
          <w:sz w:val="24"/>
          <w:szCs w:val="24"/>
        </w:rPr>
        <w:t>SLASTICE MATKOVIĆ j.d.o.o.</w:t>
      </w:r>
      <w:r w:rsidR="00DC22B6">
        <w:rPr>
          <w:sz w:val="24"/>
          <w:szCs w:val="24"/>
        </w:rPr>
        <w:t xml:space="preserve">, Pustike, Pustike 1, OIB </w:t>
      </w:r>
      <w:r w:rsidR="00DC22B6" w:rsidRPr="00AA2AF5">
        <w:rPr>
          <w:sz w:val="24"/>
          <w:szCs w:val="24"/>
        </w:rPr>
        <w:t>84121375799</w:t>
      </w:r>
      <w:r w:rsidR="00DC22B6"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2B3D50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3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690CC0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690CC0" w:rsidP="00690CC0" w:rsidR="00690CC0" w:rsidRPr="00690CC0">
      <w:pPr>
        <w:ind w:left="4248"/>
        <w:rPr>
          <w:sz w:val="24"/>
          <w:szCs w:val="24"/>
        </w:rPr>
      </w:pPr>
      <w:r w:rsidRPr="00690CC0">
        <w:rPr>
          <w:sz w:val="24"/>
          <w:szCs w:val="24"/>
        </w:rPr>
        <w:t>Za točnost otpravka-ovlašteni službenik</w:t>
      </w:r>
    </w:p>
    <w:p w:rsidRDefault="00690CC0" w:rsidP="00690CC0" w:rsidR="00690CC0" w:rsidRPr="00690CC0">
      <w:pPr>
        <w:ind w:left="4248"/>
        <w:rPr>
          <w:sz w:val="24"/>
          <w:szCs w:val="24"/>
        </w:rPr>
      </w:pPr>
      <w:r w:rsidRPr="00690CC0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  <w:r w:rsidR="00536424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CC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690CC0">
          <w:rPr>
            <w:sz w:val="24"/>
          </w:rPr>
          <w:t>200</w:t>
        </w:r>
        <w:r w:rsidR="00241F1E">
          <w:rPr>
            <w:sz w:val="24"/>
          </w:rPr>
          <w:t>/17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76443"/>
    <w:rsid w:val="001D3EFB"/>
    <w:rsid w:val="001F1E00"/>
    <w:rsid w:val="00241F1E"/>
    <w:rsid w:val="00261016"/>
    <w:rsid w:val="00291D81"/>
    <w:rsid w:val="002B3D50"/>
    <w:rsid w:val="002B4A0D"/>
    <w:rsid w:val="003D3A4F"/>
    <w:rsid w:val="004A0D92"/>
    <w:rsid w:val="00530E0B"/>
    <w:rsid w:val="00536424"/>
    <w:rsid w:val="00560B92"/>
    <w:rsid w:val="005A5021"/>
    <w:rsid w:val="005A5C4B"/>
    <w:rsid w:val="005B428B"/>
    <w:rsid w:val="005B48AF"/>
    <w:rsid w:val="006674EC"/>
    <w:rsid w:val="0068723F"/>
    <w:rsid w:val="00690CC0"/>
    <w:rsid w:val="00692233"/>
    <w:rsid w:val="006E1AB0"/>
    <w:rsid w:val="006F7D2B"/>
    <w:rsid w:val="00741EE5"/>
    <w:rsid w:val="007A68C6"/>
    <w:rsid w:val="009359B9"/>
    <w:rsid w:val="009D5BC2"/>
    <w:rsid w:val="00B22A1D"/>
    <w:rsid w:val="00B47615"/>
    <w:rsid w:val="00CA23B1"/>
    <w:rsid w:val="00CA40BA"/>
    <w:rsid w:val="00DC22B6"/>
    <w:rsid w:val="00DF5459"/>
    <w:rsid w:val="00E70719"/>
    <w:rsid w:val="00EE22A2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CC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CC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SLASTICE MATKOVIĆ j.d.o.o. zastupanog po punomoćniku Blaženka Požgajec</izvorni_sadrzaj>
    <derivirana_varijabla naziv="DomainObject.Predmet.ProtustrankaFormated_1">  SLASTICE MATKOVIĆ j.d.o.o. zastupanog po punomoćniku Blaženka Požgajec</derivirana_varijabla>
  </DomainObject.Predmet.ProtustrankaFormated>
  <DomainObject.Predmet.ProtustrankaFormatedOIB>
    <izvorni_sadrzaj>  SLASTICE MATKOVIĆ j.d.o.o., OIB 84121375799 zastupanog po punomoćniku Blaženka Požgajec</izvorni_sadrzaj>
    <derivirana_varijabla naziv="DomainObject.Predmet.ProtustrankaFormatedOIB_1">  SLASTICE MATKOVIĆ j.d.o.o., OIB 84121375799 zastupanog po punomoćniku Blaženka Požgajec</derivirana_varijabla>
  </DomainObject.Predmet.ProtustrankaFormatedOIB>
  <DomainObject.Predmet.ProtustrankaFormatedWithAdress>
    <izvorni_sadrzaj> SLASTICE MATKOVIĆ j.d.o.o., Pustike 1, 10413 Pustike zastupanog po punomoćniku Blaženka Požgajec</izvorni_sadrzaj>
    <derivirana_varijabla naziv="DomainObject.Predmet.ProtustrankaFormatedWithAdress_1"> SLASTICE MATKOVIĆ j.d.o.o., Pustike 1, 10413 Pustike zastupanog po punomoćniku Blaženka Požgajec</derivirana_varijabla>
  </DomainObject.Predmet.ProtustrankaFormatedWithAdress>
  <DomainObject.Predmet.ProtustrankaFormatedWithAdressOIB>
    <izvorni_sadrzaj> SLASTICE MATKOVIĆ j.d.o.o., OIB 84121375799, Pustike 1, 10413 Pustike zastupanog po punomoćniku Blaženka Požgajec</izvorni_sadrzaj>
    <derivirana_varijabla naziv="DomainObject.Predmet.ProtustrankaFormatedWithAdressOIB_1"> SLASTICE MATKOVIĆ j.d.o.o., OIB 84121375799, Pustike 1, 10413 Pustike zastupanog po punomoćniku Blaženka Požgajec</derivirana_varijabla>
  </DomainObject.Predmet.ProtustrankaFormatedWithAdressOIB>
  <DomainObject.Predmet.ProtustrankaWithAdress>
    <izvorni_sadrzaj>SLASTICE MATKOVIĆ j.d.o.o. Pustike 1, 10413 Pustike</izvorni_sadrzaj>
    <derivirana_varijabla naziv="DomainObject.Predmet.ProtustrankaWithAdress_1">SLASTICE MATKOVIĆ j.d.o.o. Pustike 1, 10413 Pustike</derivirana_varijabla>
  </DomainObject.Predmet.ProtustrankaWithAdress>
  <DomainObject.Predmet.ProtustrankaWithAdressOIB>
    <izvorni_sadrzaj>SLASTICE MATKOVIĆ j.d.o.o., OIB 84121375799, Pustike 1, 10413 Pustike</izvorni_sadrzaj>
    <derivirana_varijabla naziv="DomainObject.Predmet.ProtustrankaWithAdressOIB_1">SLASTICE MATKOVIĆ j.d.o.o., OIB 84121375799, Pustike 1, 10413 Pustike</derivirana_varijabla>
  </DomainObject.Predmet.ProtustrankaWithAdressOIB>
  <DomainObject.Predmet.ProtustrankaNazivFormated>
    <izvorni_sadrzaj>SLASTICE MATKOVIĆ j.d.o.o.</izvorni_sadrzaj>
    <derivirana_varijabla naziv="DomainObject.Predmet.ProtustrankaNazivFormated_1">SLASTICE MATKOVIĆ j.d.o.o.</derivirana_varijabla>
  </DomainObject.Predmet.ProtustrankaNazivFormated>
  <DomainObject.Predmet.ProtustrankaNazivFormatedOIB>
    <izvorni_sadrzaj>SLASTICE MATKOVIĆ j.d.o.o., OIB 84121375799</izvorni_sadrzaj>
    <derivirana_varijabla naziv="DomainObject.Predmet.ProtustrankaNazivFormatedOIB_1">SLASTICE MATKOVIĆ j.d.o.o., OIB 84121375799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SLASTICE MATKOVIĆ j.d.o.o. zastupanog po punomoćniku Blaženka Požgajec</item>
    </izvorni_sadrzaj>
    <derivirana_varijabla naziv="DomainObject.Predmet.ProtuStrankaListFormated_1">
      <item>SLASTICE MATKOVIĆ j.d.o.o. zastupanog po punomoćniku Blaženka Požgajec</item>
    </derivirana_varijabla>
  </DomainObject.Predmet.ProtuStrankaListFormated>
  <DomainObject.Predmet.ProtuStrankaListFormatedOIB>
    <izvorni_sadrzaj>
      <item>SLASTICE MATKOVIĆ j.d.o.o., OIB 84121375799 zastupanog po punomoćniku Blaženka Požgajec</item>
    </izvorni_sadrzaj>
    <derivirana_varijabla naziv="DomainObject.Predmet.ProtuStrankaListFormatedOIB_1">
      <item>SLASTICE MATKOVIĆ j.d.o.o., OIB 84121375799 zastupanog po punomoćniku Blaženka Požgajec</item>
    </derivirana_varijabla>
  </DomainObject.Predmet.ProtuStrankaListFormatedOIB>
  <DomainObject.Predmet.ProtuStrankaListFormatedWithAdress>
    <izvorni_sadrzaj>
      <item>SLASTICE MATKOVIĆ j.d.o.o., Pustike 1, 10413 Pustike zastupanog po punomoćniku Blaženka Požgajec</item>
    </izvorni_sadrzaj>
    <derivirana_varijabla naziv="DomainObject.Predmet.ProtuStrankaListFormatedWithAdress_1">
      <item>SLASTICE MATKOVIĆ j.d.o.o., Pustike 1, 10413 Pustike zastupanog po punomoćniku Blaženka Požgajec</item>
    </derivirana_varijabla>
  </DomainObject.Predmet.ProtuStrankaListFormatedWithAdress>
  <DomainObject.Predmet.ProtuStrankaListFormatedWithAdressOIB>
    <izvorni_sadrzaj>
      <item>SLASTICE MATKOVIĆ j.d.o.o., OIB 84121375799, Pustike 1, 10413 Pustike zastupanog po punomoćniku Blaženka Požgajec</item>
    </izvorni_sadrzaj>
    <derivirana_varijabla naziv="DomainObject.Predmet.ProtuStrankaListFormatedWithAdressOIB_1">
      <item>SLASTICE MATKOVIĆ j.d.o.o., OIB 84121375799, Pustike 1, 10413 Pustike zastupanog po punomoćniku Blaženka Požgajec</item>
    </derivirana_varijabla>
  </DomainObject.Predmet.ProtuStrankaListFormatedWithAdressOIB>
  <DomainObject.Predmet.ProtuStrankaListNazivFormated>
    <izvorni_sadrzaj>
      <item>SLASTICE MATKOVIĆ j.d.o.o.</item>
    </izvorni_sadrzaj>
    <derivirana_varijabla naziv="DomainObject.Predmet.ProtuStrankaListNazivFormated_1">
      <item>SLASTICE MATKOVIĆ j.d.o.o.</item>
    </derivirana_varijabla>
  </DomainObject.Predmet.ProtuStrankaListNazivFormated>
  <DomainObject.Predmet.ProtuStrankaListNazivFormatedOIB>
    <izvorni_sadrzaj>
      <item>SLASTICE MATKOVIĆ j.d.o.o., OIB 84121375799</item>
    </izvorni_sadrzaj>
    <derivirana_varijabla naziv="DomainObject.Predmet.ProtuStrankaListNazivFormatedOIB_1">
      <item>SLASTICE MATKOVIĆ j.d.o.o., OIB 84121375799</item>
    </derivirana_varijabla>
  </DomainObject.Predmet.ProtuStrankaListNazivFormatedOIB>
  <DomainObject.Predmet.OstaliListFormated>
    <izvorni_sadrzaj>
      <item>Blaženka Požgajec punomoćnik sudionika u postupku SLASTICE MATKOVIĆ j.d.o.o.</item>
    </izvorni_sadrzaj>
    <derivirana_varijabla naziv="DomainObject.Predmet.OstaliListFormated_1">
      <item>Blaženka Požgajec punomoćnik sudionika u postupku SLASTICE MATKOVIĆ j.d.o.o.</item>
    </derivirana_varijabla>
  </DomainObject.Predmet.OstaliListFormated>
  <DomainObject.Predmet.OstaliListFormatedOIB>
    <izvorni_sadrzaj>
      <item>Blaženka Požgajec, OIB 61884113510 punomoćnik sudionika u postupku SLASTICE MATKOVIĆ j.d.o.o.</item>
    </izvorni_sadrzaj>
    <derivirana_varijabla naziv="DomainObject.Predmet.OstaliListFormatedOIB_1">
      <item>Blaženka Požgajec, OIB 61884113510 punomoćnik sudionika u postupku SLASTICE MATKOVIĆ j.d.o.o.</item>
    </derivirana_varijabla>
  </DomainObject.Predmet.OstaliListFormatedOIB>
  <DomainObject.Predmet.OstaliListFormatedWithAdress>
    <izvorni_sadrzaj>
      <item>Blaženka Požgajec, Fancevljev Prilaz 1, 10000 Zagreb punomoćnik sudionika u postupku SLASTICE MATKOVIĆ j.d.o.o.</item>
    </izvorni_sadrzaj>
    <derivirana_varijabla naziv="DomainObject.Predmet.OstaliListFormatedWithAdress_1">
      <item>Blaženka Požgajec, Fancevljev Prilaz 1, 10000 Zagreb punomoćnik sudionika u postupku SLASTICE MATKOVIĆ j.d.o.o.</item>
    </derivirana_varijabla>
  </DomainObject.Predmet.OstaliListFormatedWithAdress>
  <DomainObject.Predmet.OstaliListFormatedWithAdressOIB>
    <izvorni_sadrzaj>
      <item>Blaženka Požgajec, OIB 61884113510, Fancevljev Prilaz 1, 10000 Zagreb punomoćnik sudionika u postupku SLASTICE MATKOVIĆ j.d.o.o.</item>
    </izvorni_sadrzaj>
    <derivirana_varijabla naziv="DomainObject.Predmet.OstaliListFormatedWithAdressOIB_1">
      <item>Blaženka Požgajec, OIB 61884113510, Fancevljev Prilaz 1, 10000 Zagreb punomoćnik sudionika u postupku SLASTICE MATKOVIĆ j.d.o.o.</item>
    </derivirana_varijabla>
  </DomainObject.Predmet.OstaliListFormatedWithAdressOIB>
  <DomainObject.Predmet.OstaliListNazivFormated>
    <izvorni_sadrzaj>
      <item>Blaženka Požgajec</item>
    </izvorni_sadrzaj>
    <derivirana_varijabla naziv="DomainObject.Predmet.OstaliListNazivFormated_1">
      <item>Blaženka Požgajec</item>
    </derivirana_varijabla>
  </DomainObject.Predmet.OstaliListNazivFormated>
  <DomainObject.Predmet.OstaliListNazivFormatedOIB>
    <izvorni_sadrzaj>
      <item>Blaženka Požgajec, OIB 61884113510</item>
    </izvorni_sadrzaj>
    <derivirana_varijabla naziv="DomainObject.Predmet.OstaliListNazivFormatedOIB_1">
      <item>Blaženka Požgajec, OIB 61884113510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SLASTICE MATKOVIĆ j.d.o.o.</izvorni_sadrzaj>
    <derivirana_varijabla naziv="DomainObject.Predmet.ProtustrankaIDrugi_1">SLASTICE MATKOVIĆ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SLASTICE MATKOVIĆ j.d.o.o., OIB 84121375799, Pustike 1, 10413 Pustike</izvorni_sadrzaj>
    <derivirana_varijabla naziv="DomainObject.Predmet.ProtustrankaIDrugiAdressOIB_1">SLASTICE MATKOVIĆ j.d.o.o., OIB 84121375799, Pustike 1, 10413 Pustike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SLASTICE MATKOVIĆ j.d.o.o.</item>
      <item>FINA Regionalni centar Zagreb</item>
      <item>Blaženka Požgajec</item>
    </izvorni_sadrzaj>
    <derivirana_varijabla naziv="DomainObject.Predmet.SudioniciListNaziv_1">
      <item>SLASTICE MATKOVIĆ j.d.o.o.</item>
      <item>FINA Regionalni centar Zagreb</item>
      <item>Blaženka Požgajec</item>
    </derivirana_varijabla>
  </DomainObject.Predmet.SudioniciListNaziv>
  <DomainObject.Predmet.SudioniciListAdressOIB>
    <izvorni_sadrzaj>
      <item>SLASTICE MATKOVIĆ j.d.o.o., OIB 84121375799, Pustike 1,10413 Pustike</item>
      <item>FINA Regionalni centar Zagreb, OIB 85821130368, Trg svibanjskih žrtava 1995. 1,10000 Zagreb</item>
      <item>Blaženka Požgajec, OIB 61884113510, Fancevljev Prilaz 1,10000 Zagreb</item>
    </izvorni_sadrzaj>
    <derivirana_varijabla naziv="DomainObject.Predmet.SudioniciListAdressOIB_1">
      <item>SLASTICE MATKOVIĆ j.d.o.o., OIB 84121375799, Pustike 1,10413 Pustike</item>
      <item>FINA Regionalni centar Zagreb, OIB 85821130368, Trg svibanjskih žrtava 1995. 1,10000 Zagreb</item>
      <item>Blaženka Požgajec, OIB 61884113510, Fancevljev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84121375799</item>
      <item>, OIB 85821130368</item>
      <item>, OIB 61884113510</item>
    </izvorni_sadrzaj>
    <derivirana_varijabla naziv="DomainObject.Predmet.SudioniciListNazivOIB_1">
      <item>, OIB 84121375799</item>
      <item>, OIB 85821130368</item>
      <item>, OIB 61884113510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3306</properties:Characters>
  <properties:Lines>91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2018-04-03T12:57:00Z</dcterms:created>
  <dc:creator>Monika Grbac</dc:creator>
  <cp:lastModifiedBy>Monika Grbac</cp:lastModifiedBy>
  <cp:lastPrinted>2018-04-03T12:59:00Z</cp:lastPrinted>
  <dcterms:modified xmlns:xsi="http://www.w3.org/2001/XMLSchema-instance" xsi:type="dcterms:W3CDTF">2018-04-03T13:00:00Z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(st-200-17 SLASTICE.docx)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