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181a" w14:paraId="8de181a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840955" w:rsidRP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NOGOMETNI KLUB LETOV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ANIĆ , Letovanić bb, Letovanić</w:t>
      </w:r>
      <w:r w:rsidR="00840955" w:rsidRP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01217498783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840955" w:rsidRP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NOGOMETNI KLUB LETOVANIĆ , Letovanić bb, Letovanić, OIB: 01217498783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840955" w:rsidRP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Berislav Maksimović, Varaždin, Hraščica, Braće Radić 1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57300759557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840955" w:rsidRP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NOGOMETNI KLUB LETOVANIĆ , Letovanić bb, Letovanić, OIB: 01217498783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3E1C88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B1FF0" w:rsidP="00B43934" w:rsidR="004B1F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840955" w:rsidRPr="00840955">
        <w:rPr>
          <w:rFonts w:cs="Times New Roman" w:eastAsia="Times New Roman" w:hAnsi="Times New Roman" w:ascii="Times New Roman"/>
          <w:sz w:val="24"/>
          <w:szCs w:val="20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840955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5233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A636E"/>
    <w:rsid w:val="001C039E"/>
    <w:rsid w:val="00296AC5"/>
    <w:rsid w:val="003E1C88"/>
    <w:rsid w:val="00422CE0"/>
    <w:rsid w:val="00433DB2"/>
    <w:rsid w:val="004B1FF0"/>
    <w:rsid w:val="006A1B1E"/>
    <w:rsid w:val="006F65CC"/>
    <w:rsid w:val="00703BA7"/>
    <w:rsid w:val="00832CFF"/>
    <w:rsid w:val="00840955"/>
    <w:rsid w:val="008D00E8"/>
    <w:rsid w:val="008E3D6D"/>
    <w:rsid w:val="00903C6A"/>
    <w:rsid w:val="009861EC"/>
    <w:rsid w:val="0099143D"/>
    <w:rsid w:val="009A2345"/>
    <w:rsid w:val="00B0050B"/>
    <w:rsid w:val="00B43934"/>
    <w:rsid w:val="00B73EE9"/>
    <w:rsid w:val="00C274D6"/>
    <w:rsid w:val="00CB311E"/>
    <w:rsid w:val="00D617D2"/>
    <w:rsid w:val="00D72DA0"/>
    <w:rsid w:val="00ED3960"/>
    <w:rsid w:val="00EE254E"/>
    <w:rsid w:val="00F30741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61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7D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17D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17D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17D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61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7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17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17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17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5233</izvorni_sadrzaj>
    <derivirana_varijabla naziv="DomainObject.Predmet.Broj_1">5233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St-5233/2015</izvorni_sadrzaj>
    <derivirana_varijabla naziv="DomainObject.Predmet.OznakaBroj_1">St-5233/2015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 zakonske zastupnike nisu pronađeni
OIB-i</izvorni_sadrzaj>
    <derivirana_varijabla naziv="DomainObject.Predmet.PrimjedbaSuca_1">Za zakonske zastupnike nisu pronađeni
OIB-i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KUPA LETOVANIĆ</izvorni_sadrzaj>
    <derivirana_varijabla naziv="DomainObject.Predmet.ProtustrankaFormated_1">  NOGOMETNI KLUB KUPA LETOVANIĆ</derivirana_varijabla>
  </DomainObject.Predmet.ProtustrankaFormated>
  <DomainObject.Predmet.ProtustrankaFormatedOIB>
    <izvorni_sadrzaj>  NOGOMETNI KLUB KUPA LETOVANIĆ, OIB 01217498783</izvorni_sadrzaj>
    <derivirana_varijabla naziv="DomainObject.Predmet.ProtustrankaFormatedOIB_1">  NOGOMETNI KLUB KUPA LETOVANIĆ, OIB 01217498783</derivirana_varijabla>
  </DomainObject.Predmet.ProtustrankaFormatedOIB>
  <DomainObject.Predmet.ProtustrankaFormatedWithAdress>
    <izvorni_sadrzaj> NOGOMETNI KLUB KUPA LETOVANIĆ, Letovanić bb, 44273 Letovanić</izvorni_sadrzaj>
    <derivirana_varijabla naziv="DomainObject.Predmet.ProtustrankaFormatedWithAdress_1"> NOGOMETNI KLUB KUPA LETOVANIĆ, Letovanić bb, 44273 Letovanić</derivirana_varijabla>
  </DomainObject.Predmet.ProtustrankaFormatedWithAdress>
  <DomainObject.Predmet.ProtustrankaFormatedWithAdressOIB>
    <izvorni_sadrzaj> NOGOMETNI KLUB KUPA LETOVANIĆ, OIB 01217498783, Letovanić bb, 44273 Letovanić</izvorni_sadrzaj>
    <derivirana_varijabla naziv="DomainObject.Predmet.ProtustrankaFormatedWithAdressOIB_1"> NOGOMETNI KLUB KUPA LETOVANIĆ, OIB 01217498783, Letovanić bb, 44273 Letovanić</derivirana_varijabla>
  </DomainObject.Predmet.ProtustrankaFormatedWithAdressOIB>
  <DomainObject.Predmet.ProtustrankaWithAdress>
    <izvorni_sadrzaj>NOGOMETNI KLUB KUPA LETOVANIĆ Letovanić bb, 44273 Letovanić</izvorni_sadrzaj>
    <derivirana_varijabla naziv="DomainObject.Predmet.ProtustrankaWithAdress_1">NOGOMETNI KLUB KUPA LETOVANIĆ Letovanić bb, 44273 Letovanić</derivirana_varijabla>
  </DomainObject.Predmet.ProtustrankaWithAdress>
  <DomainObject.Predmet.ProtustrankaWithAdressOIB>
    <izvorni_sadrzaj>NOGOMETNI KLUB KUPA LETOVANIĆ, OIB 01217498783, Letovanić bb, 44273 Letovanić</izvorni_sadrzaj>
    <derivirana_varijabla naziv="DomainObject.Predmet.ProtustrankaWithAdressOIB_1">NOGOMETNI KLUB KUPA LETOVANIĆ, OIB 01217498783, Letovanić bb, 44273 Letovanić</derivirana_varijabla>
  </DomainObject.Predmet.ProtustrankaWithAdressOIB>
  <DomainObject.Predmet.ProtustrankaNazivFormated>
    <izvorni_sadrzaj>NOGOMETNI KLUB KUPA LETOVANIĆ</izvorni_sadrzaj>
    <derivirana_varijabla naziv="DomainObject.Predmet.ProtustrankaNazivFormated_1">NOGOMETNI KLUB KUPA LETOVANIĆ</derivirana_varijabla>
  </DomainObject.Predmet.ProtustrankaNazivFormated>
  <DomainObject.Predmet.ProtustrankaNazivFormatedOIB>
    <izvorni_sadrzaj>NOGOMETNI KLUB KUPA LETOVANIĆ, OIB 01217498783</izvorni_sadrzaj>
    <derivirana_varijabla naziv="DomainObject.Predmet.ProtustrankaNazivFormatedOIB_1">NOGOMETNI KLUB KUPA LETOVANIĆ, OIB 01217498783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KUPA LETOVANIĆ</item>
    </izvorni_sadrzaj>
    <derivirana_varijabla naziv="DomainObject.Predmet.ProtuStrankaListFormated_1">
      <item>NOGOMETNI KLUB KUPA LETOVANIĆ</item>
    </derivirana_varijabla>
  </DomainObject.Predmet.ProtuStrankaListFormated>
  <DomainObject.Predmet.ProtuStrankaListFormatedOIB>
    <izvorni_sadrzaj>
      <item>NOGOMETNI KLUB KUPA LETOVANIĆ, OIB 01217498783</item>
    </izvorni_sadrzaj>
    <derivirana_varijabla naziv="DomainObject.Predmet.ProtuStrankaListFormatedOIB_1">
      <item>NOGOMETNI KLUB KUPA LETOVANIĆ, OIB 01217498783</item>
    </derivirana_varijabla>
  </DomainObject.Predmet.ProtuStrankaListFormatedOIB>
  <DomainObject.Predmet.ProtuStrankaListFormatedWithAdress>
    <izvorni_sadrzaj>
      <item>NOGOMETNI KLUB KUPA LETOVANIĆ, Letovanić bb, 44273 Letovanić</item>
    </izvorni_sadrzaj>
    <derivirana_varijabla naziv="DomainObject.Predmet.ProtuStrankaListFormatedWithAdress_1">
      <item>NOGOMETNI KLUB KUPA LETOVANIĆ, Letovanić bb, 44273 Letovanić</item>
    </derivirana_varijabla>
  </DomainObject.Predmet.ProtuStrankaListFormatedWithAdress>
  <DomainObject.Predmet.ProtuStrankaListFormatedWithAdressOIB>
    <izvorni_sadrzaj>
      <item>NOGOMETNI KLUB KUPA LETOVANIĆ, OIB 01217498783, Letovanić bb, 44273 Letovanić</item>
    </izvorni_sadrzaj>
    <derivirana_varijabla naziv="DomainObject.Predmet.ProtuStrankaListFormatedWithAdressOIB_1">
      <item>NOGOMETNI KLUB KUPA LETOVANIĆ, OIB 01217498783, Letovanić bb, 44273 Letovanić</item>
    </derivirana_varijabla>
  </DomainObject.Predmet.ProtuStrankaListFormatedWithAdressOIB>
  <DomainObject.Predmet.ProtuStrankaListNazivFormated>
    <izvorni_sadrzaj>
      <item>NOGOMETNI KLUB KUPA LETOVANIĆ</item>
    </izvorni_sadrzaj>
    <derivirana_varijabla naziv="DomainObject.Predmet.ProtuStrankaListNazivFormated_1">
      <item>NOGOMETNI KLUB KUPA LETOVANIĆ</item>
    </derivirana_varijabla>
  </DomainObject.Predmet.ProtuStrankaListNazivFormated>
  <DomainObject.Predmet.ProtuStrankaListNazivFormatedOIB>
    <izvorni_sadrzaj>
      <item>NOGOMETNI KLUB KUPA LETOVANIĆ, OIB 01217498783</item>
    </izvorni_sadrzaj>
    <derivirana_varijabla naziv="DomainObject.Predmet.ProtuStrankaListNazivFormatedOIB_1">
      <item>NOGOMETNI KLUB KUPA LETOVANIĆ, OIB 01217498783</item>
    </derivirana_varijabla>
  </DomainObject.Predmet.ProtuStrankaListNazivFormatedOIB>
  <DomainObject.Predmet.OstaliListFormated>
    <izvorni_sadrzaj>
      <item>SENAD PETROVIĆ (Kod NK LETOVANIĆ)</item>
      <item>VEDRAN MATEŽA (Kod NK LETOVANIĆ)</item>
    </izvorni_sadrzaj>
    <derivirana_varijabla naziv="DomainObject.Predmet.OstaliListFormated_1">
      <item>SENAD PETROVIĆ (Kod NK LETOVANIĆ)</item>
      <item>VEDRAN MATEŽA (Kod NK LETOVANIĆ)</item>
    </derivirana_varijabla>
  </DomainObject.Predmet.OstaliListFormated>
  <DomainObject.Predmet.OstaliListFormatedOIB>
    <izvorni_sadrzaj>
      <item>SENAD PETROVIĆ (Kod NK LETOVANIĆ)</item>
      <item>VEDRAN MATEŽA (Kod NK LETOVANIĆ)</item>
    </izvorni_sadrzaj>
    <derivirana_varijabla naziv="DomainObject.Predmet.OstaliListFormatedOIB_1">
      <item>SENAD PETROVIĆ (Kod NK LETOVANIĆ)</item>
      <item>VEDRAN MATEŽA (Kod NK LETOVANIĆ)</item>
    </derivirana_varijabla>
  </DomainObject.Predmet.OstaliListFormatedOIB>
  <DomainObject.Predmet.OstaliListFormatedWithAdress>
    <izvorni_sadrzaj>
      <item>SENAD PETROVIĆ (Kod NK LETOVANIĆ), Letovanić bb, 44273 Letovanić</item>
      <item>VEDRAN MATEŽA (Kod NK LETOVANIĆ), Letovanić bb, 44273 Letovanić</item>
    </izvorni_sadrzaj>
    <derivirana_varijabla naziv="DomainObject.Predmet.OstaliListFormatedWithAdress_1">
      <item>SENAD PETROVIĆ (Kod NK LETOVANIĆ), Letovanić bb, 44273 Letovanić</item>
      <item>VEDRAN MATEŽA (Kod NK LETOVANIĆ), Letovanić bb, 44273 Letovanić</item>
    </derivirana_varijabla>
  </DomainObject.Predmet.OstaliListFormatedWithAdress>
  <DomainObject.Predmet.OstaliListFormatedWithAdressOIB>
    <izvorni_sadrzaj>
      <item>SENAD PETROVIĆ (Kod NK LETOVANIĆ), Letovanić bb, 44273 Letovanić</item>
      <item>VEDRAN MATEŽA (Kod NK LETOVANIĆ), Letovanić bb, 44273 Letovanić</item>
    </izvorni_sadrzaj>
    <derivirana_varijabla naziv="DomainObject.Predmet.OstaliListFormatedWithAdressOIB_1">
      <item>SENAD PETROVIĆ (Kod NK LETOVANIĆ), Letovanić bb, 44273 Letovanić</item>
      <item>VEDRAN MATEŽA (Kod NK LETOVANIĆ), Letovanić bb, 44273 Letovanić</item>
    </derivirana_varijabla>
  </DomainObject.Predmet.OstaliListFormatedWithAdressOIB>
  <DomainObject.Predmet.OstaliListNazivFormated>
    <izvorni_sadrzaj>
      <item>SENAD PETROVIĆ (Kod NK LETOVANIĆ)</item>
      <item>VEDRAN MATEŽA (Kod NK LETOVANIĆ)</item>
    </izvorni_sadrzaj>
    <derivirana_varijabla naziv="DomainObject.Predmet.OstaliListNazivFormated_1">
      <item>SENAD PETROVIĆ (Kod NK LETOVANIĆ)</item>
      <item>VEDRAN MATEŽA (Kod NK LETOVANIĆ)</item>
    </derivirana_varijabla>
  </DomainObject.Predmet.OstaliListNazivFormated>
  <DomainObject.Predmet.OstaliListNazivFormatedOIB>
    <izvorni_sadrzaj>
      <item>SENAD PETROVIĆ (Kod NK LETOVANIĆ)</item>
      <item>VEDRAN MATEŽA (Kod NK LETOVANIĆ)</item>
    </izvorni_sadrzaj>
    <derivirana_varijabla naziv="DomainObject.Predmet.OstaliListNazivFormatedOIB_1">
      <item>SENAD PETROVIĆ (Kod NK LETOVANIĆ)</item>
      <item>VEDRAN MATEŽA (Kod NK LETOVANIĆ)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KUPA LETOVANIĆ</izvorni_sadrzaj>
    <derivirana_varijabla naziv="DomainObject.Predmet.ProtustrankaIDrugi_1">NOGOMETNI KLUB KUPA LETOVANIĆ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NOGOMETNI KLUB KUPA LETOVANIĆ, OIB 01217498783, Letovanić bb, 44273 Letovanić</izvorni_sadrzaj>
    <derivirana_varijabla naziv="DomainObject.Predmet.ProtustrankaIDrugiAdressOIB_1">NOGOMETNI KLUB KUPA LETOVANIĆ, OIB 01217498783, Letovanić bb, 44273 Letovanić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KUPA LETOVANIĆ</item>
      <item>SENAD PETROVIĆ (Kod NK LETOVANIĆ)</item>
      <item>VEDRAN MATEŽA (Kod NK LETOVANIĆ)</item>
    </izvorni_sadrzaj>
    <derivirana_varijabla naziv="DomainObject.Predmet.SudioniciListNaziv_1">
      <item>FINA Regionalni centar Zagreb</item>
      <item>NOGOMETNI KLUB KUPA LETOVANIĆ</item>
      <item>SENAD PETROVIĆ (Kod NK LETOVANIĆ)</item>
      <item>VEDRAN MATEŽA (Kod NK LETOVANIĆ)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NOGOMETNI KLUB KUPA LETOVANIĆ, OIB 01217498783, Letovanić bb,44273 Letovanić</item>
      <item>SENAD PETROVIĆ (Kod NK LETOVANIĆ), Letovanić bb,44273 Letovanić</item>
      <item>VEDRAN MATEŽA (Kod NK LETOVANIĆ), Letovanić bb,44273 Letovanić</item>
    </izvorni_sadrzaj>
    <derivirana_varijabla naziv="DomainObject.Predmet.SudioniciListAdressOIB_1">
      <item>FINA Regionalni centar Zagreb, OIB 85821130368, Trg svibanjskih žrtava 1995. Br. 1,10000 Zagreb</item>
      <item>NOGOMETNI KLUB KUPA LETOVANIĆ, OIB 01217498783, Letovanić bb,44273 Letovanić</item>
      <item>SENAD PETROVIĆ (Kod NK LETOVANIĆ), Letovanić bb,44273 Letovanić</item>
      <item>VEDRAN MATEŽA (Kod NK LETOVANIĆ), Letovanić bb,44273 Letovanić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01217498783</item>
      <item>, OIB null</item>
      <item>, OIB null</item>
    </izvorni_sadrzaj>
    <derivirana_varijabla naziv="DomainObject.Predmet.SudioniciListNazivOIB_1">
      <item>, OIB 85821130368</item>
      <item>, OIB 01217498783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2609</properties:Characters>
  <properties:Lines>93</properties:Lines>
  <properties:Paragraphs>33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2016-05-02T07:34:00Z</cp:lastPrinted>
  <dcterms:modified xmlns:xsi="http://www.w3.org/2001/XMLSchema-instance" xsi:type="dcterms:W3CDTF">2016-05-02T07:34:00Z</dcterms:modified>
  <cp:revision>28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