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2fe72" w14:paraId="702fe72" w:rsidRDefault="00386E2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86E2C" w:rsidP="00386E2C" w:rsidR="00AE649C">
      <w:pPr>
        <w:pStyle w:val="NormaleSPIS"/>
        <w:spacing w:after="0"/>
      </w:pPr>
      <w:r>
        <w:t xml:space="preserve">         Republika Hrvatska</w:t>
      </w:r>
    </w:p>
    <w:p w:rsidRDefault="00386E2C" w:rsidP="00386E2C" w:rsidR="00386E2C">
      <w:pPr>
        <w:pStyle w:val="NormaleSPIS"/>
        <w:spacing w:after="0"/>
      </w:pPr>
      <w:r>
        <w:t xml:space="preserve">     Trgovački sud u Bjelovaru</w:t>
      </w:r>
    </w:p>
    <w:p w:rsidRDefault="00386E2C" w:rsidP="00386E2C" w:rsidR="00386E2C">
      <w:pPr>
        <w:pStyle w:val="NormaleSPIS"/>
      </w:pPr>
      <w:r>
        <w:t>Bjelovar, Šetalište dr.I.Lebovića 42.</w:t>
      </w:r>
    </w:p>
    <w:p w:rsidRDefault="00386E2C" w:rsidP="00386E2C" w:rsidR="00386E2C">
      <w:pPr>
        <w:pStyle w:val="NormaleSPIS"/>
        <w:jc w:val="right"/>
      </w:pPr>
      <w:r>
        <w:t>Poslovni broj:7 St-246/2017-27</w:t>
      </w:r>
    </w:p>
    <w:p w:rsidRDefault="00386E2C" w:rsidP="00386E2C" w:rsidR="00386E2C" w:rsidRPr="00386E2C">
      <w:pPr>
        <w:pStyle w:val="Naslov1"/>
        <w:jc w:val="center"/>
        <w:rPr>
          <w:b w:val="false"/>
          <w:sz w:val="24"/>
          <w:szCs w:val="24"/>
        </w:rPr>
      </w:pPr>
      <w:r w:rsidRPr="00386E2C">
        <w:rPr>
          <w:b w:val="false"/>
          <w:sz w:val="24"/>
          <w:szCs w:val="24"/>
        </w:rPr>
        <w:t>R E P U B L I K A   H R V A T S K A</w:t>
      </w:r>
    </w:p>
    <w:p w:rsidRDefault="00386E2C" w:rsidP="00386E2C" w:rsidR="00386E2C">
      <w:pPr>
        <w:jc w:val="center"/>
      </w:pPr>
      <w:r>
        <w:t>R J E Š E N J E</w:t>
      </w:r>
    </w:p>
    <w:p w:rsidRDefault="00386E2C" w:rsidP="00386E2C" w:rsidR="00386E2C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predmetu nad trgovačkim društvom TIM-GRADNJA d.o.o. za graditeljstvo, trgovinu i usluge u stečaju iz Zagreba, Ulica Lanište 15/B, MBS 080510195, OIB 94579910350, 17. siječnja 2018. </w:t>
      </w:r>
    </w:p>
    <w:p w:rsidRDefault="00386E2C" w:rsidP="00386E2C" w:rsidR="00386E2C">
      <w:pPr>
        <w:jc w:val="center"/>
      </w:pPr>
    </w:p>
    <w:p w:rsidRDefault="00386E2C" w:rsidP="00386E2C" w:rsidR="00386E2C">
      <w:pPr>
        <w:jc w:val="center"/>
      </w:pPr>
      <w:r>
        <w:t>r i j e š i o   j e</w:t>
      </w:r>
    </w:p>
    <w:p w:rsidRDefault="00386E2C" w:rsidP="00386E2C" w:rsidR="00386E2C">
      <w:pPr>
        <w:jc w:val="both"/>
        <w:rPr>
          <w:rFonts w:hAnsi="Arial" w:ascii="Arial"/>
        </w:rPr>
      </w:pPr>
      <w:r>
        <w:rPr>
          <w:b/>
        </w:rPr>
        <w:tab/>
      </w:r>
      <w:r>
        <w:t xml:space="preserve">Određuje se nagrada privremenom stečajnom upravitelju Branku Valentić iz Virovitice, Ferde Rusana 100, OIB 85378232573 u </w:t>
      </w:r>
      <w:proofErr w:type="spellStart"/>
      <w:r>
        <w:t>brutto</w:t>
      </w:r>
      <w:proofErr w:type="spellEnd"/>
      <w:r>
        <w:t xml:space="preserve"> iznosu od 20.000,00 kuna, te mu se odobrava isplata nakon pravomoćnosti ovog rješenja sa dužnikovog računa.</w:t>
      </w:r>
    </w:p>
    <w:p w:rsidRDefault="00386E2C" w:rsidP="00386E2C" w:rsidR="00386E2C">
      <w:pPr>
        <w:jc w:val="center"/>
      </w:pPr>
    </w:p>
    <w:p w:rsidRDefault="00386E2C" w:rsidP="00386E2C" w:rsidR="00386E2C">
      <w:pPr>
        <w:jc w:val="center"/>
        <w:rPr>
          <w:rFonts w:hAnsi="Arial" w:ascii="Arial"/>
          <w:b/>
        </w:rPr>
      </w:pPr>
      <w:r>
        <w:t>Obrazloženje</w:t>
      </w:r>
    </w:p>
    <w:p w:rsidRDefault="00386E2C" w:rsidP="00386E2C" w:rsidR="00386E2C">
      <w:pPr>
        <w:jc w:val="both"/>
      </w:pPr>
      <w:r>
        <w:rPr>
          <w:rFonts w:hAnsi="Arial" w:ascii="Arial"/>
        </w:rPr>
        <w:tab/>
      </w:r>
      <w:r>
        <w:t>Privremeni stečajni upravitelj Branko Valentić podnio je ovom sudu dana 06. prosinca 2017. godine izvješće o poslovanju dužnika s mišljenjem o postojanju razloga za otvaranje stečajnog postupka nad dužnikom, te mogu li se imovinom dužnika pokriti troškovi stečajnog postupka nad dužnikom.</w:t>
      </w:r>
    </w:p>
    <w:p w:rsidRDefault="00386E2C" w:rsidP="00386E2C" w:rsidR="00386E2C">
      <w:pPr>
        <w:jc w:val="both"/>
        <w:rPr>
          <w:rFonts w:hAnsi="Arial" w:ascii="Arial"/>
        </w:rPr>
      </w:pPr>
      <w:r>
        <w:tab/>
        <w:t>Dana 19. prosinca 2017. godine privremeni stečajni upravitelj, pisanim podneskom zatražio je da mu se odobri i isplati nagrada za obavljanje dužnosti privremenog stečajnog upravitelja u prethodnom postupku, nad dužnikom TIM-GRADNJA d.o.o..</w:t>
      </w:r>
    </w:p>
    <w:p w:rsidRDefault="00386E2C" w:rsidP="00386E2C" w:rsidR="00386E2C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t>Stečajni sudac razmotrio je zahtjev sada stečajnog upravitelja, obzirom da je otvoren stečaj nad istim dužnikom, te je uzimajući u obzir obujam i složenost poslova koje je on obavio u prethodnom postupku kao privremeni stečajni upravitelj, taj zahtjev ocijenio osnovanim u visini od 20.000,00 kuna bruto. Zbog toga je temeljem čl.119.st.6.Stečajnog zakona u svezi čl.94.Stečajnog zakona i temeljem čl.4.Uredbe o kriterijima i načinu obračuna plaćanja nagrade stečajnim upraviteljima  (Narodne novine  broj 71/15, dalje SZ-a) riješio kao u izreci ovog rješenja</w:t>
      </w:r>
      <w:r>
        <w:rPr>
          <w:rFonts w:hAnsi="Arial" w:ascii="Arial"/>
        </w:rPr>
        <w:t>.</w:t>
      </w:r>
    </w:p>
    <w:p w:rsidRDefault="00386E2C" w:rsidP="00386E2C" w:rsidR="00386E2C">
      <w:pPr>
        <w:jc w:val="both"/>
      </w:pPr>
      <w:r>
        <w:rPr>
          <w:rFonts w:hAnsi="Arial" w:ascii="Arial"/>
        </w:rPr>
        <w:tab/>
      </w:r>
      <w:r>
        <w:t xml:space="preserve">Isplata nagrade i naknade troškova privremenog stečajnog upravitelja u iznosu određenom u izreci ovog rješenja izvršit će se na teret stečajne mase, jer je otvoren stečajni postupak. Ova nagrada privremenom stečajnom upravitelju ne uračunava se u obračun nagrade stečajnom upravitelju sukladno čl.4. i čl.5. Uredbe o kriterijima i načinu obračuna i </w:t>
      </w:r>
    </w:p>
    <w:p w:rsidRDefault="00386E2C" w:rsidP="00386E2C" w:rsidR="00386E2C">
      <w:pPr>
        <w:jc w:val="center"/>
      </w:pPr>
      <w:r>
        <w:lastRenderedPageBreak/>
        <w:t>2</w:t>
      </w:r>
    </w:p>
    <w:p w:rsidRDefault="00386E2C" w:rsidP="00386E2C" w:rsidR="00386E2C">
      <w:pPr>
        <w:jc w:val="right"/>
      </w:pPr>
      <w:r>
        <w:t>Poslovni broj:7 St-246/2017-27</w:t>
      </w:r>
      <w:bookmarkStart w:name="_GoBack" w:id="0"/>
      <w:bookmarkEnd w:id="0"/>
    </w:p>
    <w:p w:rsidRDefault="00386E2C" w:rsidP="00386E2C" w:rsidR="00386E2C">
      <w:pPr>
        <w:jc w:val="both"/>
      </w:pPr>
      <w:r>
        <w:t>plaćanja nagrade stečajnim upraviteljima (Narodne novine broj 105/15), zbog čega je odlučeno kao u izreci ovog rješenja</w:t>
      </w:r>
      <w:r>
        <w:rPr>
          <w:rFonts w:hAnsi="Arial" w:ascii="Arial"/>
        </w:rPr>
        <w:t xml:space="preserve">. </w:t>
      </w:r>
    </w:p>
    <w:p w:rsidRDefault="00386E2C" w:rsidP="00386E2C" w:rsidR="00386E2C">
      <w:pPr>
        <w:ind w:firstLine="720"/>
        <w:jc w:val="center"/>
      </w:pPr>
      <w:r>
        <w:t>U Bjelovaru 17. siječnja 2018.</w:t>
      </w:r>
    </w:p>
    <w:p w:rsidRDefault="00386E2C" w:rsidP="00386E2C" w:rsidR="00386E2C">
      <w:pPr>
        <w:spacing w:after="0"/>
        <w:ind w:firstLine="720"/>
        <w:jc w:val="both"/>
      </w:pPr>
      <w:r>
        <w:t xml:space="preserve">                                                                                                  SUDAC</w:t>
      </w:r>
    </w:p>
    <w:p w:rsidRDefault="00386E2C" w:rsidP="00386E2C" w:rsidR="00386E2C">
      <w:pPr>
        <w:ind w:firstLine="720"/>
        <w:jc w:val="both"/>
      </w:pPr>
      <w:r>
        <w:t xml:space="preserve">                                                                                    TOMISLAV MRAZOVIĆ,v.r.</w:t>
      </w:r>
    </w:p>
    <w:p w:rsidRDefault="00386E2C" w:rsidP="00386E2C" w:rsidR="00386E2C">
      <w:pPr>
        <w:spacing w:after="0"/>
        <w:ind w:firstLine="720"/>
        <w:jc w:val="both"/>
      </w:pPr>
      <w:r>
        <w:t xml:space="preserve">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386E2C" w:rsidP="00386E2C" w:rsidR="00386E2C">
      <w:pPr>
        <w:ind w:firstLine="720"/>
        <w:jc w:val="both"/>
      </w:pPr>
      <w:r>
        <w:t xml:space="preserve">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386E2C" w:rsidP="00386E2C" w:rsidR="00386E2C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386E2C" w:rsidP="00386E2C" w:rsidR="00386E2C">
      <w:pPr>
        <w:spacing w:after="0"/>
        <w:ind w:hanging="1985" w:left="1985"/>
        <w:jc w:val="both"/>
      </w:pPr>
      <w:r>
        <w:t xml:space="preserve">PRAVNA POUKA: Protiv ovog rješenja dopuštena je žalba u roku od 8 dana, od dana objave </w:t>
      </w:r>
    </w:p>
    <w:p w:rsidRDefault="00386E2C" w:rsidP="00386E2C" w:rsidR="00386E2C">
      <w:pPr>
        <w:spacing w:after="0"/>
        <w:ind w:hanging="1985" w:left="1985"/>
        <w:jc w:val="both"/>
      </w:pPr>
      <w:r>
        <w:t>ovog</w:t>
      </w:r>
      <w:r>
        <w:t xml:space="preserve"> </w:t>
      </w:r>
      <w:r>
        <w:t xml:space="preserve">rješenja na e-oglasnoj ploči Trgovačkog suda u Bjelovaru. Dostava se smatra </w:t>
      </w:r>
    </w:p>
    <w:p w:rsidRDefault="00386E2C" w:rsidP="00386E2C" w:rsidR="00386E2C">
      <w:pPr>
        <w:spacing w:after="0"/>
        <w:ind w:hanging="1985" w:left="1985"/>
        <w:jc w:val="both"/>
      </w:pPr>
      <w:r>
        <w:t>obavljenom istekom</w:t>
      </w:r>
      <w:r>
        <w:t xml:space="preserve"> </w:t>
      </w:r>
      <w:r>
        <w:t>8 dana, od dana objave ovog rješenja na e-oglasnoj ploči suda</w:t>
      </w:r>
    </w:p>
    <w:p w:rsidRDefault="00386E2C" w:rsidP="00386E2C" w:rsidR="00386E2C">
      <w:pPr>
        <w:spacing w:after="0"/>
        <w:ind w:hanging="1985" w:left="1985"/>
        <w:jc w:val="both"/>
      </w:pPr>
      <w:r>
        <w:t xml:space="preserve"> (čl.12.st.1.SZ-a).</w:t>
      </w:r>
      <w:r>
        <w:rPr>
          <w:rFonts w:hAnsi="Arial" w:ascii="Arial"/>
        </w:rPr>
        <w:t xml:space="preserve"> </w:t>
      </w:r>
      <w:r>
        <w:t xml:space="preserve">Žalba se podnosi Visokom trgovačkom sudu Republike Hrvatske, a putem </w:t>
      </w:r>
    </w:p>
    <w:p w:rsidRDefault="00386E2C" w:rsidP="00386E2C" w:rsidR="00386E2C">
      <w:pPr>
        <w:spacing w:after="0"/>
        <w:ind w:hanging="1985" w:left="1985"/>
        <w:jc w:val="both"/>
      </w:pPr>
      <w:r>
        <w:t>ovog suda u 3 primjerka.</w:t>
      </w:r>
    </w:p>
    <w:p w:rsidRDefault="00386E2C" w:rsidP="00386E2C" w:rsidR="00386E2C">
      <w:pPr>
        <w:jc w:val="both"/>
      </w:pPr>
    </w:p>
    <w:p w:rsidRDefault="00386E2C" w:rsidP="00386E2C" w:rsidR="00386E2C">
      <w:pPr>
        <w:jc w:val="both"/>
      </w:pPr>
    </w:p>
    <w:p w:rsidRDefault="00386E2C" w:rsidP="00386E2C" w:rsidR="00386E2C">
      <w:pPr>
        <w:jc w:val="both"/>
      </w:pPr>
    </w:p>
    <w:p w:rsidRDefault="00386E2C" w:rsidP="00386E2C" w:rsidR="00386E2C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6E2C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534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St-246/2017-27</izvorni_sadrzaj>
    <derivirana_varijabla naziv="DomainObject.Oznaka_1">St-246/2017-27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</izvorni_sadrzaj>
    <derivirana_varijabla naziv="DomainObject.Predmet.ProtustrankaFormated_1">  TIM-GRADNJA d.o.o.</derivirana_varijabla>
  </DomainObject.Predmet.ProtustrankaFormated>
  <DomainObject.Predmet.ProtustrankaFormatedOIB>
    <izvorni_sadrzaj>  TIM-GRADNJA d.o.o., OIB 94579910350</izvorni_sadrzaj>
    <derivirana_varijabla naziv="DomainObject.Predmet.ProtustrankaFormatedOIB_1">  TIM-GRADNJA d.o.o., OIB 94579910350</derivirana_varijabla>
  </DomainObject.Predmet.ProtustrankaFormatedOIB>
  <DomainObject.Predmet.ProtustrankaFormatedWithAdress>
    <izvorni_sadrzaj> TIM-GRADNJA d.o.o., Ulica Lanište 15/B, 10000 Zagreb</izvorni_sadrzaj>
    <derivirana_varijabla naziv="DomainObject.Predmet.ProtustrankaFormatedWithAdress_1"> TIM-GRADNJA d.o.o., Ulica Lanište 15/B, 10000 Zagreb</derivirana_varijabla>
  </DomainObject.Predmet.ProtustrankaFormatedWithAdress>
  <DomainObject.Predmet.ProtustrankaFormatedWithAdressOIB>
    <izvorni_sadrzaj> TIM-GRADNJA d.o.o., OIB 94579910350, Ulica Lanište 15/B, 10000 Zagreb</izvorni_sadrzaj>
    <derivirana_varijabla naziv="DomainObject.Predmet.ProtustrankaFormatedWithAdressOIB_1"> TIM-GRADNJA d.o.o., OIB 94579910350, Ulica Lanište 15/B, 10000 Zagreb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</item>
    </izvorni_sadrzaj>
    <derivirana_varijabla naziv="DomainObject.Predmet.ProtuStrankaListFormated_1">
      <item>TIM-GRADNJA d.o.o.</item>
    </derivirana_varijabla>
  </DomainObject.Predmet.ProtuStrankaListFormated>
  <DomainObject.Predmet.ProtuStrankaListFormatedOIB>
    <izvorni_sadrzaj>
      <item>TIM-GRADNJA d.o.o., OIB 94579910350</item>
    </izvorni_sadrzaj>
    <derivirana_varijabla naziv="DomainObject.Predmet.ProtuStrankaListFormatedOIB_1">
      <item>TIM-GRADNJA d.o.o., OIB 94579910350</item>
    </derivirana_varijabla>
  </DomainObject.Predmet.ProtuStrankaListFormatedOIB>
  <DomainObject.Predmet.ProtuStrankaListFormatedWithAdress>
    <izvorni_sadrzaj>
      <item>TIM-GRADNJA d.o.o., Ulica Lanište 15/B, 10000 Zagreb</item>
    </izvorni_sadrzaj>
    <derivirana_varijabla naziv="DomainObject.Predmet.ProtuStrankaListFormatedWithAdress_1">
      <item>TIM-GRADNJA d.o.o., Ulica Lanište 15/B, 10000 Zagreb</item>
    </derivirana_varijabla>
  </DomainObject.Predmet.ProtuStrankaListFormatedWithAdress>
  <DomainObject.Predmet.ProtuStrankaListFormatedWithAdressOIB>
    <izvorni_sadrzaj>
      <item>TIM-GRADNJA d.o.o., OIB 94579910350, Ulica Lanište 15/B, 10000 Zagreb</item>
    </izvorni_sadrzaj>
    <derivirana_varijabla naziv="DomainObject.Predmet.ProtuStrankaListFormatedWithAdressOIB_1">
      <item>TIM-GRADNJA d.o.o., OIB 94579910350, Ulica Lanište 15/B, 10000 Zagreb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</izvorni_sadrzaj>
    <derivirana_varijabla naziv="DomainObject.Predmet.OstaliListFormated_1">
      <item>Marko Hečimović</item>
      <item>REMENAR &amp; REMENAR odvjetničko društvo, j.t.d.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</izvorni_sadrzaj>
    <derivirana_varijabla naziv="DomainObject.Predmet.OstaliListFormatedOIB_1">
      <item>Marko Hečimović, OIB 42228956622</item>
      <item>REMENAR &amp; REMENAR odvjetničko društvo, j.t.d., OIB 67646601751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</derivirana_varijabla>
  </DomainObject.Predmet.OstaliListFormatedWithAdressOIB>
  <DomainObject.Predmet.OstaliListNazivFormated>
    <izvorni_sadrzaj>
      <item>Marko Hečimović</item>
      <item>REMENAR &amp; REMENAR odvjetničko društvo, j.t.d.</item>
    </izvorni_sadrzaj>
    <derivirana_varijabla naziv="DomainObject.Predmet.OstaliListNazivFormated_1">
      <item>Marko Hečimović</item>
      <item>REMENAR &amp; REMENAR odvjetničko društvo, j.t.d.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</izvorni_sadrzaj>
    <derivirana_varijabla naziv="DomainObject.Predmet.OstaliListNazivFormatedOIB_1">
      <item>Marko Hečimović, OIB 42228956622</item>
      <item>REMENAR &amp; REMENAR odvjetničko društvo, j.t.d., OIB 67646601751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>St-246/2017-27</izvorni_sadrzaj>
    <derivirana_varijabla naziv="DomainObject.PoslovniBrojDokumenta_1">St-246/2017-27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5AC117-0F2C-4947-BD3E-715C19F6C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2335</properties:Characters>
  <properties:Lines>54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2018-01-17T10:03:00Z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St-246/2017-27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