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cace" w14:paraId="91acac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F950A0">
        <w:t xml:space="preserve">UDRUGA UZNAJMLJIVAČA PRIVATNOG SMJEŠTAJA GRADA HVARA, </w:t>
      </w:r>
      <w:proofErr w:type="spellStart"/>
      <w:r w:rsidR="00F950A0">
        <w:t>Dolac</w:t>
      </w:r>
      <w:proofErr w:type="spellEnd"/>
      <w:r w:rsidR="00F950A0">
        <w:t xml:space="preserve"> 0 bb, </w:t>
      </w:r>
      <w:proofErr w:type="spellStart"/>
      <w:r w:rsidR="00F950A0">
        <w:t>Hvar</w:t>
      </w:r>
      <w:proofErr w:type="spellEnd"/>
      <w:r w:rsidR="00F950A0">
        <w:t>, OIB: 44620834278</w:t>
      </w:r>
      <w:r>
        <w:rPr>
          <w:lang w:val="hr-HR"/>
        </w:rPr>
        <w:t xml:space="preserve">, dana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F950A0">
        <w:t xml:space="preserve">UDRUGA UZNAJMLJIVAČA PRIVATNOG SMJEŠTAJA GRADA HVARA, </w:t>
      </w:r>
      <w:proofErr w:type="spellStart"/>
      <w:r w:rsidR="00F950A0">
        <w:t>Dolac</w:t>
      </w:r>
      <w:proofErr w:type="spellEnd"/>
      <w:r w:rsidR="00F950A0">
        <w:t xml:space="preserve"> 0 bb, </w:t>
      </w:r>
      <w:proofErr w:type="spellStart"/>
      <w:r w:rsidR="00F950A0">
        <w:t>Hvar</w:t>
      </w:r>
      <w:proofErr w:type="spellEnd"/>
      <w:r w:rsidR="00F950A0">
        <w:t xml:space="preserve">, OIB: 44620834278 </w:t>
      </w:r>
      <w:r>
        <w:rPr>
          <w:lang w:val="hr-HR"/>
        </w:rPr>
        <w:t xml:space="preserve">na dan </w:t>
      </w:r>
      <w:r w:rsidR="00F950A0">
        <w:rPr>
          <w:lang w:val="hr-HR"/>
        </w:rPr>
        <w:t>07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F950A0">
        <w:rPr>
          <w:lang w:val="hr-HR"/>
        </w:rPr>
        <w:t>3.503,98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05DD8">
        <w:rPr>
          <w:lang w:val="hr-HR"/>
        </w:rPr>
        <w:t>24.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F950A0" w:rsidP="00B157B2" w:rsidR="00F950A0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950A0" w:rsidRPr="00F950A0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01FC2" w:rsidR="00473132">
    <w:pPr>
      <w:pStyle w:val="Zaglavlje"/>
      <w:jc w:val="center"/>
    </w:pPr>
  </w:p>
  <w:p w:rsidRDefault="00501FC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F950A0">
      <w:t>156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501FC2"/>
    <w:rsid w:val="005A61D0"/>
    <w:rsid w:val="00684A08"/>
    <w:rsid w:val="00693AB7"/>
    <w:rsid w:val="00705DD8"/>
    <w:rsid w:val="0071519E"/>
    <w:rsid w:val="007F7A84"/>
    <w:rsid w:val="00814EDB"/>
    <w:rsid w:val="00815142"/>
    <w:rsid w:val="00853B3E"/>
    <w:rsid w:val="008D2D97"/>
    <w:rsid w:val="009771F7"/>
    <w:rsid w:val="00981D37"/>
    <w:rsid w:val="00A51DE9"/>
    <w:rsid w:val="00B12DB9"/>
    <w:rsid w:val="00B157B2"/>
    <w:rsid w:val="00B7506F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1F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F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F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F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F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01F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F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F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F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F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2015.</izvorni_sadrzaj>
    <derivirana_varijabla naziv="DomainObject.Predmet.DatumOsnivanja_1">15.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St-156/2015</izvorni_sadrzaj>
    <derivirana_varijabla naziv="DomainObject.Predmet.OznakaBroj_1">St-156/2015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UZNAJMLJIVAČA PRIVATNOG SMJEŠTAJA GRADA HVARA</izvorni_sadrzaj>
    <derivirana_varijabla naziv="DomainObject.Predmet.ProtustrankaFormated_1">  UDRUGA UZNAJMLJIVAČA PRIVATNOG SMJEŠTAJA GRADA HVARA</derivirana_varijabla>
  </DomainObject.Predmet.ProtustrankaFormated>
  <DomainObject.Predmet.ProtustrankaFormatedOIB>
    <izvorni_sadrzaj>  UDRUGA UZNAJMLJIVAČA PRIVATNOG SMJEŠTAJA GRADA HVARA, OIB 44620834278</izvorni_sadrzaj>
    <derivirana_varijabla naziv="DomainObject.Predmet.ProtustrankaFormatedOIB_1">  UDRUGA UZNAJMLJIVAČA PRIVATNOG SMJEŠTAJA GRADA HVARA, OIB 44620834278</derivirana_varijabla>
  </DomainObject.Predmet.ProtustrankaFormatedOIB>
  <DomainObject.Predmet.ProtustrankaFormatedWithAdress>
    <izvorni_sadrzaj> UDRUGA UZNAJMLJIVAČA PRIVATNOG SMJEŠTAJA GRADA HVARA, Dolac 0, 21450 Hvar</izvorni_sadrzaj>
    <derivirana_varijabla naziv="DomainObject.Predmet.ProtustrankaFormatedWithAdress_1"> UDRUGA UZNAJMLJIVAČA PRIVATNOG SMJEŠTAJA GRADA HVARA, Dolac 0, 21450 Hvar</derivirana_varijabla>
  </DomainObject.Predmet.ProtustrankaFormatedWithAdress>
  <DomainObject.Predmet.ProtustrankaFormatedWithAdressOIB>
    <izvorni_sadrzaj> UDRUGA UZNAJMLJIVAČA PRIVATNOG SMJEŠTAJA GRADA HVARA, OIB 44620834278, Dolac 0, 21450 Hvar</izvorni_sadrzaj>
    <derivirana_varijabla naziv="DomainObject.Predmet.ProtustrankaFormatedWithAdressOIB_1"> UDRUGA UZNAJMLJIVAČA PRIVATNOG SMJEŠTAJA GRADA HVARA, OIB 44620834278, Dolac 0, 21450 Hvar</derivirana_varijabla>
  </DomainObject.Predmet.ProtustrankaFormatedWithAdressOIB>
  <DomainObject.Predmet.ProtustrankaWithAdress>
    <izvorni_sadrzaj>UDRUGA UZNAJMLJIVAČA PRIVATNOG SMJEŠTAJA GRADA HVARA Dolac 0, 21450 Hvar</izvorni_sadrzaj>
    <derivirana_varijabla naziv="DomainObject.Predmet.ProtustrankaWithAdress_1">UDRUGA UZNAJMLJIVAČA PRIVATNOG SMJEŠTAJA GRADA HVARA Dolac 0, 21450 Hvar</derivirana_varijabla>
  </DomainObject.Predmet.ProtustrankaWithAdress>
  <DomainObject.Predmet.ProtustrankaWithAdressOIB>
    <izvorni_sadrzaj>UDRUGA UZNAJMLJIVAČA PRIVATNOG SMJEŠTAJA GRADA HVARA, OIB 44620834278, Dolac 0, 21450 Hvar</izvorni_sadrzaj>
    <derivirana_varijabla naziv="DomainObject.Predmet.ProtustrankaWithAdressOIB_1">UDRUGA UZNAJMLJIVAČA PRIVATNOG SMJEŠTAJA GRADA HVARA, OIB 44620834278, Dolac 0, 21450 Hvar</derivirana_varijabla>
  </DomainObject.Predmet.ProtustrankaWithAdressOIB>
  <DomainObject.Predmet.ProtustrankaNazivFormated>
    <izvorni_sadrzaj>UDRUGA UZNAJMLJIVAČA PRIVATNOG SMJEŠTAJA GRADA HVARA</izvorni_sadrzaj>
    <derivirana_varijabla naziv="DomainObject.Predmet.ProtustrankaNazivFormated_1">UDRUGA UZNAJMLJIVAČA PRIVATNOG SMJEŠTAJA GRADA HVARA</derivirana_varijabla>
  </DomainObject.Predmet.ProtustrankaNazivFormated>
  <DomainObject.Predmet.ProtustrankaNazivFormatedOIB>
    <izvorni_sadrzaj>UDRUGA UZNAJMLJIVAČA PRIVATNOG SMJEŠTAJA GRADA HVARA, OIB 44620834278</izvorni_sadrzaj>
    <derivirana_varijabla naziv="DomainObject.Predmet.ProtustrankaNazivFormatedOIB_1">UDRUGA UZNAJMLJIVAČA PRIVATNOG SMJEŠTAJA GRADA HVARA, OIB 44620834278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Mažuranićevo šetalište 24b, 21000 Split</izvorni_sadrzaj>
    <derivirana_varijabla naziv="DomainObject.Predmet.StrankaFormatedWithAdressOIB_1"> FINA SPLIT,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Mažuranićevo šetalište 24b,21000 Split</izvorni_sadrzaj>
    <derivirana_varijabla naziv="DomainObject.Predmet.StrankaWithAdressOIB_1">FINA SPLIT,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3503.98</izvorni_sadrzaj>
    <derivirana_varijabla naziv="DomainObject.Predmet.TrenutnaVrijednost_1">3503.98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Mažuranićevo šetalište 24b, 21000 Split</item>
    </izvorni_sadrzaj>
    <derivirana_varijabla naziv="DomainObject.Predmet.StrankaListFormatedWithAdressOIB_1">
      <item>FINA SPLIT,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UDRUGA UZNAJMLJIVAČA PRIVATNOG SMJEŠTAJA GRADA HVARA</item>
    </izvorni_sadrzaj>
    <derivirana_varijabla naziv="DomainObject.Predmet.ProtuStrankaListFormated_1">
      <item>UDRUGA UZNAJMLJIVAČA PRIVATNOG SMJEŠTAJA GRADA HVARA</item>
    </derivirana_varijabla>
  </DomainObject.Predmet.ProtuStrankaListFormated>
  <DomainObject.Predmet.ProtuStrankaListFormatedOIB>
    <izvorni_sadrzaj>
      <item>UDRUGA UZNAJMLJIVAČA PRIVATNOG SMJEŠTAJA GRADA HVARA, OIB 44620834278</item>
    </izvorni_sadrzaj>
    <derivirana_varijabla naziv="DomainObject.Predmet.ProtuStrankaListFormatedOIB_1">
      <item>UDRUGA UZNAJMLJIVAČA PRIVATNOG SMJEŠTAJA GRADA HVARA, OIB 44620834278</item>
    </derivirana_varijabla>
  </DomainObject.Predmet.ProtuStrankaListFormatedOIB>
  <DomainObject.Predmet.ProtuStrankaListFormatedWithAdress>
    <izvorni_sadrzaj>
      <item>UDRUGA UZNAJMLJIVAČA PRIVATNOG SMJEŠTAJA GRADA HVARA, Dolac 0, 21450 Hvar</item>
    </izvorni_sadrzaj>
    <derivirana_varijabla naziv="DomainObject.Predmet.ProtuStrankaListFormatedWithAdress_1">
      <item>UDRUGA UZNAJMLJIVAČA PRIVATNOG SMJEŠTAJA GRADA HVARA, Dolac 0, 21450 Hvar</item>
    </derivirana_varijabla>
  </DomainObject.Predmet.ProtuStrankaListFormatedWithAdress>
  <DomainObject.Predmet.ProtuStrankaListFormatedWithAdressOIB>
    <izvorni_sadrzaj>
      <item>UDRUGA UZNAJMLJIVAČA PRIVATNOG SMJEŠTAJA GRADA HVARA, OIB 44620834278, Dolac 0, 21450 Hvar</item>
    </izvorni_sadrzaj>
    <derivirana_varijabla naziv="DomainObject.Predmet.ProtuStrankaListFormatedWithAdressOIB_1">
      <item>UDRUGA UZNAJMLJIVAČA PRIVATNOG SMJEŠTAJA GRADA HVARA, OIB 44620834278, Dolac 0, 21450 Hvar</item>
    </derivirana_varijabla>
  </DomainObject.Predmet.ProtuStrankaListFormatedWithAdressOIB>
  <DomainObject.Predmet.ProtuStrankaListNazivFormated>
    <izvorni_sadrzaj>
      <item>UDRUGA UZNAJMLJIVAČA PRIVATNOG SMJEŠTAJA GRADA HVARA</item>
    </izvorni_sadrzaj>
    <derivirana_varijabla naziv="DomainObject.Predmet.ProtuStrankaListNazivFormated_1">
      <item>UDRUGA UZNAJMLJIVAČA PRIVATNOG SMJEŠTAJA GRADA HVARA</item>
    </derivirana_varijabla>
  </DomainObject.Predmet.ProtuStrankaListNazivFormated>
  <DomainObject.Predmet.ProtuStrankaListNazivFormatedOIB>
    <izvorni_sadrzaj>
      <item>UDRUGA UZNAJMLJIVAČA PRIVATNOG SMJEŠTAJA GRADA HVARA, OIB 44620834278</item>
    </izvorni_sadrzaj>
    <derivirana_varijabla naziv="DomainObject.Predmet.ProtuStrankaListNazivFormatedOIB_1">
      <item>UDRUGA UZNAJMLJIVAČA PRIVATNOG SMJEŠTAJA GRADA HVARA, OIB 44620834278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UDRUGA UZNAJMLJIVAČA PRIVATNOG SMJEŠTAJA GRADA HVARA</izvorni_sadrzaj>
    <derivirana_varijabla naziv="DomainObject.Predmet.ProtustrankaIDrugi_1">UDRUGA UZNAJMLJIVAČA PRIVATNOG SMJEŠTAJA GRADA HVARA</derivirana_varijabla>
  </DomainObject.Predmet.ProtustrankaIDrugi>
  <DomainObject.Predmet.StrankaIDrugiAdressOIB>
    <izvorni_sadrzaj>FINA SPLIT, Mažuranićevo šetalište 24b, 21000 Split</izvorni_sadrzaj>
    <derivirana_varijabla naziv="DomainObject.Predmet.StrankaIDrugiAdressOIB_1">FINA SPLIT, Mažuranićevo šetalište 24b, 21000 Split</derivirana_varijabla>
  </DomainObject.Predmet.StrankaIDrugiAdressOIB>
  <DomainObject.Predmet.ProtustrankaIDrugiAdressOIB>
    <izvorni_sadrzaj>UDRUGA UZNAJMLJIVAČA PRIVATNOG SMJEŠTAJA GRADA HVARA, OIB 44620834278, Dolac 0, 21450 Hvar</izvorni_sadrzaj>
    <derivirana_varijabla naziv="DomainObject.Predmet.ProtustrankaIDrugiAdressOIB_1">UDRUGA UZNAJMLJIVAČA PRIVATNOG SMJEŠTAJA GRADA HVARA, OIB 44620834278, Dolac 0,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UDRUGA UZNAJMLJIVAČA PRIVATNOG SMJEŠTAJA GRADA HVARA</item>
    </izvorni_sadrzaj>
    <derivirana_varijabla naziv="DomainObject.Predmet.SudioniciListNaziv_1">
      <item>FINA SPLIT</item>
      <item>UDRUGA UZNAJMLJIVAČA PRIVATNOG SMJEŠTAJA GRADA HVARA</item>
    </derivirana_varijabla>
  </DomainObject.Predmet.SudioniciListNaziv>
  <DomainObject.Predmet.SudioniciListAdressOIB>
    <izvorni_sadrzaj>
      <item>FINA SPLIT, Mažuranićevo šetalište 24b,21000 Split</item>
      <item>UDRUGA UZNAJMLJIVAČA PRIVATNOG SMJEŠTAJA GRADA HVARA, OIB 44620834278, Dolac 0,21450 Hvar</item>
    </izvorni_sadrzaj>
    <derivirana_varijabla naziv="DomainObject.Predmet.SudioniciListAdressOIB_1">
      <item>FINA SPLIT, Mažuranićevo šetalište 24b,21000 Split</item>
      <item>UDRUGA UZNAJMLJIVAČA PRIVATNOG SMJEŠTAJA GRADA HVARA, OIB 44620834278, Dolac 0,21450 Hvar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44620834278</item>
    </izvorni_sadrzaj>
    <derivirana_varijabla naziv="DomainObject.Predmet.SudioniciListNazivOIB_1">
      <item>, OIB null</item>
      <item>, OIB 44620834278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322</properties:Words>
  <properties:Characters>1776</properties:Characters>
  <properties:Lines>46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2016-03-23T13:43:00Z</cp:lastPrinted>
  <dcterms:modified xmlns:xsi="http://www.w3.org/2001/XMLSchema-instance" xsi:type="dcterms:W3CDTF">2016-03-24T07:21:00Z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