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6d59" w14:paraId="a316d59" w:rsidRDefault="00145BB4" w:rsidP="00910611" w:rsidR="005F447B" w:rsidRPr="00145BB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="005F447B" w:rsidRPr="00145BB4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BB4" w:rsidP="00910611" w:rsidR="005F447B" w:rsidRPr="00145BB4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="005F447B" w:rsidRPr="00145BB4">
        <w:rPr>
          <w:rFonts w:eastAsia="MS Mincho" w:hAnsi="Times New Roman" w:ascii="Times New Roman"/>
          <w:b w:val="false"/>
        </w:rPr>
        <w:t>REPUBLIKA HRVATSKA</w:t>
      </w:r>
    </w:p>
    <w:p w:rsidRDefault="005F447B" w:rsidP="00910611" w:rsidR="005F447B" w:rsidRPr="00145BB4">
      <w:pPr>
        <w:rPr>
          <w:rFonts w:hAnsi="Times New Roman" w:ascii="Times New Roman"/>
          <w:b w:val="false"/>
        </w:rPr>
      </w:pPr>
      <w:r w:rsidRPr="00145BB4">
        <w:rPr>
          <w:rFonts w:eastAsia="MS Mincho" w:hAnsi="Times New Roman" w:ascii="Times New Roman"/>
          <w:b w:val="false"/>
        </w:rPr>
        <w:t>TRGOVAČKI SUD U RIJECI</w:t>
      </w:r>
    </w:p>
    <w:p w:rsidRDefault="005F447B" w:rsidR="005F447B" w:rsidRPr="00145BB4">
      <w:pPr>
        <w:rPr>
          <w:rFonts w:eastAsia="MS Mincho" w:hAnsi="Times New Roman" w:ascii="Times New Roman"/>
          <w:b w:val="false"/>
        </w:rPr>
      </w:pPr>
      <w:r w:rsidRPr="00145BB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F0EA3" w:rsidRPr="00DF0EA3">
        <w:rPr>
          <w:rFonts w:hAnsi="Times New Roman" w:ascii="Times New Roman"/>
        </w:rPr>
        <w:t>PLANE SOL društvo s ograničenom odgovornošću za ugostiteljstvo, trgovinu i usluge, Rijeka, Prolaz Marije Krucifikse Kozulić 1, OIB 07938750986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F1071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F0EA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F0EA3" w:rsidRPr="00DF0EA3">
        <w:rPr>
          <w:rFonts w:hAnsi="Times New Roman" w:ascii="Times New Roman"/>
          <w:bCs/>
        </w:rPr>
        <w:t>PLANE SOL društvo s ograničenom odgovornošću za ugostiteljstvo, trgovinu i usluge, Rijeka, Prolaz Marije Krucifikse Kozulić 1, OIB 07938750986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043B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043B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043BE" w:rsidR="00C206B8" w:rsidRPr="00D043B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DF0EA3" w:rsidRPr="00DF0EA3">
        <w:rPr>
          <w:rFonts w:hAnsi="Times New Roman" w:ascii="Times New Roman"/>
          <w:b w:val="false"/>
        </w:rPr>
        <w:t>Ivan Prpić, Zagreb, Hruševečka ulica 11, OIB 16795120342</w:t>
      </w:r>
      <w:r w:rsidR="00D043BE" w:rsidRPr="00D043BE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F0EA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F0EA3" w:rsidRPr="00DF0EA3">
        <w:rPr>
          <w:rFonts w:hAnsi="Times New Roman" w:ascii="Times New Roman"/>
        </w:rPr>
        <w:t>PLANE SOL društvo s ograničenom odgovornošću za ugostiteljstvo, trgovinu i usluge, Rijeka, Prolaz Marije Krucifikse Kozulić 1, OIB 07938750986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F0EA3" w:rsidRPr="00DF0EA3">
        <w:rPr>
          <w:rFonts w:hAnsi="Times New Roman" w:ascii="Times New Roman"/>
          <w:b w:val="false"/>
        </w:rPr>
        <w:t>PLANE SOL društvo s ograničenom odgovornošću za ugostiteljstvo, trgovinu i usluge, Rijeka, Prolaz Marije Krucifikse Kozulić 1, OIB 07938750986</w:t>
      </w:r>
      <w:r w:rsidR="00357E32" w:rsidRPr="00357E3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DF0EA3" w:rsidP="00D5273F" w:rsidR="00DF0EA3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F0EA3" w:rsidR="00206B7C" w:rsidRPr="00207ED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DF0EA3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45BB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F0EA3">
      <w:rPr>
        <w:rFonts w:hAnsi="Times New Roman" w:ascii="Times New Roman"/>
      </w:rPr>
      <w:t>967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45BB4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5F447B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4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4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St-967/2015-6</izvorni_sadrzaj>
    <derivirana_varijabla naziv="DomainObject.Oznaka_1">St-967/2015-6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St-967/2015</izvorni_sadrzaj>
    <derivirana_varijabla naziv="DomainObject.Predmet.OznakaBroj_1">St-967/2015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 SOL d.o.o.  Rijeka</izvorni_sadrzaj>
    <derivirana_varijabla naziv="DomainObject.Predmet.ProtustrankaFormated_1">  PLANE SOL d.o.o.  Rijeka</derivirana_varijabla>
  </DomainObject.Predmet.ProtustrankaFormated>
  <DomainObject.Predmet.ProtustrankaFormatedOIB>
    <izvorni_sadrzaj>  PLANE SOL d.o.o.  Rijeka, OIB 07938750986</izvorni_sadrzaj>
    <derivirana_varijabla naziv="DomainObject.Predmet.ProtustrankaFormatedOIB_1">  PLANE SOL d.o.o.  Rijeka, OIB 07938750986</derivirana_varijabla>
  </DomainObject.Predmet.ProtustrankaFormatedOIB>
  <DomainObject.Predmet.ProtustrankaFormatedWithAdress>
    <izvorni_sadrzaj> PLANE SOL d.o.o.  Rijeka, Prolaz Marije Krucifikse Kozulić 1, 51000 Rijeka</izvorni_sadrzaj>
    <derivirana_varijabla naziv="DomainObject.Predmet.ProtustrankaFormatedWithAdress_1"> PLANE SOL d.o.o.  Rijeka, Prolaz Marije Krucifikse Kozulić 1, 51000 Rijeka</derivirana_varijabla>
  </DomainObject.Predmet.ProtustrankaFormatedWithAdress>
  <DomainObject.Predmet.ProtustrankaFormatedWithAdressOIB>
    <izvorni_sadrzaj> PLANE SOL d.o.o.  Rijeka, OIB 07938750986, Prolaz Marije Krucifikse Kozulić 1, 51000 Rijeka</izvorni_sadrzaj>
    <derivirana_varijabla naziv="DomainObject.Predmet.ProtustrankaFormatedWithAdressOIB_1"> PLANE SOL d.o.o.  Rijeka, OIB 07938750986, Prolaz Marije Krucifikse Kozulić 1, 51000 Rijeka</derivirana_varijabla>
  </DomainObject.Predmet.ProtustrankaFormatedWithAdressOIB>
  <DomainObject.Predmet.ProtustrankaWithAdress>
    <izvorni_sadrzaj>PLANE SOL d.o.o.  Rijeka Prolaz Marije Krucifikse Kozulić 1, 51000 Rijeka</izvorni_sadrzaj>
    <derivirana_varijabla naziv="DomainObject.Predmet.ProtustrankaWithAdress_1">PLANE SOL d.o.o.  Rijeka Prolaz Marije Krucifikse Kozulić 1, 51000 Rijeka</derivirana_varijabla>
  </DomainObject.Predmet.ProtustrankaWithAdress>
  <DomainObject.Predmet.ProtustrankaWithAdressOIB>
    <izvorni_sadrzaj>PLANE SOL d.o.o.  Rijeka, OIB 07938750986, Prolaz Marije Krucifikse Kozulić 1, 51000 Rijeka</izvorni_sadrzaj>
    <derivirana_varijabla naziv="DomainObject.Predmet.ProtustrankaWithAdressOIB_1">PLANE SOL d.o.o.  Rijeka, OIB 07938750986, Prolaz Marije Krucifikse Kozulić 1, 51000 Rijeka</derivirana_varijabla>
  </DomainObject.Predmet.ProtustrankaWithAdressOIB>
  <DomainObject.Predmet.ProtustrankaNazivFormated>
    <izvorni_sadrzaj>PLANE SOL d.o.o.  Rijeka</izvorni_sadrzaj>
    <derivirana_varijabla naziv="DomainObject.Predmet.ProtustrankaNazivFormated_1">PLANE SOL d.o.o.  Rijeka</derivirana_varijabla>
  </DomainObject.Predmet.ProtustrankaNazivFormated>
  <DomainObject.Predmet.ProtustrankaNazivFormatedOIB>
    <izvorni_sadrzaj>PLANE SOL d.o.o.  Rijeka, OIB 07938750986</izvorni_sadrzaj>
    <derivirana_varijabla naziv="DomainObject.Predmet.ProtustrankaNazivFormatedOIB_1">PLANE SOL d.o.o.  Rijeka, OIB 07938750986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PLANE SOL d.o.o.  Rijeka</item>
    </izvorni_sadrzaj>
    <derivirana_varijabla naziv="DomainObject.Predmet.ProtuStrankaListFormated_1">
      <item>PLANE SOL d.o.o.  Rijeka</item>
    </derivirana_varijabla>
  </DomainObject.Predmet.ProtuStrankaListFormated>
  <DomainObject.Predmet.ProtuStrankaListFormatedOIB>
    <izvorni_sadrzaj>
      <item>PLANE SOL d.o.o.  Rijeka, OIB 07938750986</item>
    </izvorni_sadrzaj>
    <derivirana_varijabla naziv="DomainObject.Predmet.ProtuStrankaListFormatedOIB_1">
      <item>PLANE SOL d.o.o.  Rijeka, OIB 07938750986</item>
    </derivirana_varijabla>
  </DomainObject.Predmet.ProtuStrankaListFormatedOIB>
  <DomainObject.Predmet.ProtuStrankaListFormatedWithAdress>
    <izvorni_sadrzaj>
      <item>PLANE SOL d.o.o.  Rijeka, Prolaz Marije Krucifikse Kozulić 1, 51000 Rijeka</item>
    </izvorni_sadrzaj>
    <derivirana_varijabla naziv="DomainObject.Predmet.ProtuStrankaListFormatedWithAdress_1">
      <item>PLANE SOL d.o.o.  Rijeka, Prolaz Marije Krucifikse Kozulić 1, 51000 Rijeka</item>
    </derivirana_varijabla>
  </DomainObject.Predmet.ProtuStrankaListFormatedWithAdress>
  <DomainObject.Predmet.ProtuStrankaListFormatedWithAdressOIB>
    <izvorni_sadrzaj>
      <item>PLANE SOL d.o.o.  Rijeka, OIB 07938750986, Prolaz Marije Krucifikse Kozulić 1, 51000 Rijeka</item>
    </izvorni_sadrzaj>
    <derivirana_varijabla naziv="DomainObject.Predmet.ProtuStrankaListFormatedWithAdressOIB_1">
      <item>PLANE SOL d.o.o.  Rijeka, OIB 07938750986, Prolaz Marije Krucifikse Kozulić 1, 51000 Rijeka</item>
    </derivirana_varijabla>
  </DomainObject.Predmet.ProtuStrankaListFormatedWithAdressOIB>
  <DomainObject.Predmet.ProtuStrankaListNazivFormated>
    <izvorni_sadrzaj>
      <item>PLANE SOL d.o.o.  Rijeka</item>
    </izvorni_sadrzaj>
    <derivirana_varijabla naziv="DomainObject.Predmet.ProtuStrankaListNazivFormated_1">
      <item>PLANE SOL d.o.o.  Rijeka</item>
    </derivirana_varijabla>
  </DomainObject.Predmet.ProtuStrankaListNazivFormated>
  <DomainObject.Predmet.ProtuStrankaListNazivFormatedOIB>
    <izvorni_sadrzaj>
      <item>PLANE SOL d.o.o.  Rijeka, OIB 07938750986</item>
    </izvorni_sadrzaj>
    <derivirana_varijabla naziv="DomainObject.Predmet.ProtuStrankaListNazivFormatedOIB_1">
      <item>PLANE SOL d.o.o.  Rijeka, OIB 07938750986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St-967/2015-6</izvorni_sadrzaj>
    <derivirana_varijabla naziv="DomainObject.PoslovniBrojDokumenta_1">St-967/2015-6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PLANE SOL d.o.o.  Rijeka</izvorni_sadrzaj>
    <derivirana_varijabla naziv="DomainObject.Predmet.ProtustrankaIDrugi_1">PLANE SOL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PLANE SOL d.o.o.  Rijeka, OIB 07938750986, Prolaz Marije Krucifikse Kozulić 1, 51000 Rijeka</izvorni_sadrzaj>
    <derivirana_varijabla naziv="DomainObject.Predmet.ProtustrankaIDrugiAdressOIB_1">PLANE SOL d.o.o.  Rijeka, OIB 07938750986, Prolaz Marije Krucifikse Kozulić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PLANE SOL d.o.o.  Rijeka</item>
    </izvorni_sadrzaj>
    <derivirana_varijabla naziv="DomainObject.Predmet.SudioniciListNaziv_1">
      <item>FINA Rijeka</item>
      <item>PLANE SOL d.o.o.  Rijeka</item>
    </derivirana_varijabla>
  </DomainObject.Predmet.SudioniciListNaziv>
  <DomainObject.Predmet.SudioniciListAdressOIB>
    <izvorni_sadrzaj>
      <item>FINA Rijeka, OIB 85821130368, Frana Kurelca 8,51000 Rijeka</item>
      <item>PLANE SOL d.o.o.  Rijeka, OIB 07938750986, Prolaz Marije Krucifikse Kozulić 1,51000 Rijeka</item>
    </izvorni_sadrzaj>
    <derivirana_varijabla naziv="DomainObject.Predmet.SudioniciListAdressOIB_1">
      <item>FINA Rijeka, OIB 85821130368, Frana Kurelca 8,51000 Rijeka</item>
      <item>PLANE SOL d.o.o.  Rijeka, OIB 07938750986, Prolaz Marije Krucifikse Kozulić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07938750986</item>
    </izvorni_sadrzaj>
    <derivirana_varijabla naziv="DomainObject.Predmet.SudioniciListNazivOIB_1">
      <item>, OIB 85821130368</item>
      <item>, OIB 07938750986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86ACA-60D9-42BD-8553-60BAD544B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2996</properties:Characters>
  <properties:Lines>91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2016-06-03T12:44:00Z</dcterms:created>
  <dc:creator>ksarlija</dc:creator>
  <cp:lastModifiedBy>Jasna Radulović</cp:lastModifiedBy>
  <cp:lastPrinted>2016-06-03T12:39:00Z</cp:lastPrinted>
  <dcterms:modified xmlns:xsi="http://www.w3.org/2001/XMLSchema-instance" xsi:type="dcterms:W3CDTF">2016-06-03T12:47:00Z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