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139f9" w14:paraId="80139f9" w:rsidRDefault="008714DC" w:rsidP="00910611" w:rsidR="008714DC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714DC" w:rsidP="00910611" w:rsidR="008714DC">
      <w:r>
        <w:rPr>
          <w:rFonts w:eastAsia="MS Mincho"/>
        </w:rPr>
        <w:t>REPUBLIKA HRVATSKA</w:t>
      </w:r>
    </w:p>
    <w:p w:rsidRDefault="008714DC" w:rsidP="00910611" w:rsidR="008714DC">
      <w:r>
        <w:rPr>
          <w:rFonts w:eastAsia="MS Mincho"/>
        </w:rPr>
        <w:t>TRGOVAČKI SUD U RIJECI</w:t>
      </w:r>
    </w:p>
    <w:p w:rsidRDefault="008714DC" w:rsidR="008714DC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8714DC" w:rsidP="00372C84" w:rsidR="00372C84" w:rsidRPr="00773DCC">
      <w:pPr>
        <w:jc w:val="right"/>
      </w:pPr>
      <w:proofErr w:type="spellStart"/>
      <w:r>
        <w:t>P</w:t>
      </w:r>
      <w:r w:rsidR="00372C84" w:rsidRPr="00773DCC">
        <w:t>osl</w:t>
      </w:r>
      <w:proofErr w:type="spellEnd"/>
      <w:r w:rsidR="00372C84" w:rsidRPr="00773DCC">
        <w:t xml:space="preserve">. br. </w:t>
      </w:r>
      <w:r w:rsidR="009F3F74" w:rsidRPr="00773DCC">
        <w:t>14</w:t>
      </w:r>
      <w:r w:rsidR="00372C84" w:rsidRPr="00773DCC">
        <w:t xml:space="preserve"> St-</w:t>
      </w:r>
      <w:r w:rsidR="003A2860">
        <w:t>210/2013</w:t>
      </w:r>
    </w:p>
    <w:p w:rsidRDefault="00372C84" w:rsidR="00372C84" w:rsidRPr="00773DCC"/>
    <w:p w:rsidRDefault="00372C84" w:rsidR="00372C84" w:rsidRPr="00773DCC"/>
    <w:p w:rsidRDefault="008121F7" w:rsidR="008121F7" w:rsidRPr="00773DCC"/>
    <w:p w:rsidRDefault="00372C84" w:rsidR="00372C84" w:rsidRPr="00773DCC"/>
    <w:p w:rsidRDefault="00772971" w:rsidP="00772971" w:rsidR="00772971" w:rsidRPr="00773DCC">
      <w:pPr>
        <w:jc w:val="center"/>
      </w:pPr>
      <w:r w:rsidRPr="00773DCC">
        <w:t>R E P U B L I K A    H R V A T S K A</w:t>
      </w:r>
    </w:p>
    <w:p w:rsidRDefault="00772971" w:rsidP="00772971" w:rsidR="00772971" w:rsidRPr="00773DCC">
      <w:pPr>
        <w:jc w:val="center"/>
      </w:pPr>
      <w:r w:rsidRPr="00773DCC">
        <w:t>Z A K L J U Č A K</w:t>
      </w:r>
    </w:p>
    <w:p w:rsidRDefault="00772971" w:rsidP="00772971" w:rsidR="00772971" w:rsidRPr="00773DCC">
      <w:pPr>
        <w:jc w:val="both"/>
      </w:pPr>
    </w:p>
    <w:p w:rsidRDefault="005042AA" w:rsidP="005042AA" w:rsidR="005042AA" w:rsidRPr="00773DCC">
      <w:pPr>
        <w:jc w:val="both"/>
        <w:rPr>
          <w:rFonts w:cs="Arial" w:hAnsi="Arial" w:ascii="Arial"/>
          <w:color w:val="003366"/>
          <w:sz w:val="18"/>
          <w:szCs w:val="18"/>
        </w:rPr>
      </w:pPr>
      <w:r w:rsidRPr="00773DCC">
        <w:tab/>
      </w:r>
      <w:r w:rsidRPr="00773DCC">
        <w:tab/>
        <w:t xml:space="preserve">Trgovački sud u Rijeci, po stečajnom sucu Veri Jelenović </w:t>
      </w:r>
      <w:r w:rsidR="00C12C8B" w:rsidRPr="00D002F4">
        <w:t xml:space="preserve">u stečajnom postupku nad dužnikom START 2004 d. o. o. , trgovina, marketing, turizam i druge raznovrsne usluge u stečaju Rovinj (Grad Rovinj - </w:t>
      </w:r>
      <w:proofErr w:type="spellStart"/>
      <w:r w:rsidR="00C12C8B" w:rsidRPr="00D002F4">
        <w:t>Rovigno</w:t>
      </w:r>
      <w:proofErr w:type="spellEnd"/>
      <w:r w:rsidR="00C12C8B" w:rsidRPr="00D002F4">
        <w:t>), Ul.J.Rakovca 2, OIB: 18812958106</w:t>
      </w:r>
      <w:r w:rsidRPr="00773DCC">
        <w:t xml:space="preserve">, dana </w:t>
      </w:r>
      <w:r w:rsidR="00C12C8B">
        <w:t>9</w:t>
      </w:r>
      <w:r w:rsidR="00BF435A" w:rsidRPr="00773DCC">
        <w:t>. rujna</w:t>
      </w:r>
      <w:r w:rsidRPr="00773DCC">
        <w:t xml:space="preserve"> 2016. godine</w:t>
      </w:r>
    </w:p>
    <w:p w:rsidRDefault="00372C84" w:rsidP="00372C84" w:rsidR="00372C84" w:rsidRPr="00773DCC">
      <w:pPr>
        <w:jc w:val="both"/>
      </w:pPr>
    </w:p>
    <w:p w:rsidRDefault="00372C84" w:rsidP="00372C84" w:rsidR="00372C84" w:rsidRPr="00773DCC">
      <w:pPr>
        <w:jc w:val="center"/>
      </w:pPr>
      <w:r w:rsidRPr="00773DCC">
        <w:t>z a k l j u č i o    j e</w:t>
      </w:r>
    </w:p>
    <w:p w:rsidRDefault="00372C84" w:rsidP="00372C84" w:rsidR="00372C84" w:rsidRPr="00773DCC">
      <w:pPr>
        <w:jc w:val="both"/>
      </w:pPr>
    </w:p>
    <w:p w:rsidRDefault="00372C84" w:rsidP="003A2860" w:rsidR="003A2860" w:rsidRPr="00D002F4">
      <w:pPr>
        <w:jc w:val="both"/>
      </w:pPr>
      <w:r w:rsidRPr="00773DCC">
        <w:tab/>
      </w:r>
      <w:r w:rsidRPr="00773DCC">
        <w:tab/>
        <w:t xml:space="preserve">Određuje se ročište za diobu </w:t>
      </w:r>
      <w:proofErr w:type="spellStart"/>
      <w:r w:rsidRPr="00773DCC">
        <w:t>kupovnine</w:t>
      </w:r>
      <w:proofErr w:type="spellEnd"/>
      <w:r w:rsidRPr="00773DCC">
        <w:t xml:space="preserve"> </w:t>
      </w:r>
      <w:r w:rsidR="00772971" w:rsidRPr="00773DCC">
        <w:t xml:space="preserve">postignute za </w:t>
      </w:r>
      <w:r w:rsidR="003A2860" w:rsidRPr="00D002F4">
        <w:t>nekretnine stečajnog dužnika upisane u zemljišnim knjigama Općinskog suda u Puli – Pola zemljišnoknjižni odjel Rovinj i to:</w:t>
      </w:r>
    </w:p>
    <w:p w:rsidRDefault="003A2860" w:rsidP="003A2860" w:rsidR="005042AA" w:rsidRPr="00773DCC">
      <w:pPr>
        <w:jc w:val="both"/>
        <w:rPr>
          <w:bCs/>
          <w:color w:val="000000"/>
        </w:rPr>
      </w:pPr>
      <w:r w:rsidRPr="00D002F4">
        <w:tab/>
        <w:t xml:space="preserve">- u </w:t>
      </w:r>
      <w:proofErr w:type="spellStart"/>
      <w:r w:rsidRPr="00D002F4">
        <w:t>zk</w:t>
      </w:r>
      <w:proofErr w:type="spellEnd"/>
      <w:r w:rsidRPr="00D002F4">
        <w:t xml:space="preserve">. ul. 912 k.o. Rovinjsko selo na </w:t>
      </w:r>
      <w:proofErr w:type="spellStart"/>
      <w:r w:rsidRPr="00D002F4">
        <w:t>k.č</w:t>
      </w:r>
      <w:proofErr w:type="spellEnd"/>
      <w:r w:rsidRPr="00D002F4">
        <w:t>. br. 1325/5 površine 1940 m2, u naravi pašnjak</w:t>
      </w:r>
      <w:r w:rsidR="005042AA" w:rsidRPr="00773DCC">
        <w:rPr>
          <w:bCs/>
          <w:color w:val="000000"/>
        </w:rPr>
        <w:t>;</w:t>
      </w:r>
    </w:p>
    <w:p w:rsidRDefault="00772971" w:rsidP="00772971" w:rsidR="007B0930" w:rsidRPr="00773DCC">
      <w:pPr>
        <w:jc w:val="both"/>
      </w:pPr>
      <w:r w:rsidRPr="00773DCC">
        <w:t xml:space="preserve">za </w:t>
      </w:r>
      <w:r w:rsidR="00372C84" w:rsidRPr="00773DCC">
        <w:t xml:space="preserve">dan </w:t>
      </w:r>
    </w:p>
    <w:p w:rsidRDefault="00BF435A" w:rsidP="007B0930" w:rsidR="007B0930" w:rsidRPr="00773DCC">
      <w:pPr>
        <w:jc w:val="center"/>
      </w:pPr>
      <w:r w:rsidRPr="00773DCC">
        <w:t>1</w:t>
      </w:r>
      <w:r w:rsidR="003A2860">
        <w:t>8</w:t>
      </w:r>
      <w:r w:rsidRPr="00773DCC">
        <w:t>. listopada</w:t>
      </w:r>
      <w:r w:rsidR="005042AA" w:rsidRPr="00773DCC">
        <w:t xml:space="preserve"> 2016</w:t>
      </w:r>
      <w:r w:rsidR="00B41A49" w:rsidRPr="00773DCC">
        <w:t>. godine</w:t>
      </w:r>
      <w:r w:rsidR="00372C84" w:rsidRPr="00773DCC">
        <w:t xml:space="preserve"> u </w:t>
      </w:r>
      <w:r w:rsidR="00773DCC" w:rsidRPr="00773DCC">
        <w:t>10</w:t>
      </w:r>
      <w:r w:rsidR="00372C84" w:rsidRPr="00773DCC">
        <w:t>:</w:t>
      </w:r>
      <w:r w:rsidR="007B0930" w:rsidRPr="00773DCC">
        <w:t>00</w:t>
      </w:r>
      <w:r w:rsidR="00372C84" w:rsidRPr="00773DCC">
        <w:t xml:space="preserve"> sati</w:t>
      </w:r>
    </w:p>
    <w:p w:rsidRDefault="00372C84" w:rsidP="00772971" w:rsidR="00372C84" w:rsidRPr="00773DCC">
      <w:pPr>
        <w:jc w:val="both"/>
      </w:pPr>
      <w:r w:rsidRPr="00773DCC">
        <w:t xml:space="preserve">kod </w:t>
      </w:r>
      <w:r w:rsidR="00B41A49" w:rsidRPr="00773DCC">
        <w:t>Trgovačk</w:t>
      </w:r>
      <w:r w:rsidR="007B0930" w:rsidRPr="00773DCC">
        <w:t>og</w:t>
      </w:r>
      <w:r w:rsidR="00B41A49" w:rsidRPr="00773DCC">
        <w:t xml:space="preserve"> sud</w:t>
      </w:r>
      <w:r w:rsidR="007B0930" w:rsidRPr="00773DCC">
        <w:t>a</w:t>
      </w:r>
      <w:r w:rsidR="00B41A49" w:rsidRPr="00773DCC">
        <w:t xml:space="preserve"> u Rijeci</w:t>
      </w:r>
      <w:r w:rsidRPr="00773DCC">
        <w:t xml:space="preserve">, Zadarska 1-3, I. kat, </w:t>
      </w:r>
      <w:r w:rsidR="00B41A49" w:rsidRPr="00773DCC">
        <w:t>sudnica broj 3</w:t>
      </w:r>
      <w:r w:rsidRPr="00773DCC">
        <w:t>.</w:t>
      </w:r>
    </w:p>
    <w:p w:rsidRDefault="00372C84" w:rsidP="00372C84" w:rsidR="00372C84" w:rsidRPr="00773DCC">
      <w:pPr>
        <w:jc w:val="both"/>
      </w:pPr>
    </w:p>
    <w:p w:rsidRDefault="00372C84" w:rsidP="00372C84" w:rsidR="00372C84" w:rsidRPr="00773DCC">
      <w:pPr>
        <w:jc w:val="both"/>
      </w:pPr>
      <w:r w:rsidRPr="00773DCC">
        <w:tab/>
      </w:r>
      <w:r w:rsidRPr="00773DCC">
        <w:tab/>
        <w:t>Tražbina vjerovnika koji ne dođe na ročište uzeti će se prema stanju koje proizlazi iz zemljišne knjige i spisa.</w:t>
      </w:r>
    </w:p>
    <w:p w:rsidRDefault="00372C84" w:rsidP="00372C84" w:rsidR="00372C84" w:rsidRPr="00773DCC">
      <w:pPr>
        <w:jc w:val="both"/>
      </w:pPr>
    </w:p>
    <w:p w:rsidRDefault="00372C84" w:rsidP="00372C84" w:rsidR="00372C84" w:rsidRPr="00773DCC">
      <w:pPr>
        <w:jc w:val="both"/>
      </w:pPr>
      <w:r w:rsidRPr="00773DCC">
        <w:tab/>
      </w:r>
      <w:r w:rsidRPr="00773DCC">
        <w:tab/>
        <w:t>Stranke odnosno osobe koje prema stanju spisa i prema podacima iz zemljišne knjige polažu pravo da se namire iz iznosa kupovnine mogu najkasnije na ročištu za diobu drugom osporiti tražbinu, njezinu visinu i red namirenja</w:t>
      </w:r>
      <w:r w:rsidR="00F05389" w:rsidRPr="00773DCC">
        <w:t xml:space="preserve"> (čl. </w:t>
      </w:r>
      <w:smartTag w:element="metricconverter" w:uri="urn:schemas-microsoft-com:office:smarttags">
        <w:smartTagPr>
          <w:attr w:val="117. st" w:name="ProductID"/>
        </w:smartTagPr>
        <w:r w:rsidR="00F05389" w:rsidRPr="00773DCC">
          <w:t>117. st</w:t>
        </w:r>
      </w:smartTag>
      <w:r w:rsidR="00F05389" w:rsidRPr="00773DCC">
        <w:t xml:space="preserve">. 2. i 3. </w:t>
      </w:r>
      <w:r w:rsidR="00B41A49" w:rsidRPr="00773DCC">
        <w:t>Ovršnog zakona (NN 57/96, 29/99, 42/00, 173/00, 194/03, 151/04, 88/05 i 67/08)</w:t>
      </w:r>
      <w:r w:rsidR="00F05389" w:rsidRPr="00773DCC">
        <w:t>)</w:t>
      </w:r>
    </w:p>
    <w:p w:rsidRDefault="00F05389" w:rsidP="00372C84" w:rsidR="00F05389" w:rsidRPr="00773DCC">
      <w:pPr>
        <w:jc w:val="both"/>
      </w:pPr>
    </w:p>
    <w:p w:rsidRDefault="00F05389" w:rsidP="00372C84" w:rsidR="00F05389" w:rsidRPr="00773DCC">
      <w:pPr>
        <w:jc w:val="both"/>
      </w:pPr>
      <w:r w:rsidRPr="00773DCC">
        <w:tab/>
      </w:r>
      <w:r w:rsidRPr="00773DCC">
        <w:tab/>
        <w:t xml:space="preserve">Prijedlozi, izjave i prigovori se ne mogu davati odnosno podnositi ako se propusti rok odnosno izostane sa ročišta  na kojem ih je trebalo dati ili podnijeti (čl. </w:t>
      </w:r>
      <w:smartTag w:element="metricconverter" w:uri="urn:schemas-microsoft-com:office:smarttags">
        <w:smartTagPr>
          <w:attr w:val="7. st" w:name="ProductID"/>
        </w:smartTagPr>
        <w:r w:rsidRPr="00773DCC">
          <w:t>7. st</w:t>
        </w:r>
      </w:smartTag>
      <w:r w:rsidRPr="00773DCC">
        <w:t xml:space="preserve">. 6. </w:t>
      </w:r>
      <w:r w:rsidR="00B41A49" w:rsidRPr="00773DCC">
        <w:t xml:space="preserve"> </w:t>
      </w:r>
      <w:r w:rsidR="003A2860" w:rsidRPr="00AD7B75">
        <w:t xml:space="preserve">Stečajnog zakona </w:t>
      </w:r>
      <w:r w:rsidR="003A2860" w:rsidRPr="00AD7B75">
        <w:rPr>
          <w:bCs/>
        </w:rPr>
        <w:t>(objavljen u NN 44/96, 29/99, 129/00, 123/03, 82/06, 116/10, 25/12 i 133/12)</w:t>
      </w:r>
      <w:r w:rsidRPr="00773DCC">
        <w:t>)</w:t>
      </w:r>
    </w:p>
    <w:p w:rsidRDefault="00F05389" w:rsidP="00F05389" w:rsidR="00F05389" w:rsidRPr="00773DCC">
      <w:pPr>
        <w:jc w:val="center"/>
      </w:pPr>
      <w:r w:rsidRPr="00773DCC">
        <w:t xml:space="preserve">Rijeka, </w:t>
      </w:r>
      <w:r w:rsidR="003A2860">
        <w:t>9</w:t>
      </w:r>
      <w:r w:rsidR="00BF435A" w:rsidRPr="00773DCC">
        <w:t>. rujna</w:t>
      </w:r>
      <w:r w:rsidR="005042AA" w:rsidRPr="00773DCC">
        <w:t xml:space="preserve"> 2016</w:t>
      </w:r>
      <w:r w:rsidRPr="00773DCC">
        <w:t>. godine</w:t>
      </w:r>
    </w:p>
    <w:p w:rsidRDefault="00F05389" w:rsidP="00372C84" w:rsidR="00F05389" w:rsidRPr="00773DCC">
      <w:pPr>
        <w:jc w:val="both"/>
      </w:pPr>
    </w:p>
    <w:p w:rsidRDefault="009F3F74" w:rsidR="009F3F74" w:rsidRPr="00773DCC">
      <w:pPr>
        <w:jc w:val="center"/>
      </w:pPr>
      <w:r w:rsidRPr="00773DCC">
        <w:t xml:space="preserve">                                                                                Stečajni sudac</w:t>
      </w:r>
    </w:p>
    <w:p w:rsidRDefault="009F3F74" w:rsidR="009F3F74" w:rsidRPr="00773DCC">
      <w:pPr>
        <w:jc w:val="both"/>
      </w:pPr>
      <w:r w:rsidRPr="00773DCC">
        <w:t xml:space="preserve">                                                                                          </w:t>
      </w:r>
      <w:r w:rsidR="00F60BC6" w:rsidRPr="00773DCC">
        <w:t xml:space="preserve">     </w:t>
      </w:r>
      <w:r w:rsidRPr="00773DCC">
        <w:t xml:space="preserve">     Vera Jelenović</w:t>
      </w:r>
    </w:p>
    <w:p w:rsidRDefault="00B07675" w:rsidP="00372C84" w:rsidR="00B07675" w:rsidRPr="00773DCC">
      <w:pPr>
        <w:jc w:val="both"/>
      </w:pPr>
    </w:p>
    <w:p w:rsidRDefault="00F05389" w:rsidP="00372C84" w:rsidR="00F05389" w:rsidRPr="00773DCC">
      <w:pPr>
        <w:jc w:val="both"/>
      </w:pPr>
      <w:r w:rsidRPr="00773DCC">
        <w:t>UPUTA O PRAVNOM LIJEKU</w:t>
      </w:r>
    </w:p>
    <w:p w:rsidRDefault="00F05389" w:rsidP="00372C84" w:rsidR="00F05389" w:rsidRPr="00773DCC">
      <w:pPr>
        <w:jc w:val="both"/>
      </w:pPr>
      <w:r w:rsidRPr="00773DCC">
        <w:tab/>
      </w:r>
      <w:r w:rsidRPr="00773DCC">
        <w:tab/>
        <w:t>Protiv ovog zaključka žalba nije dopuštena.</w:t>
      </w:r>
    </w:p>
    <w:p w:rsidRDefault="00F05389" w:rsidP="00372C84" w:rsidR="00F05389" w:rsidRPr="00773DCC">
      <w:pPr>
        <w:jc w:val="both"/>
      </w:pPr>
    </w:p>
    <w:p w:rsidRDefault="00773DCC" w:rsidP="00372C84" w:rsidR="00773DCC" w:rsidRPr="00773DCC">
      <w:pPr>
        <w:jc w:val="both"/>
      </w:pPr>
    </w:p>
    <w:p w:rsidRDefault="00773DCC" w:rsidP="00372C84" w:rsidR="00773DCC" w:rsidRPr="00773DCC">
      <w:pPr>
        <w:jc w:val="both"/>
      </w:pPr>
    </w:p>
    <w:p w:rsidRDefault="00F05389" w:rsidP="00372C84" w:rsidR="00F05389" w:rsidRPr="00773DCC">
      <w:pPr>
        <w:jc w:val="both"/>
      </w:pPr>
      <w:r w:rsidRPr="00773DCC">
        <w:t>DNA</w:t>
      </w:r>
    </w:p>
    <w:p w:rsidRDefault="00F05389" w:rsidP="00F05389" w:rsidR="00F05389" w:rsidRPr="00773DCC">
      <w:pPr>
        <w:numPr>
          <w:ilvl w:val="0"/>
          <w:numId w:val="1"/>
        </w:numPr>
        <w:jc w:val="both"/>
      </w:pPr>
      <w:r w:rsidRPr="00773DCC">
        <w:t xml:space="preserve">stečajnom upravitelju </w:t>
      </w:r>
    </w:p>
    <w:p w:rsidRDefault="005042AA" w:rsidP="00F05389" w:rsidR="00F05389" w:rsidRPr="00773DCC">
      <w:pPr>
        <w:numPr>
          <w:ilvl w:val="0"/>
          <w:numId w:val="1"/>
        </w:numPr>
        <w:jc w:val="both"/>
      </w:pPr>
      <w:r w:rsidRPr="00773DCC">
        <w:t>e-</w:t>
      </w:r>
      <w:r w:rsidR="00F05389" w:rsidRPr="00773DCC">
        <w:t>oglasna ploča</w:t>
      </w:r>
    </w:p>
    <w:p w:rsidRDefault="003A2860" w:rsidP="003A2860" w:rsidR="003A2860" w:rsidRPr="00D002F4">
      <w:pPr>
        <w:numPr>
          <w:ilvl w:val="0"/>
          <w:numId w:val="1"/>
        </w:numPr>
        <w:jc w:val="both"/>
      </w:pPr>
      <w:r w:rsidRPr="00D002F4">
        <w:t xml:space="preserve">- </w:t>
      </w:r>
      <w:proofErr w:type="spellStart"/>
      <w:r w:rsidRPr="00D002F4">
        <w:t>razlučnim</w:t>
      </w:r>
      <w:proofErr w:type="spellEnd"/>
      <w:r w:rsidRPr="00D002F4">
        <w:t xml:space="preserve"> vjerovnicima:</w:t>
      </w:r>
    </w:p>
    <w:p w:rsidRDefault="003A2860" w:rsidP="003A2860" w:rsidR="003A2860" w:rsidRPr="00D002F4">
      <w:pPr>
        <w:numPr>
          <w:ilvl w:val="0"/>
          <w:numId w:val="1"/>
        </w:numPr>
      </w:pPr>
      <w:r w:rsidRPr="00D002F4">
        <w:tab/>
      </w:r>
      <w:r w:rsidRPr="00D002F4">
        <w:tab/>
        <w:t>- Hypo Alpe-</w:t>
      </w:r>
      <w:proofErr w:type="spellStart"/>
      <w:r w:rsidRPr="00D002F4">
        <w:t>Adria</w:t>
      </w:r>
      <w:proofErr w:type="spellEnd"/>
      <w:r w:rsidRPr="00D002F4">
        <w:t xml:space="preserve">-Bank d.d. Zagreb, Slavonska avenija 6, Podružnica Rovinj, Rovinj, N. </w:t>
      </w:r>
      <w:proofErr w:type="spellStart"/>
      <w:r w:rsidRPr="00D002F4">
        <w:t>Quarantotto</w:t>
      </w:r>
      <w:proofErr w:type="spellEnd"/>
      <w:r w:rsidRPr="00D002F4">
        <w:t xml:space="preserve"> </w:t>
      </w:r>
      <w:proofErr w:type="spellStart"/>
      <w:r w:rsidRPr="00D002F4">
        <w:t>bb</w:t>
      </w:r>
      <w:proofErr w:type="spellEnd"/>
      <w:r w:rsidRPr="00D002F4">
        <w:t xml:space="preserve"> i H-ABDUCO d.o.o. Zagreb, Slavonska avenija 6a</w:t>
      </w:r>
    </w:p>
    <w:p w:rsidRDefault="003A2860" w:rsidP="005B67CE" w:rsidR="005B67CE">
      <w:pPr>
        <w:ind w:left="720"/>
      </w:pPr>
      <w:r w:rsidRPr="00D002F4">
        <w:tab/>
        <w:t>- Porezna uprava, Područni ured Pazin</w:t>
      </w:r>
    </w:p>
    <w:p w:rsidRDefault="003A2860" w:rsidP="005B67CE" w:rsidR="003A2860" w:rsidRPr="00D002F4">
      <w:pPr>
        <w:ind w:left="720"/>
      </w:pPr>
      <w:r w:rsidRPr="00D002F4">
        <w:tab/>
        <w:t>- ŽDO u Puli</w:t>
      </w:r>
    </w:p>
    <w:p w:rsidRDefault="005B67CE" w:rsidP="00F05389" w:rsidR="005B67CE">
      <w:pPr>
        <w:jc w:val="both"/>
      </w:pPr>
    </w:p>
    <w:p w:rsidRDefault="005B67CE" w:rsidP="00F05389" w:rsidR="005B67CE">
      <w:pPr>
        <w:jc w:val="both"/>
      </w:pPr>
    </w:p>
    <w:p w:rsidRDefault="00C93C46" w:rsidP="00F05389" w:rsidR="00C93C46" w:rsidRPr="00773DCC">
      <w:pPr>
        <w:jc w:val="both"/>
      </w:pPr>
      <w:r w:rsidRPr="00773DCC">
        <w:t xml:space="preserve">Rijeka, </w:t>
      </w:r>
      <w:r w:rsidR="003A2860">
        <w:t>9</w:t>
      </w:r>
      <w:r w:rsidR="00AE1B92" w:rsidRPr="00773DCC">
        <w:t>. rujna</w:t>
      </w:r>
      <w:r w:rsidR="009550F3" w:rsidRPr="00773DCC">
        <w:t xml:space="preserve"> 2016</w:t>
      </w:r>
      <w:r w:rsidRPr="00773DCC">
        <w:t>. godine</w:t>
      </w:r>
    </w:p>
    <w:p w:rsidRDefault="00C93C46" w:rsidP="00F05389" w:rsidR="00C93C46" w:rsidRPr="00773DCC">
      <w:pPr>
        <w:jc w:val="both"/>
      </w:pPr>
    </w:p>
    <w:p w:rsidRDefault="00B07675" w:rsidR="00B07675" w:rsidRPr="00773DCC">
      <w:pPr>
        <w:jc w:val="center"/>
      </w:pPr>
    </w:p>
    <w:p w:rsidRDefault="00B07675" w:rsidR="00B07675" w:rsidRPr="00773DCC">
      <w:pPr>
        <w:jc w:val="center"/>
      </w:pPr>
    </w:p>
    <w:p w:rsidRDefault="00C93C46" w:rsidR="00C93C46" w:rsidRPr="00773DCC">
      <w:pPr>
        <w:jc w:val="center"/>
      </w:pPr>
      <w:r w:rsidRPr="00773DCC">
        <w:t xml:space="preserve">                                                                                    Stečajni sudac</w:t>
      </w:r>
    </w:p>
    <w:p w:rsidRDefault="00C93C46" w:rsidR="00C93C46" w:rsidRPr="00773DCC">
      <w:pPr>
        <w:jc w:val="both"/>
      </w:pPr>
      <w:r w:rsidRPr="00773DCC">
        <w:t xml:space="preserve">                                                                                      </w:t>
      </w:r>
      <w:r w:rsidR="00F60BC6" w:rsidRPr="00773DCC">
        <w:t xml:space="preserve">      </w:t>
      </w:r>
      <w:r w:rsidRPr="00773DCC">
        <w:t xml:space="preserve">  </w:t>
      </w:r>
      <w:r w:rsidR="00F60BC6" w:rsidRPr="00773DCC">
        <w:t xml:space="preserve">       </w:t>
      </w:r>
      <w:r w:rsidRPr="00773DCC">
        <w:t xml:space="preserve"> Vera Jelenović </w:t>
      </w:r>
    </w:p>
    <w:p w:rsidRDefault="00C93C46" w:rsidP="00F05389" w:rsidR="00C93C46" w:rsidRPr="00773DCC">
      <w:pPr>
        <w:jc w:val="both"/>
      </w:pPr>
    </w:p>
    <w:p w:rsidRDefault="00AE1B92" w:rsidR="00AE1B92" w:rsidRPr="00773DCC">
      <w:pPr>
        <w:jc w:val="both"/>
      </w:pPr>
    </w:p>
    <w:sectPr w:rsidR="00AE1B92" w:rsidRPr="00773DC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05F6381"/>
    <w:multiLevelType w:val="hybridMultilevel"/>
    <w:tmpl w:val="17B24FE4"/>
    <w:lvl w:tplc="EF089DF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7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72C84"/>
    <w:rsid w:val="00257577"/>
    <w:rsid w:val="00372C84"/>
    <w:rsid w:val="003A2860"/>
    <w:rsid w:val="005042AA"/>
    <w:rsid w:val="005B67CE"/>
    <w:rsid w:val="00737250"/>
    <w:rsid w:val="00772971"/>
    <w:rsid w:val="00773DCC"/>
    <w:rsid w:val="007B0930"/>
    <w:rsid w:val="008121F7"/>
    <w:rsid w:val="008464D3"/>
    <w:rsid w:val="008714DC"/>
    <w:rsid w:val="009550F3"/>
    <w:rsid w:val="009F3F74"/>
    <w:rsid w:val="00A53447"/>
    <w:rsid w:val="00AE1B92"/>
    <w:rsid w:val="00B07675"/>
    <w:rsid w:val="00B41A49"/>
    <w:rsid w:val="00B5155B"/>
    <w:rsid w:val="00BF14FC"/>
    <w:rsid w:val="00BF435A"/>
    <w:rsid w:val="00C12C8B"/>
    <w:rsid w:val="00C93C46"/>
    <w:rsid w:val="00CA242B"/>
    <w:rsid w:val="00D10977"/>
    <w:rsid w:val="00F05389"/>
    <w:rsid w:val="00F60B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abletextfield" w:type="character">
    <w:name w:val="table_text_field"/>
    <w:basedOn w:val="Zadanifontodlomka"/>
    <w:rsid w:val="00B41A49"/>
  </w:style>
  <w:style w:styleId="Tekstrezerviranogmjesta" w:type="character">
    <w:name w:val="Placeholder Text"/>
    <w:basedOn w:val="Zadanifontodlomka"/>
    <w:uiPriority w:val="99"/>
    <w:semiHidden/>
    <w:rsid w:val="008714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14D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14D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14D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14D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8714D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714DC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abletextfield" w:type="character">
    <w:name w:val="table_text_field"/>
    <w:basedOn w:val="Zadanifontodlomka"/>
    <w:rsid w:val="00B41A49"/>
  </w:style>
  <w:style w:styleId="Tekstrezerviranogmjesta" w:type="character">
    <w:name w:val="Placeholder Text"/>
    <w:basedOn w:val="Zadanifontodlomka"/>
    <w:uiPriority w:val="99"/>
    <w:semiHidden/>
    <w:rsid w:val="008714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14D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14D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14D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14D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8714D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714DC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056583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3475577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851449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1694522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920626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1810825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454086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2503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17448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665463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491984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rujna 2016.</izvorni_sadrzaj>
    <derivirana_varijabla naziv="DomainObject.DatumDonosenjaOdluke_1">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210</izvorni_sadrzaj>
    <derivirana_varijabla naziv="DomainObject.Predmet.Broj_1">210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ožujka 2013.</izvorni_sadrzaj>
    <derivirana_varijabla naziv="DomainObject.Predmet.DatumOsnivanja_1">26.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St-210/2013</izvorni_sadrzaj>
    <derivirana_varijabla naziv="DomainObject.Predmet.OznakaBroj_1">St-210/2013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START 2004 d.o.o.  Rovinj</izvorni_sadrzaj>
    <derivirana_varijabla naziv="DomainObject.Predmet.ProtustrankaFormated_1">  START 2004 d.o.o.  Rovinj</derivirana_varijabla>
  </DomainObject.Predmet.ProtustrankaFormated>
  <DomainObject.Predmet.ProtustrankaFormatedOIB>
    <izvorni_sadrzaj>  START 2004 d.o.o.  Rovinj, OIB 18812958106</izvorni_sadrzaj>
    <derivirana_varijabla naziv="DomainObject.Predmet.ProtustrankaFormatedOIB_1">  START 2004 d.o.o.  Rovinj, OIB 18812958106</derivirana_varijabla>
  </DomainObject.Predmet.ProtustrankaFormatedOIB>
  <DomainObject.Predmet.ProtustrankaFormatedWithAdress>
    <izvorni_sadrzaj> START 2004 d.o.o.  Rovinj, Joakima Rakovca 2, 52 210 Rovinj</izvorni_sadrzaj>
    <derivirana_varijabla naziv="DomainObject.Predmet.ProtustrankaFormatedWithAdress_1"> START 2004 d.o.o.  Rovinj, Joakima Rakovca 2, 52 210 Rovinj</derivirana_varijabla>
  </DomainObject.Predmet.ProtustrankaFormatedWithAdress>
  <DomainObject.Predmet.ProtustrankaFormatedWithAdressOIB>
    <izvorni_sadrzaj> START 2004 d.o.o.  Rovinj, OIB 18812958106, Joakima Rakovca 2, 52 210 Rovinj</izvorni_sadrzaj>
    <derivirana_varijabla naziv="DomainObject.Predmet.ProtustrankaFormatedWithAdressOIB_1"> START 2004 d.o.o.  Rovinj, OIB 18812958106, Joakima Rakovca 2, 52 210 Rovinj</derivirana_varijabla>
  </DomainObject.Predmet.ProtustrankaFormatedWithAdressOIB>
  <DomainObject.Predmet.ProtustrankaWithAdress>
    <izvorni_sadrzaj>START 2004 d.o.o.  Rovinj Joakima Rakovca 2, 52 210 Rovinj</izvorni_sadrzaj>
    <derivirana_varijabla naziv="DomainObject.Predmet.ProtustrankaWithAdress_1">START 2004 d.o.o.  Rovinj Joakima Rakovca 2, 52 210 Rovinj</derivirana_varijabla>
  </DomainObject.Predmet.ProtustrankaWithAdress>
  <DomainObject.Predmet.ProtustrankaWithAdressOIB>
    <izvorni_sadrzaj>START 2004 d.o.o.  Rovinj, OIB 18812958106, Joakima Rakovca 2, 52 210 Rovinj</izvorni_sadrzaj>
    <derivirana_varijabla naziv="DomainObject.Predmet.ProtustrankaWithAdressOIB_1">START 2004 d.o.o.  Rovinj, OIB 18812958106, Joakima Rakovca 2, 52 210 Rovinj</derivirana_varijabla>
  </DomainObject.Predmet.ProtustrankaWithAdressOIB>
  <DomainObject.Predmet.ProtustrankaNazivFormated>
    <izvorni_sadrzaj>START 2004 d.o.o.  Rovinj</izvorni_sadrzaj>
    <derivirana_varijabla naziv="DomainObject.Predmet.ProtustrankaNazivFormated_1">START 2004 d.o.o.  Rovinj</derivirana_varijabla>
  </DomainObject.Predmet.ProtustrankaNazivFormated>
  <DomainObject.Predmet.ProtustrankaNazivFormatedOIB>
    <izvorni_sadrzaj>START 2004 d.o.o.  Rovinj, OIB 18812958106</izvorni_sadrzaj>
    <derivirana_varijabla naziv="DomainObject.Predmet.ProtustrankaNazivFormatedOIB_1">START 2004 d.o.o.  Rovinj, OIB 18812958106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START 2004 d.o.o.  Rovinj</item>
    </izvorni_sadrzaj>
    <derivirana_varijabla naziv="DomainObject.Predmet.ProtuStrankaListFormated_1">
      <item>START 2004 d.o.o.  Rovinj</item>
    </derivirana_varijabla>
  </DomainObject.Predmet.ProtuStrankaListFormated>
  <DomainObject.Predmet.ProtuStrankaListFormatedOIB>
    <izvorni_sadrzaj>
      <item>START 2004 d.o.o.  Rovinj, OIB 18812958106</item>
    </izvorni_sadrzaj>
    <derivirana_varijabla naziv="DomainObject.Predmet.ProtuStrankaListFormatedOIB_1">
      <item>START 2004 d.o.o.  Rovinj, OIB 18812958106</item>
    </derivirana_varijabla>
  </DomainObject.Predmet.ProtuStrankaListFormatedOIB>
  <DomainObject.Predmet.ProtuStrankaListFormatedWithAdress>
    <izvorni_sadrzaj>
      <item>START 2004 d.o.o.  Rovinj, Joakima Rakovca 2, 52 210 Rovinj</item>
    </izvorni_sadrzaj>
    <derivirana_varijabla naziv="DomainObject.Predmet.ProtuStrankaListFormatedWithAdress_1">
      <item>START 2004 d.o.o.  Rovinj, Joakima Rakovca 2, 52 210 Rovinj</item>
    </derivirana_varijabla>
  </DomainObject.Predmet.ProtuStrankaListFormatedWithAdress>
  <DomainObject.Predmet.ProtuStrankaListFormatedWithAdressOIB>
    <izvorni_sadrzaj>
      <item>START 2004 d.o.o.  Rovinj, OIB 18812958106, Joakima Rakovca 2, 52 210 Rovinj</item>
    </izvorni_sadrzaj>
    <derivirana_varijabla naziv="DomainObject.Predmet.ProtuStrankaListFormatedWithAdressOIB_1">
      <item>START 2004 d.o.o.  Rovinj, OIB 18812958106, Joakima Rakovca 2, 52 210 Rovinj</item>
    </derivirana_varijabla>
  </DomainObject.Predmet.ProtuStrankaListFormatedWithAdressOIB>
  <DomainObject.Predmet.ProtuStrankaListNazivFormated>
    <izvorni_sadrzaj>
      <item>START 2004 d.o.o.  Rovinj</item>
    </izvorni_sadrzaj>
    <derivirana_varijabla naziv="DomainObject.Predmet.ProtuStrankaListNazivFormated_1">
      <item>START 2004 d.o.o.  Rovinj</item>
    </derivirana_varijabla>
  </DomainObject.Predmet.ProtuStrankaListNazivFormated>
  <DomainObject.Predmet.ProtuStrankaListNazivFormatedOIB>
    <izvorni_sadrzaj>
      <item>START 2004 d.o.o.  Rovinj, OIB 18812958106</item>
    </izvorni_sadrzaj>
    <derivirana_varijabla naziv="DomainObject.Predmet.ProtuStrankaListNazivFormatedOIB_1">
      <item>START 2004 d.o.o.  Rovinj, OIB 18812958106</item>
    </derivirana_varijabla>
  </DomainObject.Predmet.ProtuStrankaListNazivFormatedOIB>
  <DomainObject.Predmet.OstaliListFormated>
    <izvorni_sadrzaj>
      <item>Denis Čekić</item>
      <item>Alein Khan</item>
    </izvorni_sadrzaj>
    <derivirana_varijabla naziv="DomainObject.Predmet.OstaliListFormated_1">
      <item>Denis Čekić</item>
      <item>Alein Khan</item>
    </derivirana_varijabla>
  </DomainObject.Predmet.OstaliListFormated>
  <DomainObject.Predmet.OstaliListFormatedOIB>
    <izvorni_sadrzaj>
      <item>Denis Čekić, OIB 34428617649</item>
      <item>Alein Khan, OIB 25613472359</item>
    </izvorni_sadrzaj>
    <derivirana_varijabla naziv="DomainObject.Predmet.OstaliListFormatedOIB_1">
      <item>Denis Čekić, OIB 34428617649</item>
      <item>Alein Khan, OIB 25613472359</item>
    </derivirana_varijabla>
  </DomainObject.Predmet.OstaliListFormatedOIB>
  <DomainObject.Predmet.OstaliListFormatedWithAdress>
    <izvorni_sadrzaj>
      <item>Denis Čekić, Ul. J. Rakovca 2, 52210 Rovinj</item>
      <item>Alein Khan, Trg sv. Barbare 1, 51000 Rijeka</item>
    </izvorni_sadrzaj>
    <derivirana_varijabla naziv="DomainObject.Predmet.OstaliListFormatedWithAdress_1">
      <item>Denis Čekić, Ul. J. Rakovca 2, 52210 Rovinj</item>
      <item>Alein Khan, Trg sv. Barbare 1, 51000 Rijeka</item>
    </derivirana_varijabla>
  </DomainObject.Predmet.OstaliListFormatedWithAdress>
  <DomainObject.Predmet.OstaliListFormatedWithAdressOIB>
    <izvorni_sadrzaj>
      <item>Denis Čekić, OIB 34428617649, Ul. J. Rakovca 2, 52210 Rovinj</item>
      <item>Alein Khan, OIB 25613472359, Trg sv. Barbare 1, 51000 Rijeka</item>
    </izvorni_sadrzaj>
    <derivirana_varijabla naziv="DomainObject.Predmet.OstaliListFormatedWithAdressOIB_1">
      <item>Denis Čekić, OIB 34428617649, Ul. J. Rakovca 2, 52210 Rovinj</item>
      <item>Alein Khan, OIB 25613472359, Trg sv. Barbare 1, 51000 Rijeka</item>
    </derivirana_varijabla>
  </DomainObject.Predmet.OstaliListFormatedWithAdressOIB>
  <DomainObject.Predmet.OstaliListNazivFormated>
    <izvorni_sadrzaj>
      <item>Denis Čekić</item>
      <item>Alein Khan</item>
    </izvorni_sadrzaj>
    <derivirana_varijabla naziv="DomainObject.Predmet.OstaliListNazivFormated_1">
      <item>Denis Čekić</item>
      <item>Alein Khan</item>
    </derivirana_varijabla>
  </DomainObject.Predmet.OstaliListNazivFormated>
  <DomainObject.Predmet.OstaliListNazivFormatedOIB>
    <izvorni_sadrzaj>
      <item>Denis Čekić, OIB 34428617649</item>
      <item>Alein Khan, OIB 25613472359</item>
    </izvorni_sadrzaj>
    <derivirana_varijabla naziv="DomainObject.Predmet.OstaliListNazivFormatedOIB_1">
      <item>Denis Čekić, OIB 34428617649</item>
      <item>Alein Khan, OIB 25613472359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rujna 2016.</izvorni_sadrzaj>
    <derivirana_varijabla naziv="DomainObject.Datum_1">9.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START 2004 d.o.o.  Rovinj</izvorni_sadrzaj>
    <derivirana_varijabla naziv="DomainObject.Predmet.ProtustrankaIDrugi_1">START 2004 d.o.o.  Rovinj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START 2004 d.o.o.  Rovinj, OIB 18812958106, Joakima Rakovca 2, 52 210 Rovinj</izvorni_sadrzaj>
    <derivirana_varijabla naziv="DomainObject.Predmet.ProtustrankaIDrugiAdressOIB_1">START 2004 d.o.o.  Rovinj, OIB 18812958106, Joakima Rakovca 2, 52 210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START 2004 d.o.o.  Rovinj</item>
      <item>Denis Čekić</item>
      <item>Alein Khan</item>
    </izvorni_sadrzaj>
    <derivirana_varijabla naziv="DomainObject.Predmet.SudioniciListNaziv_1">
      <item>FINA  Rijeka</item>
      <item>START 2004 d.o.o.  Rovinj</item>
      <item>Denis Čekić</item>
      <item>Alein Khan</item>
    </derivirana_varijabla>
  </DomainObject.Predmet.SudioniciListNaziv>
  <DomainObject.Predmet.SudioniciListAdressOIB>
    <izvorni_sadrzaj>
      <item>FINA  Rijeka, OIB 85821130368, Frana Kurelca 8,51 000 Rijeka</item>
      <item>START 2004 d.o.o.  Rovinj, OIB 18812958106, Joakima Rakovca 2,52 210 Rovinj</item>
      <item>Denis Čekić, OIB 34428617649, Ul. J. Rakovca 2,52210 Rovinj</item>
      <item>Alein Khan, OIB 25613472359, Trg sv. Barbare 1,51000 Rijeka</item>
    </izvorni_sadrzaj>
    <derivirana_varijabla naziv="DomainObject.Predmet.SudioniciListAdressOIB_1">
      <item>FINA  Rijeka, OIB 85821130368, Frana Kurelca 8,51 000 Rijeka</item>
      <item>START 2004 d.o.o.  Rovinj, OIB 18812958106, Joakima Rakovca 2,52 210 Rovinj</item>
      <item>Denis Čekić, OIB 34428617649, Ul. J. Rakovca 2,52210 Rovinj</item>
      <item>Alein Khan, OIB 25613472359, Trg sv. Barbare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18812958106</item>
      <item>, OIB 34428617649</item>
      <item>, OIB 25613472359</item>
    </izvorni_sadrzaj>
    <derivirana_varijabla naziv="DomainObject.Predmet.SudioniciListNazivOIB_1">
      <item>, OIB 85821130368</item>
      <item>, OIB 18812958106</item>
      <item>, OIB 34428617649</item>
      <item>, OIB 25613472359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Alein Khan, OIB 25613472359, Trg sv. Barbare 1 Rijeka</item>
    </izvorni_sadrzaj>
    <derivirana_varijabla naziv="DomainObject.Predmet.StecajniUpraviteljiListAddressOIB_1">
      <item>Alein Khan, OIB 25613472359, Trg sv. Barbare 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346</properties:Words>
  <properties:Characters>1638</properties:Characters>
  <properties:Lines>67</properties:Lines>
  <properties:Paragraphs>31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Posl</vt:lpstr>
      <vt:lpstr>Posl</vt:lpstr>
    </vt:vector>
  </properties:TitlesOfParts>
  <properties:LinksUpToDate>false</properties:LinksUpToDate>
  <properties:CharactersWithSpaces>2354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2016-09-09T12:03:00Z</dcterms:created>
  <dc:creator>dfumic</dc:creator>
  <cp:lastModifiedBy>Danijela Fumić</cp:lastModifiedBy>
  <cp:lastPrinted>2016-09-09T12:02:00Z</cp:lastPrinted>
  <dcterms:modified xmlns:xsi="http://www.w3.org/2001/XMLSchema-instance" xsi:type="dcterms:W3CDTF">2016-09-09T12:04:00Z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