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50d6" w14:paraId="9c250d6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FE2666">
        <w:t>5</w:t>
      </w:r>
      <w:r w:rsidR="00322734">
        <w:t>42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9E558B" w:rsidP="003924EA" w:rsidR="009E558B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6817DE">
        <w:t xml:space="preserve"> </w:t>
      </w:r>
      <w:r w:rsidR="00322734">
        <w:t xml:space="preserve">TRAŽILICA jednostavno društvo s ograničenom odgovornošću za računalne i srodne djelatnosti Zagreb, Šibenska 1, </w:t>
      </w:r>
      <w:proofErr w:type="spellStart"/>
      <w:r w:rsidR="00322734">
        <w:t>OIB</w:t>
      </w:r>
      <w:proofErr w:type="spellEnd"/>
      <w:r w:rsidR="00322734">
        <w:t xml:space="preserve">: 01841652168, </w:t>
      </w:r>
      <w:r w:rsidR="002A188B">
        <w:t xml:space="preserve"> dana </w:t>
      </w:r>
      <w:r w:rsidR="00322734">
        <w:t>14.</w:t>
      </w:r>
      <w:r w:rsidR="002A188B">
        <w:t xml:space="preserve"> studenoga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r w:rsidR="00322734">
        <w:t xml:space="preserve">TRAŽILICA jednostavno društvo s ograničenom odgovornošću za računalne i srodne djelatnosti Zagreb, Šibenska 1, </w:t>
      </w:r>
      <w:proofErr w:type="spellStart"/>
      <w:r w:rsidR="00322734">
        <w:t>OIB</w:t>
      </w:r>
      <w:proofErr w:type="spellEnd"/>
      <w:r w:rsidR="00322734">
        <w:t>: 01841652168.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3C0D11">
        <w:t xml:space="preserve">Jelena Kordić, </w:t>
      </w:r>
      <w:proofErr w:type="spellStart"/>
      <w:r w:rsidR="003C0D11">
        <w:t>OIB</w:t>
      </w:r>
      <w:proofErr w:type="spellEnd"/>
      <w:r w:rsidR="003C0D11">
        <w:t xml:space="preserve">: 78573539971, </w:t>
      </w:r>
      <w:proofErr w:type="spellStart"/>
      <w:r w:rsidR="003C0D11">
        <w:t>Višenjevac</w:t>
      </w:r>
      <w:proofErr w:type="spellEnd"/>
      <w:r w:rsidR="003C0D11">
        <w:t xml:space="preserve">, </w:t>
      </w:r>
      <w:proofErr w:type="spellStart"/>
      <w:r w:rsidR="003C0D11">
        <w:t>E.Kvaternika</w:t>
      </w:r>
      <w:proofErr w:type="spellEnd"/>
      <w:r w:rsidR="003C0D11">
        <w:t xml:space="preserve"> 44a</w:t>
      </w:r>
      <w:r w:rsidR="009E558B">
        <w:t>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r w:rsidR="00322734">
        <w:t xml:space="preserve">TRAŽILICA jednostavno društvo s ograničenom odgovornošću za računalne i srodne djelatnosti Zagreb, Šibenska 1, </w:t>
      </w:r>
      <w:proofErr w:type="spellStart"/>
      <w:r w:rsidR="00322734">
        <w:t>OIB</w:t>
      </w:r>
      <w:proofErr w:type="spellEnd"/>
      <w:r w:rsidR="00322734">
        <w:t>: 01841652168.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9E558B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3C0D11">
        <w:rPr>
          <w:bCs/>
        </w:rPr>
        <w:t>2</w:t>
      </w:r>
      <w:r w:rsidR="00322734">
        <w:rPr>
          <w:bCs/>
        </w:rPr>
        <w:t>8</w:t>
      </w:r>
      <w:r w:rsidR="00FE2666">
        <w:rPr>
          <w:bCs/>
        </w:rPr>
        <w:t>. prosinca 2017.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FE2666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FE2666">
        <w:rPr>
          <w:bCs/>
        </w:rPr>
        <w:t>7-6</w:t>
      </w:r>
      <w:r w:rsidR="00322734">
        <w:rPr>
          <w:bCs/>
        </w:rPr>
        <w:t>206</w:t>
      </w:r>
      <w:r w:rsidR="002A188B">
        <w:rPr>
          <w:bCs/>
        </w:rPr>
        <w:t xml:space="preserve"> od 2</w:t>
      </w:r>
      <w:r w:rsidR="00322734">
        <w:rPr>
          <w:bCs/>
        </w:rPr>
        <w:t>8</w:t>
      </w:r>
      <w:r w:rsidR="002A188B">
        <w:rPr>
          <w:bCs/>
        </w:rPr>
        <w:t>.</w:t>
      </w:r>
      <w:r w:rsidR="00FE2666">
        <w:rPr>
          <w:bCs/>
        </w:rPr>
        <w:t xml:space="preserve"> prosinca 2017. </w:t>
      </w:r>
      <w:r>
        <w:rPr>
          <w:bCs/>
        </w:rPr>
        <w:t>nad stečajnim dužnikom</w:t>
      </w:r>
      <w:r w:rsidR="00322734">
        <w:rPr>
          <w:bCs/>
        </w:rPr>
        <w:t xml:space="preserve"> </w:t>
      </w:r>
      <w:r w:rsidR="00322734">
        <w:t xml:space="preserve">TRAŽILICA jednostavno društvo s ograničenom odgovornošću za računalne i srodne djelatnosti Zagreb, Šibenska 1, </w:t>
      </w:r>
      <w:proofErr w:type="spellStart"/>
      <w:r w:rsidR="00322734">
        <w:t>OIB</w:t>
      </w:r>
      <w:proofErr w:type="spellEnd"/>
      <w:r w:rsidR="00322734">
        <w:t xml:space="preserve">: 01841652168. </w:t>
      </w:r>
      <w:r w:rsidR="00E71D09">
        <w:rPr>
          <w:bCs/>
        </w:rPr>
        <w:t xml:space="preserve"> 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pStyle w:val="Tijeloteksta"/>
        <w:jc w:val="center"/>
      </w:pPr>
      <w:r>
        <w:lastRenderedPageBreak/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</w:t>
      </w:r>
      <w:r w:rsidR="002A188B">
        <w:t>5</w:t>
      </w:r>
      <w:r w:rsidR="00322734">
        <w:t>42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AB5A25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322734">
        <w:t>30</w:t>
      </w:r>
      <w:r w:rsidR="002A188B">
        <w:t>. kolovoza</w:t>
      </w:r>
      <w:r>
        <w:t xml:space="preserve"> 2018., objavio oglas na mrežnoj stranici e-oglasna ploča sudova pod poslovnim brojem St-</w:t>
      </w:r>
      <w:r w:rsidR="00FE2666">
        <w:t>5</w:t>
      </w:r>
      <w:r w:rsidR="00322734">
        <w:t>42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322734">
        <w:t>14</w:t>
      </w:r>
      <w:r w:rsidR="002A188B">
        <w:t xml:space="preserve">. studeni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B5A25">
        <w:t xml:space="preserve">ečajni </w:t>
      </w:r>
      <w:r>
        <w:t>uprav</w:t>
      </w:r>
      <w:r w:rsidR="00AB5A25">
        <w:t>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2A188B" w:rsidR="00996504">
      <w:pgSz w:code="9" w:h="16838" w:w="11906"/>
      <w:pgMar w:gutter="0" w:footer="709" w:header="709" w:left="1704" w:bottom="851" w:right="1418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66B77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188B"/>
    <w:rsid w:val="002A2AF5"/>
    <w:rsid w:val="002A5F00"/>
    <w:rsid w:val="002C7929"/>
    <w:rsid w:val="002C7D69"/>
    <w:rsid w:val="002D2610"/>
    <w:rsid w:val="002D7681"/>
    <w:rsid w:val="002F4AAF"/>
    <w:rsid w:val="002F66FE"/>
    <w:rsid w:val="00322734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C0D11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17DE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58B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B5A25"/>
    <w:rsid w:val="00AC0993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97093"/>
    <w:rsid w:val="00CA01EF"/>
    <w:rsid w:val="00CA0AA4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E266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70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9709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9709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09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09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70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9709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9709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09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09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St-542/2018</izvorni_sadrzaj>
    <derivirana_varijabla naziv="DomainObject.Predmet.OznakaBroj_1">St-542/2018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TRAŽILICA jednostavno društvo s ograničenom odgovornošću za računalne i srodne djelatnosti</izvorni_sadrzaj>
    <derivirana_varijabla naziv="DomainObject.Predmet.ProtustrankaFormated_1">  TRAŽILICA jednostavno društvo s ograničenom odgovornošću za računalne i srodne djelatnosti</derivirana_varijabla>
  </DomainObject.Predmet.ProtustrankaFormated>
  <DomainObject.Predmet.ProtustrankaFormatedOIB>
    <izvorni_sadrzaj>  TRAŽILICA jednostavno društvo s ograničenom odgovornošću za računalne i srodne djelatnosti, OIB 01841652168</izvorni_sadrzaj>
    <derivirana_varijabla naziv="DomainObject.Predmet.ProtustrankaFormatedOIB_1">  TRAŽILICA jednostavno društvo s ograničenom odgovornošću za računalne i srodne djelatnosti, OIB 01841652168</derivirana_varijabla>
  </DomainObject.Predmet.ProtustrankaFormatedOIB>
  <DomainObject.Predmet.ProtustrankaFormatedWithAdress>
    <izvorni_sadrzaj> TRAŽILICA jednostavno društvo s ograničenom odgovornošću za računalne i srodne djelatnosti, Šibenska 1, 10000 Zagreb</izvorni_sadrzaj>
    <derivirana_varijabla naziv="DomainObject.Predmet.ProtustrankaFormatedWithAdress_1"> TRAŽILICA jednostavno društvo s ograničenom odgovornošću za računalne i srodne djelatnosti, Šibenska 1, 10000 Zagreb</derivirana_varijabla>
  </DomainObject.Predmet.ProtustrankaFormatedWithAdress>
  <DomainObject.Predmet.ProtustrankaFormatedWithAdressOIB>
    <izvorni_sadrzaj> TRAŽILICA jednostavno društvo s ograničenom odgovornošću za računalne i srodne djelatnosti, OIB 01841652168, Šibenska 1, 10000 Zagreb</izvorni_sadrzaj>
    <derivirana_varijabla naziv="DomainObject.Predmet.ProtustrankaFormatedWithAdressOIB_1"> TRAŽILICA jednostavno društvo s ograničenom odgovornošću za računalne i srodne djelatnosti, OIB 01841652168, Šibenska 1, 10000 Zagreb</derivirana_varijabla>
  </DomainObject.Predmet.ProtustrankaFormatedWithAdressOIB>
  <DomainObject.Predmet.ProtustrankaWithAdress>
    <izvorni_sadrzaj>TRAŽILICA jednostavno društvo s ograničenom odgovornošću za računalne i srodne djelatnosti Šibenska 1, 10000 Zagreb</izvorni_sadrzaj>
    <derivirana_varijabla naziv="DomainObject.Predmet.ProtustrankaWithAdress_1">TRAŽILICA jednostavno društvo s ograničenom odgovornošću za računalne i srodne djelatnosti Šibenska 1, 10000 Zagreb</derivirana_varijabla>
  </DomainObject.Predmet.ProtustrankaWithAdress>
  <DomainObject.Predmet.ProtustrankaWithAdressOIB>
    <izvorni_sadrzaj>TRAŽILICA jednostavno društvo s ograničenom odgovornošću za računalne i srodne djelatnosti, OIB 01841652168, Šibenska 1, 10000 Zagreb</izvorni_sadrzaj>
    <derivirana_varijabla naziv="DomainObject.Predmet.ProtustrankaWithAdressOIB_1">TRAŽILICA jednostavno društvo s ograničenom odgovornošću za računalne i srodne djelatnosti, OIB 01841652168, Šibenska 1, 10000 Zagreb</derivirana_varijabla>
  </DomainObject.Predmet.ProtustrankaWithAdressOIB>
  <DomainObject.Predmet.ProtustrankaNazivFormated>
    <izvorni_sadrzaj>TRAŽILICA jednostavno društvo s ograničenom odgovornošću za računalne i srodne djelatnosti</izvorni_sadrzaj>
    <derivirana_varijabla naziv="DomainObject.Predmet.ProtustrankaNazivFormated_1">TRAŽILICA jednostavno društvo s ograničenom odgovornošću za računalne i srodne djelatnosti</derivirana_varijabla>
  </DomainObject.Predmet.ProtustrankaNazivFormated>
  <DomainObject.Predmet.ProtustrankaNazivFormatedOIB>
    <izvorni_sadrzaj>TRAŽILICA jednostavno društvo s ograničenom odgovornošću za računalne i srodne djelatnosti, OIB 01841652168</izvorni_sadrzaj>
    <derivirana_varijabla naziv="DomainObject.Predmet.ProtustrankaNazivFormatedOIB_1">TRAŽILICA jednostavno društvo s ograničenom odgovornošću za računalne i srodne djelatnosti, OIB 01841652168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TRAŽILICA jednostavno društvo s ograničenom odgovornošću za računalne i srodne djelatnosti</item>
    </izvorni_sadrzaj>
    <derivirana_varijabla naziv="DomainObject.Predmet.ProtuStrankaListFormated_1">
      <item>TRAŽILICA jednostavno društvo s ograničenom odgovornošću za računalne i srodne djelatnosti</item>
    </derivirana_varijabla>
  </DomainObject.Predmet.ProtuStrankaListFormated>
  <DomainObject.Predmet.ProtuStrankaListFormatedOIB>
    <izvorni_sadrzaj>
      <item>TRAŽILICA jednostavno društvo s ograničenom odgovornošću za računalne i srodne djelatnosti, OIB 01841652168</item>
    </izvorni_sadrzaj>
    <derivirana_varijabla naziv="DomainObject.Predmet.ProtuStrankaListFormatedOIB_1">
      <item>TRAŽILICA jednostavno društvo s ograničenom odgovornošću za računalne i srodne djelatnosti, OIB 01841652168</item>
    </derivirana_varijabla>
  </DomainObject.Predmet.ProtuStrankaListFormatedOIB>
  <DomainObject.Predmet.ProtuStrankaListFormatedWithAdress>
    <izvorni_sadrzaj>
      <item>TRAŽILICA jednostavno društvo s ograničenom odgovornošću za računalne i srodne djelatnosti, Šibenska 1, 10000 Zagreb</item>
    </izvorni_sadrzaj>
    <derivirana_varijabla naziv="DomainObject.Predmet.ProtuStrankaListFormatedWithAdress_1">
      <item>TRAŽILICA jednostavno društvo s ograničenom odgovornošću za računalne i srodne djelatnosti, Šibenska 1, 10000 Zagreb</item>
    </derivirana_varijabla>
  </DomainObject.Predmet.ProtuStrankaListFormatedWithAdress>
  <DomainObject.Predmet.ProtuStrankaListFormatedWithAdressOIB>
    <izvorni_sadrzaj>
      <item>TRAŽILICA jednostavno društvo s ograničenom odgovornošću za računalne i srodne djelatnosti, OIB 01841652168, Šibenska 1, 10000 Zagreb</item>
    </izvorni_sadrzaj>
    <derivirana_varijabla naziv="DomainObject.Predmet.ProtuStrankaListFormatedWithAdressOIB_1">
      <item>TRAŽILICA jednostavno društvo s ograničenom odgovornošću za računalne i srodne djelatnosti, OIB 01841652168, Šibenska 1, 10000 Zagreb</item>
    </derivirana_varijabla>
  </DomainObject.Predmet.ProtuStrankaListFormatedWithAdressOIB>
  <DomainObject.Predmet.ProtuStrankaListNazivFormated>
    <izvorni_sadrzaj>
      <item>TRAŽILICA jednostavno društvo s ograničenom odgovornošću za računalne i srodne djelatnosti</item>
    </izvorni_sadrzaj>
    <derivirana_varijabla naziv="DomainObject.Predmet.ProtuStrankaListNazivFormated_1">
      <item>TRAŽILICA jednostavno društvo s ograničenom odgovornošću za računalne i srodne djelatnosti</item>
    </derivirana_varijabla>
  </DomainObject.Predmet.ProtuStrankaListNazivFormated>
  <DomainObject.Predmet.ProtuStrankaListNazivFormatedOIB>
    <izvorni_sadrzaj>
      <item>TRAŽILICA jednostavno društvo s ograničenom odgovornošću za računalne i srodne djelatnosti, OIB 01841652168</item>
    </izvorni_sadrzaj>
    <derivirana_varijabla naziv="DomainObject.Predmet.ProtuStrankaListNazivFormatedOIB_1">
      <item>TRAŽILICA jednostavno društvo s ograničenom odgovornošću za računalne i srodne djelatnosti, OIB 01841652168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TRAŽILICA jednostavno društvo s ograničenom odgovornošću za računalne i srodne djelatnosti</izvorni_sadrzaj>
    <derivirana_varijabla naziv="DomainObject.Predmet.ProtustrankaIDrugi_1">TRAŽILICA jednostavno društvo s ograničenom odgovornošću za računalne i srodne djelatnosti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TRAŽILICA jednostavno društvo s ograničenom odgovornošću za računalne i srodne djelatnosti, OIB 01841652168, Šibenska 1, 10000 Zagreb</izvorni_sadrzaj>
    <derivirana_varijabla naziv="DomainObject.Predmet.ProtustrankaIDrugiAdressOIB_1">TRAŽILICA jednostavno društvo s ograničenom odgovornošću za računalne i srodne djelatnosti, OIB 01841652168, Šibenska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TRAŽILICA jednostavno društvo s ograničenom odgovornošću za računalne i srodne djelatnosti</item>
      <item>FINA Regionalni centar Zagreb</item>
    </izvorni_sadrzaj>
    <derivirana_varijabla naziv="DomainObject.Predmet.SudioniciListNaziv_1">
      <item>TRAŽILICA jednostavno društvo s ograničenom odgovornošću za računalne i srodne djelatnosti</item>
      <item>FINA Regionalni centar Zagreb</item>
    </derivirana_varijabla>
  </DomainObject.Predmet.SudioniciListNaziv>
  <DomainObject.Predmet.SudioniciListAdressOIB>
    <izvorni_sadrzaj>
      <item>TRAŽILICA jednostavno društvo s ograničenom odgovornošću za računalne i srodne djelatnosti, OIB 01841652168, Šibenska 1,10000 Zagreb</item>
      <item>FINA Regionalni centar Zagreb, OIB 85821130368, Trg svibanjskih žrtava 1995. 1,10000 Zagreb</item>
    </izvorni_sadrzaj>
    <derivirana_varijabla naziv="DomainObject.Predmet.SudioniciListAdressOIB_1">
      <item>TRAŽILICA jednostavno društvo s ograničenom odgovornošću za računalne i srodne djelatnosti, OIB 01841652168, Šibenska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01841652168</item>
      <item>, OIB 85821130368</item>
    </izvorni_sadrzaj>
    <derivirana_varijabla naziv="DomainObject.Predmet.SudioniciListNazivOIB_1">
      <item>, OIB 01841652168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B34FFA-FDCC-4043-9C45-11DFD97621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3306</properties:Characters>
  <properties:Lines>88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2018-11-14T07:31:00Z</dcterms:created>
  <dc:creator>Korisnik</dc:creator>
  <cp:lastModifiedBy>Ljiljana Floršić</cp:lastModifiedBy>
  <cp:lastPrinted>2018-11-08T11:16:00Z</cp:lastPrinted>
  <dcterms:modified xmlns:xsi="http://www.w3.org/2001/XMLSchema-instance" xsi:type="dcterms:W3CDTF">2018-11-14T07:33:00Z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(St-542-18 - otvara-zaključuje skr. st. post. - Jelena Kordić.docx)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