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1370b" w14:paraId="fb1370b" w:rsidRDefault="00D970B2" w:rsidP="00D970B2" w:rsidR="00D970B2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98192A" w:rsidP="00D970B2" w:rsidR="00D970B2">
      <w:pPr>
        <w:tabs>
          <w:tab w:pos="7020" w:val="left"/>
        </w:tabs>
      </w:pPr>
      <w:r>
        <w:t>REPUBLIKA</w:t>
      </w:r>
      <w:r w:rsidR="00D970B2">
        <w:t xml:space="preserve"> HRVATSKA </w:t>
      </w:r>
    </w:p>
    <w:p w:rsidRDefault="00D970B2" w:rsidP="00D970B2" w:rsidR="00D970B2">
      <w:r>
        <w:t>Trgovački sud u Zagrebu</w:t>
      </w:r>
    </w:p>
    <w:p w:rsidRDefault="00D970B2" w:rsidP="00D970B2" w:rsidR="00D970B2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347DCD" w:rsidP="00D970B2" w:rsidR="00D970B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89. St-</w:t>
      </w:r>
      <w:r w:rsidR="00B670B9">
        <w:t>112</w:t>
      </w:r>
      <w:r w:rsidR="001D78D8">
        <w:t>/2016</w:t>
      </w:r>
      <w:r w:rsidR="00C250CD">
        <w:t>-4</w:t>
      </w:r>
    </w:p>
    <w:p w:rsidRDefault="00D970B2" w:rsidP="00D970B2" w:rsidR="00D970B2"/>
    <w:p w:rsidRDefault="00D970B2" w:rsidP="00D970B2" w:rsidR="00D970B2"/>
    <w:p w:rsidRDefault="00D970B2" w:rsidP="00D970B2" w:rsidR="00D970B2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B670B9">
        <w:t>112</w:t>
      </w:r>
      <w:r w:rsidR="001D78D8">
        <w:t>/2016</w:t>
      </w:r>
      <w:r>
        <w:t>, temeljem odredbe članka 430. Stečajnog zakona (</w:t>
      </w:r>
      <w:proofErr w:type="spellStart"/>
      <w:r>
        <w:t>N.N</w:t>
      </w:r>
      <w:proofErr w:type="spellEnd"/>
      <w:r>
        <w:t xml:space="preserve">. br. 71/15.), dana </w:t>
      </w:r>
      <w:r w:rsidR="0098192A">
        <w:t xml:space="preserve">20. siječnja 2016., </w:t>
      </w:r>
      <w:r>
        <w:t>objavljuje:</w:t>
      </w:r>
    </w:p>
    <w:p w:rsidRDefault="00D970B2" w:rsidP="00D970B2" w:rsidR="00D970B2">
      <w:pPr>
        <w:rPr>
          <w:sz w:val="40"/>
          <w:szCs w:val="40"/>
        </w:rPr>
      </w:pPr>
    </w:p>
    <w:p w:rsidRDefault="00D970B2" w:rsidP="00D970B2" w:rsidR="00D970B2" w:rsidRPr="0098192A">
      <w:pPr>
        <w:jc w:val="center"/>
      </w:pPr>
      <w:r w:rsidRPr="0098192A">
        <w:t>O G L A S</w:t>
      </w:r>
    </w:p>
    <w:p w:rsidRDefault="00D970B2" w:rsidP="00D970B2" w:rsidR="00D970B2">
      <w:pPr>
        <w:rPr>
          <w:b/>
        </w:rPr>
      </w:pPr>
    </w:p>
    <w:p w:rsidRDefault="00D970B2" w:rsidP="00D970B2" w:rsidR="00D970B2">
      <w:pPr>
        <w:pStyle w:val="Odlomakpopisa"/>
        <w:numPr>
          <w:ilvl w:val="0"/>
          <w:numId w:val="1"/>
        </w:numPr>
      </w:pPr>
      <w:r>
        <w:t xml:space="preserve">Za dužnika  </w:t>
      </w:r>
      <w:r w:rsidR="00B670B9">
        <w:t xml:space="preserve">ADVENTUS d.o.o., OIB 01292345120, Zagreb, </w:t>
      </w:r>
      <w:proofErr w:type="spellStart"/>
      <w:r w:rsidR="00B670B9">
        <w:t>Širolina</w:t>
      </w:r>
      <w:proofErr w:type="spellEnd"/>
      <w:r w:rsidR="00B670B9">
        <w:t xml:space="preserve"> 6</w:t>
      </w:r>
      <w:r>
        <w:t xml:space="preserve">. </w:t>
      </w:r>
    </w:p>
    <w:p w:rsidRDefault="00D970B2" w:rsidP="00D970B2" w:rsidR="00D970B2">
      <w:pPr>
        <w:pStyle w:val="Odlomakpopisa"/>
        <w:ind w:left="1428"/>
      </w:pPr>
    </w:p>
    <w:p w:rsidRDefault="00D970B2" w:rsidP="00D970B2" w:rsidR="00D970B2">
      <w:pPr>
        <w:pStyle w:val="Odlomakpopisa"/>
        <w:numPr>
          <w:ilvl w:val="0"/>
          <w:numId w:val="1"/>
        </w:numPr>
      </w:pPr>
      <w:r>
        <w:t xml:space="preserve">Iznos duga evidentiran na temelju neizvršenih osnova za plaćanje je </w:t>
      </w:r>
      <w:r w:rsidR="00B670B9">
        <w:t>746.610,28</w:t>
      </w:r>
      <w:r>
        <w:t xml:space="preserve"> kn.</w:t>
      </w:r>
    </w:p>
    <w:p w:rsidRDefault="00D970B2" w:rsidP="00D970B2" w:rsidR="00D970B2">
      <w:pPr>
        <w:ind w:left="360"/>
      </w:pPr>
      <w:r>
        <w:t xml:space="preserve"> </w:t>
      </w: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D970B2" w:rsidP="00D970B2" w:rsidR="00D970B2">
      <w:pPr>
        <w:ind w:firstLine="720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970B2" w:rsidP="00D970B2" w:rsidR="00D970B2">
      <w:pPr>
        <w:pStyle w:val="Odlomakpopisa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D970B2" w:rsidP="00D970B2" w:rsidR="00D970B2">
      <w:pPr>
        <w:pStyle w:val="Odlomakpopisa"/>
        <w:ind w:left="142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D970B2" w:rsidP="00D970B2" w:rsidR="00D970B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D970B2" w:rsidP="00D970B2" w:rsidR="00D970B2">
      <w:pPr>
        <w:jc w:val="center"/>
      </w:pPr>
    </w:p>
    <w:p w:rsidRDefault="0098192A" w:rsidP="00D970B2" w:rsidR="00D970B2">
      <w:pPr>
        <w:jc w:val="center"/>
      </w:pPr>
      <w:r>
        <w:t xml:space="preserve">U </w:t>
      </w:r>
      <w:r w:rsidR="00D970B2">
        <w:t>Zagreb</w:t>
      </w:r>
      <w:r>
        <w:t>u</w:t>
      </w:r>
      <w:r w:rsidR="00D970B2">
        <w:t xml:space="preserve">, </w:t>
      </w:r>
      <w:r>
        <w:t>20. siječnja 2016</w:t>
      </w:r>
      <w:r w:rsidR="00D970B2">
        <w:t>.</w:t>
      </w:r>
    </w:p>
    <w:p w:rsidRDefault="00D970B2" w:rsidP="00D970B2" w:rsidR="00D970B2"/>
    <w:p w:rsidRDefault="00D970B2" w:rsidP="00D970B2" w:rsidR="00D970B2">
      <w:pPr>
        <w:jc w:val="right"/>
      </w:pPr>
      <w:r>
        <w:t xml:space="preserve">        Sudac:</w:t>
      </w:r>
    </w:p>
    <w:p w:rsidRDefault="00D970B2" w:rsidP="00D970B2" w:rsidR="00D970B2">
      <w:pPr>
        <w:jc w:val="right"/>
      </w:pPr>
      <w:r>
        <w:t xml:space="preserve">     Nikoli</w:t>
      </w:r>
      <w:r w:rsidR="0098192A">
        <w:t>na Dorić Hadžisejdić</w:t>
      </w:r>
    </w:p>
    <w:p w:rsidRDefault="0098192A" w:rsidP="00D970B2" w:rsidR="0098192A">
      <w:pPr>
        <w:jc w:val="right"/>
      </w:pPr>
    </w:p>
    <w:p w:rsidRDefault="008F3AB7" w:rsidP="0098192A" w:rsidR="008F3AB7">
      <w:pPr>
        <w:jc w:val="both"/>
      </w:pPr>
    </w:p>
    <w:p w:rsidRDefault="008E4414" w:rsidP="0098192A" w:rsidR="008E4414">
      <w:pPr>
        <w:jc w:val="both"/>
      </w:pPr>
    </w:p>
    <w:p w:rsidRDefault="0098192A" w:rsidP="0098192A" w:rsidR="0098192A">
      <w:pPr>
        <w:jc w:val="both"/>
      </w:pPr>
      <w:r>
        <w:t>DNA:</w:t>
      </w:r>
    </w:p>
    <w:p w:rsidRDefault="0098192A" w:rsidP="0098192A" w:rsidR="0098192A">
      <w:pPr>
        <w:pStyle w:val="Odlomakpopisa"/>
        <w:numPr>
          <w:ilvl w:val="0"/>
          <w:numId w:val="3"/>
        </w:numPr>
        <w:jc w:val="both"/>
      </w:pPr>
      <w:r>
        <w:t>e-oglasna ploča 45 dana</w:t>
      </w:r>
    </w:p>
    <w:p w:rsidRDefault="00D970B2" w:rsidP="00D970B2" w:rsidR="00D970B2">
      <w:pPr>
        <w:jc w:val="right"/>
      </w:pPr>
    </w:p>
    <w:p w:rsidRDefault="00D970B2" w:rsidP="00D970B2" w:rsidR="00D970B2">
      <w:pPr>
        <w:jc w:val="right"/>
      </w:pPr>
    </w:p>
    <w:p w:rsidRDefault="009A248B" w:rsidR="009A248B"/>
    <w:sectPr w:rsidSect="0098192A" w:rsidR="009A248B">
      <w:headerReference w:type="default" r:id="rId10"/>
      <w:pgSz w:h="16838" w:w="11906"/>
      <w:pgMar w:gutter="0" w:footer="708" w:header="708" w:left="1417" w:bottom="142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192A" w:rsidP="0098192A" w:rsidR="0098192A">
      <w:r>
        <w:separator/>
      </w:r>
    </w:p>
  </w:endnote>
  <w:endnote w:id="0" w:type="continuationSeparator">
    <w:p w:rsidRDefault="0098192A" w:rsidP="0098192A" w:rsidR="009819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192A" w:rsidP="0098192A" w:rsidR="0098192A">
      <w:r>
        <w:separator/>
      </w:r>
    </w:p>
  </w:footnote>
  <w:footnote w:id="0" w:type="continuationSeparator">
    <w:p w:rsidRDefault="0098192A" w:rsidP="0098192A" w:rsidR="0098192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192A" w:rsidR="0098192A">
    <w:pPr>
      <w:pStyle w:val="Zaglavlje"/>
    </w:pPr>
    <w:r>
      <w:rPr>
        <w:noProof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F8E4AB7"/>
    <w:multiLevelType w:val="hybridMultilevel"/>
    <w:tmpl w:val="5F828EE0"/>
    <w:lvl w:tplc="EF926782" w:ilvl="0">
      <w:start w:val="8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ED366AE"/>
    <w:multiLevelType w:val="hybridMultilevel"/>
    <w:tmpl w:val="24FE9D54"/>
    <w:lvl w:tplc="92AEC3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70B2"/>
    <w:rsid w:val="00002A22"/>
    <w:rsid w:val="000B3EF2"/>
    <w:rsid w:val="00101281"/>
    <w:rsid w:val="00176522"/>
    <w:rsid w:val="00194DE9"/>
    <w:rsid w:val="001D78D8"/>
    <w:rsid w:val="00215918"/>
    <w:rsid w:val="002E06D3"/>
    <w:rsid w:val="00347DCD"/>
    <w:rsid w:val="003F0D40"/>
    <w:rsid w:val="0044280E"/>
    <w:rsid w:val="004B4B7E"/>
    <w:rsid w:val="00524D3D"/>
    <w:rsid w:val="006156D0"/>
    <w:rsid w:val="0064498B"/>
    <w:rsid w:val="00726015"/>
    <w:rsid w:val="007D6D1C"/>
    <w:rsid w:val="008C31DE"/>
    <w:rsid w:val="008E4414"/>
    <w:rsid w:val="008F3AB7"/>
    <w:rsid w:val="00917AA8"/>
    <w:rsid w:val="00964E14"/>
    <w:rsid w:val="00967D3B"/>
    <w:rsid w:val="0098192A"/>
    <w:rsid w:val="009A248B"/>
    <w:rsid w:val="00AB00C6"/>
    <w:rsid w:val="00AF31FC"/>
    <w:rsid w:val="00B00AAF"/>
    <w:rsid w:val="00B670B9"/>
    <w:rsid w:val="00BC1743"/>
    <w:rsid w:val="00BE6AA0"/>
    <w:rsid w:val="00C250CD"/>
    <w:rsid w:val="00C445F4"/>
    <w:rsid w:val="00D660C0"/>
    <w:rsid w:val="00D970B2"/>
    <w:rsid w:val="00EB6112"/>
    <w:rsid w:val="00F13194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70B2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8192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8192A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8192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8192A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F0D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0D4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0D4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0D4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0D4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70B2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8192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8192A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8192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8192A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F0D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0D4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0D4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0D4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0D4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026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siječnja 2016.</izvorni_sadrzaj>
    <derivirana_varijabla naziv="DomainObject.DatumDonosenjaOdluke_1">20.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</izvorni_sadrzaj>
    <derivirana_varijabla naziv="DomainObject.Predmet.Broj_1">112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siječnja 2016.</izvorni_sadrzaj>
    <derivirana_varijabla naziv="DomainObject.Predmet.DatumOsnivanja_1">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St-112/2016</izvorni_sadrzaj>
    <derivirana_varijabla naziv="DomainObject.Predmet.OznakaBroj_1">St-112/2016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ADVENTUS d.o.o. zastupanog po punomoćniku IVAN MALINAR</izvorni_sadrzaj>
    <derivirana_varijabla naziv="DomainObject.Predmet.ProtustrankaFormated_1">  ADVENTUS d.o.o. zastupanog po punomoćniku IVAN MALINAR</derivirana_varijabla>
  </DomainObject.Predmet.ProtustrankaFormated>
  <DomainObject.Predmet.ProtustrankaFormatedOIB>
    <izvorni_sadrzaj>  ADVENTUS d.o.o., OIB 01292345120 zastupanog po punomoćniku IVAN MALINAR</izvorni_sadrzaj>
    <derivirana_varijabla naziv="DomainObject.Predmet.ProtustrankaFormatedOIB_1">  ADVENTUS d.o.o., OIB 01292345120 zastupanog po punomoćniku IVAN MALINAR</derivirana_varijabla>
  </DomainObject.Predmet.ProtustrankaFormatedOIB>
  <DomainObject.Predmet.ProtustrankaFormatedWithAdress>
    <izvorni_sadrzaj> ADVENTUS d.o.o., Širolina 6, 10000 Zagreb zastupanog po punomoćniku IVAN MALINAR</izvorni_sadrzaj>
    <derivirana_varijabla naziv="DomainObject.Predmet.ProtustrankaFormatedWithAdress_1"> ADVENTUS d.o.o., Širolina 6, 10000 Zagreb zastupanog po punomoćniku IVAN MALINAR</derivirana_varijabla>
  </DomainObject.Predmet.ProtustrankaFormatedWithAdress>
  <DomainObject.Predmet.ProtustrankaFormatedWithAdressOIB>
    <izvorni_sadrzaj> ADVENTUS d.o.o., OIB 01292345120, Širolina 6, 10000 Zagreb zastupanog po punomoćniku IVAN MALINAR</izvorni_sadrzaj>
    <derivirana_varijabla naziv="DomainObject.Predmet.ProtustrankaFormatedWithAdressOIB_1"> ADVENTUS d.o.o., OIB 01292345120, Širolina 6, 10000 Zagreb zastupanog po punomoćniku IVAN MALINAR</derivirana_varijabla>
  </DomainObject.Predmet.ProtustrankaFormatedWithAdressOIB>
  <DomainObject.Predmet.ProtustrankaWithAdress>
    <izvorni_sadrzaj>ADVENTUS d.o.o. Širolina 6, 10000 Zagreb</izvorni_sadrzaj>
    <derivirana_varijabla naziv="DomainObject.Predmet.ProtustrankaWithAdress_1">ADVENTUS d.o.o. Širolina 6, 10000 Zagreb</derivirana_varijabla>
  </DomainObject.Predmet.ProtustrankaWithAdress>
  <DomainObject.Predmet.ProtustrankaWithAdressOIB>
    <izvorni_sadrzaj>ADVENTUS d.o.o., OIB 01292345120, Širolina 6, 10000 Zagreb</izvorni_sadrzaj>
    <derivirana_varijabla naziv="DomainObject.Predmet.ProtustrankaWithAdressOIB_1">ADVENTUS d.o.o., OIB 01292345120, Širolina 6, 10000 Zagreb</derivirana_varijabla>
  </DomainObject.Predmet.ProtustrankaWithAdressOIB>
  <DomainObject.Predmet.ProtustrankaNazivFormated>
    <izvorni_sadrzaj>ADVENTUS d.o.o.</izvorni_sadrzaj>
    <derivirana_varijabla naziv="DomainObject.Predmet.ProtustrankaNazivFormated_1">ADVENTUS d.o.o.</derivirana_varijabla>
  </DomainObject.Predmet.ProtustrankaNazivFormated>
  <DomainObject.Predmet.ProtustrankaNazivFormatedOIB>
    <izvorni_sadrzaj>ADVENTUS d.o.o., OIB 01292345120</izvorni_sadrzaj>
    <derivirana_varijabla naziv="DomainObject.Predmet.ProtustrankaNazivFormatedOIB_1">ADVENTUS d.o.o., OIB 01292345120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ADVENTUS d.o.o. zastupanog po punomoćniku IVAN MALINAR</item>
    </izvorni_sadrzaj>
    <derivirana_varijabla naziv="DomainObject.Predmet.ProtuStrankaListFormated_1">
      <item>ADVENTUS d.o.o. zastupanog po punomoćniku IVAN MALINAR</item>
    </derivirana_varijabla>
  </DomainObject.Predmet.ProtuStrankaListFormated>
  <DomainObject.Predmet.ProtuStrankaListFormatedOIB>
    <izvorni_sadrzaj>
      <item>ADVENTUS d.o.o., OIB 01292345120 zastupanog po punomoćniku IVAN MALINAR</item>
    </izvorni_sadrzaj>
    <derivirana_varijabla naziv="DomainObject.Predmet.ProtuStrankaListFormatedOIB_1">
      <item>ADVENTUS d.o.o., OIB 01292345120 zastupanog po punomoćniku IVAN MALINAR</item>
    </derivirana_varijabla>
  </DomainObject.Predmet.ProtuStrankaListFormatedOIB>
  <DomainObject.Predmet.ProtuStrankaListFormatedWithAdress>
    <izvorni_sadrzaj>
      <item>ADVENTUS d.o.o., Širolina 6, 10000 Zagreb zastupanog po punomoćniku IVAN MALINAR</item>
    </izvorni_sadrzaj>
    <derivirana_varijabla naziv="DomainObject.Predmet.ProtuStrankaListFormatedWithAdress_1">
      <item>ADVENTUS d.o.o., Širolina 6, 10000 Zagreb zastupanog po punomoćniku IVAN MALINAR</item>
    </derivirana_varijabla>
  </DomainObject.Predmet.ProtuStrankaListFormatedWithAdress>
  <DomainObject.Predmet.ProtuStrankaListFormatedWithAdressOIB>
    <izvorni_sadrzaj>
      <item>ADVENTUS d.o.o., OIB 01292345120, Širolina 6, 10000 Zagreb zastupanog po punomoćniku IVAN MALINAR</item>
    </izvorni_sadrzaj>
    <derivirana_varijabla naziv="DomainObject.Predmet.ProtuStrankaListFormatedWithAdressOIB_1">
      <item>ADVENTUS d.o.o., OIB 01292345120, Širolina 6, 10000 Zagreb zastupanog po punomoćniku IVAN MALINAR</item>
    </derivirana_varijabla>
  </DomainObject.Predmet.ProtuStrankaListFormatedWithAdressOIB>
  <DomainObject.Predmet.ProtuStrankaListNazivFormated>
    <izvorni_sadrzaj>
      <item>ADVENTUS d.o.o.</item>
    </izvorni_sadrzaj>
    <derivirana_varijabla naziv="DomainObject.Predmet.ProtuStrankaListNazivFormated_1">
      <item>ADVENTUS d.o.o.</item>
    </derivirana_varijabla>
  </DomainObject.Predmet.ProtuStrankaListNazivFormated>
  <DomainObject.Predmet.ProtuStrankaListNazivFormatedOIB>
    <izvorni_sadrzaj>
      <item>ADVENTUS d.o.o., OIB 01292345120</item>
    </izvorni_sadrzaj>
    <derivirana_varijabla naziv="DomainObject.Predmet.ProtuStrankaListNazivFormatedOIB_1">
      <item>ADVENTUS d.o.o., OIB 01292345120</item>
    </derivirana_varijabla>
  </DomainObject.Predmet.ProtuStrankaListNazivFormatedOIB>
  <DomainObject.Predmet.OstaliListFormated>
    <izvorni_sadrzaj>
      <item>IVAN MALINAR punomoćnik sudionika u postupku ADVENTUS d.o.o.</item>
    </izvorni_sadrzaj>
    <derivirana_varijabla naziv="DomainObject.Predmet.OstaliListFormated_1">
      <item>IVAN MALINAR punomoćnik sudionika u postupku ADVENTUS d.o.o.</item>
    </derivirana_varijabla>
  </DomainObject.Predmet.OstaliListFormated>
  <DomainObject.Predmet.OstaliListFormatedOIB>
    <izvorni_sadrzaj>
      <item>IVAN MALINAR, OIB 43395247333 punomoćnik sudionika u postupku ADVENTUS d.o.o.</item>
    </izvorni_sadrzaj>
    <derivirana_varijabla naziv="DomainObject.Predmet.OstaliListFormatedOIB_1">
      <item>IVAN MALINAR, OIB 43395247333 punomoćnik sudionika u postupku ADVENTUS d.o.o.</item>
    </derivirana_varijabla>
  </DomainObject.Predmet.OstaliListFormatedOIB>
  <DomainObject.Predmet.OstaliListFormatedWithAdress>
    <izvorni_sadrzaj>
      <item>IVAN MALINAR, Širolina 6, 10000 Zagreb punomoćnik sudionika u postupku ADVENTUS d.o.o.</item>
    </izvorni_sadrzaj>
    <derivirana_varijabla naziv="DomainObject.Predmet.OstaliListFormatedWithAdress_1">
      <item>IVAN MALINAR, Širolina 6, 10000 Zagreb punomoćnik sudionika u postupku ADVENTUS d.o.o.</item>
    </derivirana_varijabla>
  </DomainObject.Predmet.OstaliListFormatedWithAdress>
  <DomainObject.Predmet.OstaliListFormatedWithAdressOIB>
    <izvorni_sadrzaj>
      <item>IVAN MALINAR, OIB 43395247333, Širolina 6, 10000 Zagreb punomoćnik sudionika u postupku ADVENTUS d.o.o.</item>
    </izvorni_sadrzaj>
    <derivirana_varijabla naziv="DomainObject.Predmet.OstaliListFormatedWithAdressOIB_1">
      <item>IVAN MALINAR, OIB 43395247333, Širolina 6, 10000 Zagreb punomoćnik sudionika u postupku ADVENTUS d.o.o.</item>
    </derivirana_varijabla>
  </DomainObject.Predmet.OstaliListFormatedWithAdressOIB>
  <DomainObject.Predmet.OstaliListNazivFormated>
    <izvorni_sadrzaj>
      <item>IVAN MALINAR</item>
    </izvorni_sadrzaj>
    <derivirana_varijabla naziv="DomainObject.Predmet.OstaliListNazivFormated_1">
      <item>IVAN MALINAR</item>
    </derivirana_varijabla>
  </DomainObject.Predmet.OstaliListNazivFormated>
  <DomainObject.Predmet.OstaliListNazivFormatedOIB>
    <izvorni_sadrzaj>
      <item>IVAN MALINAR, OIB 43395247333</item>
    </izvorni_sadrzaj>
    <derivirana_varijabla naziv="DomainObject.Predmet.OstaliListNazivFormatedOIB_1">
      <item>IVAN MALINAR, OIB 43395247333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ADVENTUS d.o.o.</izvorni_sadrzaj>
    <derivirana_varijabla naziv="DomainObject.Predmet.ProtustrankaIDrugi_1">ADVENTUS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ADVENTUS d.o.o., OIB 01292345120, Širolina 6, 10000 Zagreb</izvorni_sadrzaj>
    <derivirana_varijabla naziv="DomainObject.Predmet.ProtustrankaIDrugiAdressOIB_1">ADVENTUS d.o.o., OIB 01292345120, Širolina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ADVENTUS d.o.o.</item>
      <item>IVAN MALINAR</item>
    </izvorni_sadrzaj>
    <derivirana_varijabla naziv="DomainObject.Predmet.SudioniciListNaziv_1">
      <item>FINA Regionalni centar Zagreb</item>
      <item>ADVENTUS d.o.o.</item>
      <item>IVAN MALINAR</item>
    </derivirana_varijabla>
  </DomainObject.Predmet.SudioniciListNaziv>
  <DomainObject.Predmet.SudioniciListAdressOIB>
    <izvorni_sadrzaj>
      <item>FINA Regionalni centar Zagreb, OIB 85821130368, Trg svibanjskih žrtava 1995. 1,10000 Zagreb</item>
      <item>ADVENTUS d.o.o., OIB 01292345120, Širolina 6,10000 Zagreb</item>
      <item>IVAN MALINAR, OIB 43395247333, Širolina 6,10000 Zagreb</item>
    </izvorni_sadrzaj>
    <derivirana_varijabla naziv="DomainObject.Predmet.SudioniciListAdressOIB_1">
      <item>FINA Regionalni centar Zagreb, OIB 85821130368, Trg svibanjskih žrtava 1995. 1,10000 Zagreb</item>
      <item>ADVENTUS d.o.o., OIB 01292345120, Širolina 6,10000 Zagreb</item>
      <item>IVAN MALINAR, OIB 43395247333, Širolina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01292345120</item>
      <item>, OIB 43395247333</item>
    </izvorni_sadrzaj>
    <derivirana_varijabla naziv="DomainObject.Predmet.SudioniciListNazivOIB_1">
      <item>, OIB 85821130368</item>
      <item>, OIB 01292345120</item>
      <item>, OIB 43395247333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0F181EA-F22D-4C6D-AF23-3FAD04A7784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239</properties:Words>
  <properties:Characters>1317</properties:Characters>
  <properties:Lines>48</properties:Lines>
  <properties:Paragraphs>18</properties:Paragraphs>
  <properties:TotalTime>9</properties:TotalTime>
  <properties:ScaleCrop>false</properties:ScaleCrop>
  <properties:LinksUpToDate>false</properties:LinksUpToDate>
  <properties:CharactersWithSpaces>1570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2016-01-12T12:19:00Z</dcterms:created>
  <dc:creator>Karmela Dolenc</dc:creator>
  <cp:lastModifiedBy>Karmela Dolenc</cp:lastModifiedBy>
  <cp:lastPrinted>2016-01-20T09:10:00Z</cp:lastPrinted>
  <dcterms:modified xmlns:xsi="http://www.w3.org/2001/XMLSchema-instance" xsi:type="dcterms:W3CDTF">2016-01-21T10:03:00Z</dcterms:modified>
  <cp:revision>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