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b479" w14:paraId="210b479" w:rsidRDefault="00E303B9" w:rsidP="00B64D87" w:rsidR="00E303B9" w:rsidRPr="00EA4322">
      <w:pPr>
        <w15:collapsed w:val="false"/>
      </w:pPr>
    </w:p>
    <w:p w:rsidRDefault="00001D94" w:rsidP="00001D94" w:rsidR="00001D9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1D94" w:rsidP="00001D94" w:rsidR="00001D9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001D94" w:rsidP="00001D94" w:rsidR="00001D9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01D94" w:rsidP="00001D94" w:rsidR="00001D94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001D94" w:rsidP="00001D94" w:rsidR="00001D94">
      <w:pPr>
        <w:rPr>
          <w:rFonts w:cstheme="minorBidi" w:eastAsiaTheme="minorHAnsi" w:hAnsiTheme="minorHAnsi" w:asciiTheme="minorHAnsi"/>
          <w:sz w:val="22"/>
          <w:szCs w:val="22"/>
        </w:rPr>
      </w:pPr>
    </w:p>
    <w:p w:rsidRDefault="00001D94" w:rsidP="00001D94" w:rsidR="00D2781D" w:rsidRPr="00001D94">
      <w:r>
        <w:tab/>
      </w:r>
      <w:r w:rsidR="00CB070F" w:rsidRPr="00EA4322">
        <w:t xml:space="preserve">      </w:t>
      </w:r>
      <w:r>
        <w:tab/>
      </w:r>
      <w:r>
        <w:tab/>
      </w:r>
      <w:bookmarkStart w:name="_GoBack" w:id="0"/>
      <w:bookmarkEnd w:id="0"/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1A2312" w:rsidP="001A2312" w:rsidR="001A2312" w:rsidRPr="001A2312">
      <w:pPr>
        <w:jc w:val="both"/>
      </w:pPr>
      <w:r w:rsidRPr="001A2312">
        <w:tab/>
      </w:r>
      <w:r w:rsidRPr="001A2312">
        <w:tab/>
        <w:t xml:space="preserve">Trgovački sud u Rijeci, po stečajnom sucu Veri </w:t>
      </w:r>
      <w:proofErr w:type="spellStart"/>
      <w:r w:rsidRPr="001A2312">
        <w:t>Jelenović</w:t>
      </w:r>
      <w:proofErr w:type="spellEnd"/>
      <w:r w:rsidRPr="001A2312">
        <w:t xml:space="preserve">, u stečajnom postupku nad imovinom dužnika pojedinca DORIAN JANKO iz Labina, </w:t>
      </w:r>
      <w:proofErr w:type="spellStart"/>
      <w:r w:rsidRPr="001A2312">
        <w:t>Marcilnica</w:t>
      </w:r>
      <w:proofErr w:type="spellEnd"/>
      <w:r w:rsidRPr="001A2312">
        <w:t xml:space="preserve"> 7, OIB: </w:t>
      </w:r>
      <w:r w:rsidRPr="001A2312">
        <w:rPr>
          <w:bCs/>
        </w:rPr>
        <w:t xml:space="preserve">42775234500, </w:t>
      </w:r>
      <w:proofErr w:type="spellStart"/>
      <w:r w:rsidRPr="001A2312">
        <w:rPr>
          <w:bCs/>
        </w:rPr>
        <w:t>vl</w:t>
      </w:r>
      <w:proofErr w:type="spellEnd"/>
      <w:r w:rsidRPr="001A2312">
        <w:rPr>
          <w:bCs/>
        </w:rPr>
        <w:t xml:space="preserve">. obrta za trgovinu </w:t>
      </w:r>
      <w:r w:rsidRPr="001A2312">
        <w:t>" D T R A D E"</w:t>
      </w:r>
      <w:r w:rsidRPr="001A2312">
        <w:rPr>
          <w:bCs/>
        </w:rPr>
        <w:t xml:space="preserve">, Labin, </w:t>
      </w:r>
      <w:proofErr w:type="spellStart"/>
      <w:r w:rsidRPr="001A2312">
        <w:rPr>
          <w:bCs/>
        </w:rPr>
        <w:t>Marcilnica</w:t>
      </w:r>
      <w:proofErr w:type="spellEnd"/>
      <w:r w:rsidRPr="001A2312">
        <w:rPr>
          <w:bCs/>
        </w:rPr>
        <w:t xml:space="preserve"> 7</w:t>
      </w:r>
      <w:r w:rsidRPr="001A2312">
        <w:t xml:space="preserve">, dana </w:t>
      </w:r>
      <w:r w:rsidR="00CB368D">
        <w:t>16. lipnja 2017</w:t>
      </w:r>
      <w:r w:rsidRPr="001A2312">
        <w:t>. godine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A2312">
        <w:t>Vlaste Majstorović iz Pule, Koparska 37, OIB 78258328195</w:t>
      </w:r>
      <w:r w:rsidR="003F18B5" w:rsidRPr="00EA4322">
        <w:t xml:space="preserve"> za period od</w:t>
      </w:r>
      <w:r w:rsidR="00DC2112" w:rsidRPr="00EA4322">
        <w:t xml:space="preserve"> </w:t>
      </w:r>
      <w:r w:rsidR="00CB368D">
        <w:t>1. prosinca</w:t>
      </w:r>
      <w:r w:rsidR="001A2312">
        <w:t xml:space="preserve"> 201</w:t>
      </w:r>
      <w:r w:rsidR="006026C7">
        <w:t>6</w:t>
      </w:r>
      <w:r w:rsidR="001A2312">
        <w:t xml:space="preserve">. godine do </w:t>
      </w:r>
      <w:r w:rsidR="00CB368D">
        <w:t>30. travnja 2017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CB368D">
        <w:t>247</w:t>
      </w:r>
      <w:r w:rsidR="001A2312">
        <w:t>,00</w:t>
      </w:r>
      <w:r w:rsidR="00726E96" w:rsidRPr="00EA4322">
        <w:t xml:space="preserve"> kn neto</w:t>
      </w:r>
      <w:r w:rsidRPr="00EA4322">
        <w:t xml:space="preserve">. </w:t>
      </w:r>
    </w:p>
    <w:p w:rsidRDefault="00D2781D" w:rsidP="00B64D87" w:rsidR="00D2781D" w:rsidRPr="00EA4322">
      <w:pPr>
        <w:jc w:val="both"/>
      </w:pP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CB368D">
        <w:rPr>
          <w:bCs/>
        </w:rPr>
        <w:t>12. lipnja 2017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CB368D">
        <w:t>247</w:t>
      </w:r>
      <w:r w:rsidR="001A2312">
        <w:t>,00</w:t>
      </w:r>
      <w:r w:rsidR="001A2312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CB368D">
        <w:t>1. prosinca 2016. godine do 30. travnja 2017</w:t>
      </w:r>
      <w:r w:rsidR="00EA0795" w:rsidRPr="00EA4322">
        <w:t xml:space="preserve">. godine </w:t>
      </w:r>
      <w:r w:rsidR="000119E8" w:rsidRPr="00EA4322">
        <w:t>i to za</w:t>
      </w:r>
      <w:r w:rsidR="00726E96" w:rsidRPr="00EA4322">
        <w:rPr>
          <w:bCs/>
        </w:rPr>
        <w:t xml:space="preserve"> </w:t>
      </w:r>
      <w:r w:rsidR="00EA0795">
        <w:rPr>
          <w:bCs/>
        </w:rPr>
        <w:t>korištenje osobnog vozila u službene svrhe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CB368D">
        <w:t>1. prosinca 2016. godine do 30. travnja 2017</w:t>
      </w:r>
      <w:r w:rsidR="00CB368D" w:rsidRPr="00EA4322">
        <w:t xml:space="preserve">. godine u iznosu od </w:t>
      </w:r>
      <w:r w:rsidR="00CB368D">
        <w:t>247,00</w:t>
      </w:r>
      <w:r w:rsidR="00CB368D" w:rsidRPr="00EA4322">
        <w:t xml:space="preserve"> kn neto</w:t>
      </w:r>
      <w:r w:rsidR="00EA0795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CB368D">
        <w:rPr>
          <w:bCs/>
        </w:rPr>
        <w:t>16. lipnja 2017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</w:t>
      </w:r>
      <w:proofErr w:type="spellStart"/>
      <w:r w:rsidRPr="00EA4322">
        <w:t>Jelenović</w:t>
      </w:r>
      <w:proofErr w:type="spellEnd"/>
      <w:r w:rsidRPr="00EA4322">
        <w:t xml:space="preserve"> </w:t>
      </w:r>
    </w:p>
    <w:p w:rsidRDefault="001B0965" w:rsidR="001B0965" w:rsidRPr="00EA4322">
      <w:pPr>
        <w:jc w:val="both"/>
      </w:pP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 xml:space="preserve">. Žalba se podnosi u roku od 8 dana od dana primitka istog. Žalba </w:t>
      </w:r>
      <w:r w:rsidRPr="00EA4322">
        <w:rPr>
          <w:bCs/>
        </w:rPr>
        <w:lastRenderedPageBreak/>
        <w:t>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CB368D" w:rsidP="00B64D87" w:rsidR="00CB368D">
      <w:pPr>
        <w:jc w:val="both"/>
        <w:rPr>
          <w:bCs/>
        </w:rPr>
      </w:pPr>
    </w:p>
    <w:p w:rsidRDefault="00CB368D" w:rsidP="00B64D87" w:rsidR="00CB368D">
      <w:pPr>
        <w:jc w:val="both"/>
        <w:rPr>
          <w:bCs/>
        </w:rPr>
      </w:pPr>
    </w:p>
    <w:p w:rsidRDefault="00CB368D" w:rsidP="00B64D87" w:rsidR="00CB368D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CB368D">
        <w:t>16. lipnja 2017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</w:t>
      </w:r>
      <w:proofErr w:type="spellStart"/>
      <w:r w:rsidR="00605262" w:rsidRPr="00EA4322">
        <w:t>Jelenović</w:t>
      </w:r>
      <w:proofErr w:type="spellEnd"/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16A3" w:rsidR="00B316A3">
      <w:r>
        <w:separator/>
      </w:r>
    </w:p>
  </w:endnote>
  <w:endnote w:id="0" w:type="continuationSeparator">
    <w:p w:rsidRDefault="00B316A3" w:rsidR="00B31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1D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16A3" w:rsidR="00B316A3">
      <w:r>
        <w:separator/>
      </w:r>
    </w:p>
  </w:footnote>
  <w:footnote w:id="0" w:type="continuationSeparator">
    <w:p w:rsidRDefault="00B316A3" w:rsidR="00B316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>Posl.br. 14 St-</w:t>
    </w:r>
    <w:r w:rsidR="001A2312">
      <w:t>748/2013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1D94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665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6C7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E94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6E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16A3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68D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90B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07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001D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1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D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01D94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001D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1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D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01D94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00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St-748/2013</izvorni_sadrzaj>
    <derivirana_varijabla naziv="DomainObject.Predmet.OznakaBroj_1">St-748/2013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DORIAN JANKO  Labin</izvorni_sadrzaj>
    <derivirana_varijabla naziv="DomainObject.Predmet.ProtustrankaFormated_1">  DORIAN JANKO  Labin</derivirana_varijabla>
  </DomainObject.Predmet.ProtustrankaFormated>
  <DomainObject.Predmet.ProtustrankaFormatedOIB>
    <izvorni_sadrzaj>  DORIAN JANKO  Labin, OIB 42775234500</izvorni_sadrzaj>
    <derivirana_varijabla naziv="DomainObject.Predmet.ProtustrankaFormatedOIB_1">  DORIAN JANKO  Labin, OIB 42775234500</derivirana_varijabla>
  </DomainObject.Predmet.ProtustrankaFormatedOIB>
  <DomainObject.Predmet.ProtustrankaFormatedWithAdress>
    <izvorni_sadrzaj> DORIAN JANKO  Labin, Marcilnica 7, 52 220 Labin</izvorni_sadrzaj>
    <derivirana_varijabla naziv="DomainObject.Predmet.ProtustrankaFormatedWithAdress_1"> DORIAN JANKO  Labin, Marcilnica 7, 52 220 Labin</derivirana_varijabla>
  </DomainObject.Predmet.ProtustrankaFormatedWithAdress>
  <DomainObject.Predmet.ProtustrankaFormatedWithAdressOIB>
    <izvorni_sadrzaj> DORIAN JANKO  Labin, OIB 42775234500, Marcilnica 7, 52 220 Labin</izvorni_sadrzaj>
    <derivirana_varijabla naziv="DomainObject.Predmet.ProtustrankaFormatedWithAdressOIB_1"> DORIAN JANKO  Labin, OIB 42775234500, Marcilnica 7, 52 220 Labin</derivirana_varijabla>
  </DomainObject.Predmet.ProtustrankaFormatedWithAdressOIB>
  <DomainObject.Predmet.ProtustrankaWithAdress>
    <izvorni_sadrzaj>DORIAN JANKO  Labin Marcilnica 7, 52 220 Labin</izvorni_sadrzaj>
    <derivirana_varijabla naziv="DomainObject.Predmet.ProtustrankaWithAdress_1">DORIAN JANKO  Labin Marcilnica 7, 52 220 Labin</derivirana_varijabla>
  </DomainObject.Predmet.ProtustrankaWithAdress>
  <DomainObject.Predmet.ProtustrankaWithAdressOIB>
    <izvorni_sadrzaj>DORIAN JANKO  Labin, OIB 42775234500, Marcilnica 7, 52 220 Labin</izvorni_sadrzaj>
    <derivirana_varijabla naziv="DomainObject.Predmet.ProtustrankaWithAdressOIB_1">DORIAN JANKO  Labin, OIB 42775234500, Marcilnica 7, 52 220 Labin</derivirana_varijabla>
  </DomainObject.Predmet.ProtustrankaWithAdressOIB>
  <DomainObject.Predmet.ProtustrankaNazivFormated>
    <izvorni_sadrzaj>DORIAN JANKO  Labin</izvorni_sadrzaj>
    <derivirana_varijabla naziv="DomainObject.Predmet.ProtustrankaNazivFormated_1">DORIAN JANKO  Labin</derivirana_varijabla>
  </DomainObject.Predmet.ProtustrankaNazivFormated>
  <DomainObject.Predmet.ProtustrankaNazivFormatedOIB>
    <izvorni_sadrzaj>DORIAN JANKO  Labin, OIB 42775234500</izvorni_sadrzaj>
    <derivirana_varijabla naziv="DomainObject.Predmet.ProtustrankaNazivFormatedOIB_1">DORIAN JANKO  Labin, OIB 42775234500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DORIAN JANKO  Labin</item>
    </izvorni_sadrzaj>
    <derivirana_varijabla naziv="DomainObject.Predmet.ProtuStrankaListFormated_1">
      <item>DORIAN JANKO  Labin</item>
    </derivirana_varijabla>
  </DomainObject.Predmet.ProtuStrankaListFormated>
  <DomainObject.Predmet.ProtuStrankaListFormatedOIB>
    <izvorni_sadrzaj>
      <item>DORIAN JANKO  Labin, OIB 42775234500</item>
    </izvorni_sadrzaj>
    <derivirana_varijabla naziv="DomainObject.Predmet.ProtuStrankaListFormatedOIB_1">
      <item>DORIAN JANKO  Labin, OIB 42775234500</item>
    </derivirana_varijabla>
  </DomainObject.Predmet.ProtuStrankaListFormatedOIB>
  <DomainObject.Predmet.ProtuStrankaListFormatedWithAdress>
    <izvorni_sadrzaj>
      <item>DORIAN JANKO  Labin, Marcilnica 7, 52 220 Labin</item>
    </izvorni_sadrzaj>
    <derivirana_varijabla naziv="DomainObject.Predmet.ProtuStrankaListFormatedWithAdress_1">
      <item>DORIAN JANKO  Labin, Marcilnica 7, 52 220 Labin</item>
    </derivirana_varijabla>
  </DomainObject.Predmet.ProtuStrankaListFormatedWithAdress>
  <DomainObject.Predmet.ProtuStrankaListFormatedWithAdressOIB>
    <izvorni_sadrzaj>
      <item>DORIAN JANKO  Labin, OIB 42775234500, Marcilnica 7, 52 220 Labin</item>
    </izvorni_sadrzaj>
    <derivirana_varijabla naziv="DomainObject.Predmet.ProtuStrankaListFormatedWithAdressOIB_1">
      <item>DORIAN JANKO  Labin, OIB 42775234500, Marcilnica 7, 52 220 Labin</item>
    </derivirana_varijabla>
  </DomainObject.Predmet.ProtuStrankaListFormatedWithAdressOIB>
  <DomainObject.Predmet.ProtuStrankaListNazivFormated>
    <izvorni_sadrzaj>
      <item>DORIAN JANKO  Labin</item>
    </izvorni_sadrzaj>
    <derivirana_varijabla naziv="DomainObject.Predmet.ProtuStrankaListNazivFormated_1">
      <item>DORIAN JANKO  Labin</item>
    </derivirana_varijabla>
  </DomainObject.Predmet.ProtuStrankaListNazivFormated>
  <DomainObject.Predmet.ProtuStrankaListNazivFormatedOIB>
    <izvorni_sadrzaj>
      <item>DORIAN JANKO  Labin, OIB 42775234500</item>
    </izvorni_sadrzaj>
    <derivirana_varijabla naziv="DomainObject.Predmet.ProtuStrankaListNazivFormatedOIB_1">
      <item>DORIAN JANKO  Labin, OIB 42775234500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DORIAN JANKO  Labin</izvorni_sadrzaj>
    <derivirana_varijabla naziv="DomainObject.Predmet.ProtustrankaIDrugi_1">DORIAN JANKO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DORIAN JANKO  Labin, OIB 42775234500, Marcilnica 7, 52 220 Labin</izvorni_sadrzaj>
    <derivirana_varijabla naziv="DomainObject.Predmet.ProtustrankaIDrugiAdressOIB_1">DORIAN JANKO  Labin, OIB 42775234500, Marcilnica 7,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DORIAN JANKO  Labin</item>
      <item>FINA  Pula</item>
    </izvorni_sadrzaj>
    <derivirana_varijabla naziv="DomainObject.Predmet.SudioniciListNaziv_1">
      <item>DORIAN JANKO  Labin</item>
      <item>FINA  Pula</item>
    </derivirana_varijabla>
  </DomainObject.Predmet.SudioniciListNaziv>
  <DomainObject.Predmet.SudioniciListAdressOIB>
    <izvorni_sadrzaj>
      <item>DORIAN JANKO  Labin, OIB 42775234500, Marcilnica 7,52 220 Labin</item>
      <item>FINA  Pula, OIB 85821130368, Giardini 5,52 100 Pula</item>
    </izvorni_sadrzaj>
    <derivirana_varijabla naziv="DomainObject.Predmet.SudioniciListAdressOIB_1">
      <item>DORIAN JANKO  Labin, OIB 42775234500, Marcilnica 7,52 220 Labin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42775234500</item>
      <item>, OIB 85821130368</item>
    </izvorni_sadrzaj>
    <derivirana_varijabla naziv="DomainObject.Predmet.SudioniciListNazivOIB_1">
      <item>, OIB 42775234500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298</properties:Words>
  <properties:Characters>1387</properties:Characters>
  <properties:Lines>59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2017-06-14T13:07:00Z</dcterms:created>
  <dc:creator>korlevicd</dc:creator>
  <cp:lastModifiedBy>Nika Ostojić</cp:lastModifiedBy>
  <cp:lastPrinted>2009-06-03T08:55:00Z</cp:lastPrinted>
  <dcterms:modified xmlns:xsi="http://www.w3.org/2001/XMLSchema-instance" xsi:type="dcterms:W3CDTF">2017-06-16T09:13:00Z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