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867" w14:paraId="c9878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8567B">
        <w:rPr>
          <w:rFonts w:hAnsi="Times New Roman" w:ascii="Times New Roman"/>
          <w:szCs w:val="24"/>
          <w:lang w:val="hr-HR"/>
        </w:rPr>
        <w:t xml:space="preserve"> </w:t>
      </w:r>
      <w:r w:rsidR="00F127C1" w:rsidRPr="00F127C1">
        <w:rPr>
          <w:rFonts w:hAnsi="Times New Roman" w:ascii="Times New Roman"/>
        </w:rPr>
        <w:t xml:space="preserve">Zdravstvena ustanova za medicinu rada, Zaprešić, M. Tita 95, OIB: 09342502977, 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48567B">
        <w:rPr>
          <w:rFonts w:hAnsi="Times New Roman" w:ascii="Times New Roman"/>
        </w:rPr>
        <w:t>7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F127C1" w:rsidRPr="00F127C1">
        <w:rPr>
          <w:rFonts w:hAnsi="Times New Roman" w:ascii="Times New Roman"/>
        </w:rPr>
        <w:t>Zdravstvena ustanova za medicinu rada, Zaprešić, M. Tita 95, OIB: 09342502977</w:t>
      </w:r>
      <w:r w:rsidR="00F127C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127C1">
        <w:rPr>
          <w:rFonts w:hAnsi="Times New Roman" w:ascii="Times New Roman"/>
          <w:lang w:val="hr-HR"/>
        </w:rPr>
        <w:t>7.575,34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48567B">
        <w:rPr>
          <w:rFonts w:hAnsi="Times New Roman" w:ascii="Times New Roman"/>
          <w:lang w:val="hr-HR"/>
        </w:rPr>
        <w:t>7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135F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135F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135F5" w:rsidP="00492E13" w:rsidR="007135F5">
      <w:pPr>
        <w:jc w:val="center"/>
      </w:pPr>
    </w:p>
    <w:p w:rsidRDefault="007135F5" w:rsidP="002152A3" w:rsidR="007135F5" w:rsidRPr="007135F5">
      <w:pPr>
        <w:jc w:val="right"/>
        <w:rPr>
          <w:rFonts w:hAnsi="Times New Roman" w:ascii="Times New Roman"/>
        </w:rPr>
      </w:pPr>
      <w:r w:rsidRPr="007135F5">
        <w:rPr>
          <w:rFonts w:hAnsi="Times New Roman" w:ascii="Times New Roman"/>
        </w:rPr>
        <w:t>za točnost otpravka</w:t>
      </w:r>
    </w:p>
    <w:p w:rsidRDefault="007135F5" w:rsidP="002152A3" w:rsidR="007135F5" w:rsidRPr="007135F5">
      <w:pPr>
        <w:jc w:val="right"/>
        <w:rPr>
          <w:rFonts w:hAnsi="Times New Roman" w:ascii="Times New Roman"/>
        </w:rPr>
      </w:pPr>
      <w:r w:rsidRPr="007135F5">
        <w:rPr>
          <w:rFonts w:hAnsi="Times New Roman" w:ascii="Times New Roman"/>
        </w:rPr>
        <w:t>ovlašteni službenik</w:t>
      </w:r>
    </w:p>
    <w:p w:rsidRDefault="007135F5" w:rsidP="002152A3" w:rsidR="007135F5" w:rsidRPr="007135F5">
      <w:pPr>
        <w:jc w:val="right"/>
        <w:rPr>
          <w:rFonts w:hAnsi="Times New Roman" w:ascii="Times New Roman"/>
        </w:rPr>
      </w:pPr>
      <w:r w:rsidRPr="007135F5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35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127C1">
          <w:rPr>
            <w:rFonts w:hAnsi="Times New Roman" w:ascii="Times New Roman"/>
            <w:lang w:val="hr-HR"/>
          </w:rPr>
          <w:t>5684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127C1">
      <w:rPr>
        <w:rFonts w:hAnsi="Times New Roman" w:ascii="Times New Roman"/>
        <w:lang w:val="hr-HR"/>
      </w:rPr>
      <w:t>5684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0710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8567B"/>
    <w:rsid w:val="004E0E39"/>
    <w:rsid w:val="00514594"/>
    <w:rsid w:val="00532B71"/>
    <w:rsid w:val="00535F2D"/>
    <w:rsid w:val="005940E9"/>
    <w:rsid w:val="00625E10"/>
    <w:rsid w:val="006356C5"/>
    <w:rsid w:val="00656107"/>
    <w:rsid w:val="00680ECB"/>
    <w:rsid w:val="00702025"/>
    <w:rsid w:val="007135F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64E91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A7876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127C1"/>
    <w:rsid w:val="00F62A72"/>
    <w:rsid w:val="00F667BC"/>
    <w:rsid w:val="00F84B60"/>
    <w:rsid w:val="00F95B26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5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5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5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5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5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5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5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5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5684</izvorni_sadrzaj>
    <derivirana_varijabla naziv="DomainObject.Predmet.Broj_1">5684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St-5684/2015</izvorni_sadrzaj>
    <derivirana_varijabla naziv="DomainObject.Predmet.OznakaBroj_1">St-5684/2015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za medicinu rada zastupanog po punomoćniku HRVOSLAV CINGULIN</izvorni_sadrzaj>
    <derivirana_varijabla naziv="DomainObject.Predmet.ProtustrankaFormated_1">  Zdravstvena ustanova za medicinu rada zastupanog po punomoćniku HRVOSLAV CINGULIN</derivirana_varijabla>
  </DomainObject.Predmet.ProtustrankaFormated>
  <DomainObject.Predmet.ProtustrankaFormatedOIB>
    <izvorni_sadrzaj>  Zdravstvena ustanova za medicinu rada, OIB 09342502977 zastupanog po punomoćniku HRVOSLAV CINGULIN</izvorni_sadrzaj>
    <derivirana_varijabla naziv="DomainObject.Predmet.ProtustrankaFormatedOIB_1">  Zdravstvena ustanova za medicinu rada, OIB 09342502977 zastupanog po punomoćniku HRVOSLAV CINGULIN</derivirana_varijabla>
  </DomainObject.Predmet.ProtustrankaFormatedOIB>
  <DomainObject.Predmet.ProtustrankaFormatedWithAdress>
    <izvorni_sadrzaj> Zdravstvena ustanova za medicinu rada, M. Tita 95, 10290 Zaprešić zastupanog po punomoćniku HRVOSLAV CINGULIN</izvorni_sadrzaj>
    <derivirana_varijabla naziv="DomainObject.Predmet.ProtustrankaFormatedWithAdress_1"> Zdravstvena ustanova za medicinu rada, M. Tita 95, 10290 Zaprešić zastupanog po punomoćniku HRVOSLAV CINGULIN</derivirana_varijabla>
  </DomainObject.Predmet.ProtustrankaFormatedWithAdress>
  <DomainObject.Predmet.ProtustrankaFormatedWithAdressOIB>
    <izvorni_sadrzaj> Zdravstvena ustanova za medicinu rada, OIB 09342502977, M. Tita 95, 10290 Zaprešić zastupanog po punomoćniku HRVOSLAV CINGULIN</izvorni_sadrzaj>
    <derivirana_varijabla naziv="DomainObject.Predmet.ProtustrankaFormatedWithAdressOIB_1"> Zdravstvena ustanova za medicinu rada, OIB 09342502977, M. Tita 95, 10290 Zaprešić zastupanog po punomoćniku HRVOSLAV CINGULIN</derivirana_varijabla>
  </DomainObject.Predmet.ProtustrankaFormatedWithAdressOIB>
  <DomainObject.Predmet.ProtustrankaWithAdress>
    <izvorni_sadrzaj>Zdravstvena ustanova za medicinu rada M. Tita 95, 10290 Zaprešić</izvorni_sadrzaj>
    <derivirana_varijabla naziv="DomainObject.Predmet.ProtustrankaWithAdress_1">Zdravstvena ustanova za medicinu rada M. Tita 95, 10290 Zaprešić</derivirana_varijabla>
  </DomainObject.Predmet.ProtustrankaWithAdress>
  <DomainObject.Predmet.ProtustrankaWithAdressOIB>
    <izvorni_sadrzaj>Zdravstvena ustanova za medicinu rada, OIB 09342502977, M. Tita 95, 10290 Zaprešić</izvorni_sadrzaj>
    <derivirana_varijabla naziv="DomainObject.Predmet.ProtustrankaWithAdressOIB_1">Zdravstvena ustanova za medicinu rada, OIB 09342502977, M. Tita 95, 10290 Zaprešić</derivirana_varijabla>
  </DomainObject.Predmet.ProtustrankaWithAdressOIB>
  <DomainObject.Predmet.ProtustrankaNazivFormated>
    <izvorni_sadrzaj>Zdravstvena ustanova za medicinu rada</izvorni_sadrzaj>
    <derivirana_varijabla naziv="DomainObject.Predmet.ProtustrankaNazivFormated_1">Zdravstvena ustanova za medicinu rada</derivirana_varijabla>
  </DomainObject.Predmet.ProtustrankaNazivFormated>
  <DomainObject.Predmet.ProtustrankaNazivFormatedOIB>
    <izvorni_sadrzaj>Zdravstvena ustanova za medicinu rada, OIB 09342502977</izvorni_sadrzaj>
    <derivirana_varijabla naziv="DomainObject.Predmet.ProtustrankaNazivFormatedOIB_1">Zdravstvena ustanova za medicinu rada, OIB 09342502977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Zdravstvena ustanova za medicinu rada zastupanog po punomoćniku HRVOSLAV CINGULIN</item>
    </izvorni_sadrzaj>
    <derivirana_varijabla naziv="DomainObject.Predmet.ProtuStrankaListFormated_1">
      <item>Zdravstvena ustanova za medicinu rada zastupanog po punomoćniku HRVOSLAV CINGULIN</item>
    </derivirana_varijabla>
  </DomainObject.Predmet.ProtuStrankaListFormated>
  <DomainObject.Predmet.ProtuStrankaListFormatedOIB>
    <izvorni_sadrzaj>
      <item>Zdravstvena ustanova za medicinu rada, OIB 09342502977 zastupanog po punomoćniku HRVOSLAV CINGULIN</item>
    </izvorni_sadrzaj>
    <derivirana_varijabla naziv="DomainObject.Predmet.ProtuStrankaListFormatedOIB_1">
      <item>Zdravstvena ustanova za medicinu rada, OIB 09342502977 zastupanog po punomoćniku HRVOSLAV CINGULIN</item>
    </derivirana_varijabla>
  </DomainObject.Predmet.ProtuStrankaListFormatedOIB>
  <DomainObject.Predmet.ProtuStrankaListFormatedWithAdress>
    <izvorni_sadrzaj>
      <item>Zdravstvena ustanova za medicinu rada, M. Tita 95, 10290 Zaprešić zastupanog po punomoćniku HRVOSLAV CINGULIN</item>
    </izvorni_sadrzaj>
    <derivirana_varijabla naziv="DomainObject.Predmet.ProtuStrankaListFormatedWithAdress_1">
      <item>Zdravstvena ustanova za medicinu rada, M. Tita 95, 10290 Zaprešić zastupanog po punomoćniku HRVOSLAV CINGULIN</item>
    </derivirana_varijabla>
  </DomainObject.Predmet.ProtuStrankaListFormatedWithAdress>
  <DomainObject.Predmet.ProtuStrankaListFormatedWithAdressOIB>
    <izvorni_sadrzaj>
      <item>Zdravstvena ustanova za medicinu rada, OIB 09342502977, M. Tita 95, 10290 Zaprešić zastupanog po punomoćniku HRVOSLAV CINGULIN</item>
    </izvorni_sadrzaj>
    <derivirana_varijabla naziv="DomainObject.Predmet.ProtuStrankaListFormatedWithAdressOIB_1">
      <item>Zdravstvena ustanova za medicinu rada, OIB 09342502977, M. Tita 95, 10290 Zaprešić zastupanog po punomoćniku HRVOSLAV CINGULIN</item>
    </derivirana_varijabla>
  </DomainObject.Predmet.ProtuStrankaListFormatedWithAdressOIB>
  <DomainObject.Predmet.ProtuStrankaListNazivFormated>
    <izvorni_sadrzaj>
      <item>Zdravstvena ustanova za medicinu rada</item>
    </izvorni_sadrzaj>
    <derivirana_varijabla naziv="DomainObject.Predmet.ProtuStrankaListNazivFormated_1">
      <item>Zdravstvena ustanova za medicinu rada</item>
    </derivirana_varijabla>
  </DomainObject.Predmet.ProtuStrankaListNazivFormated>
  <DomainObject.Predmet.ProtuStrankaListNazivFormatedOIB>
    <izvorni_sadrzaj>
      <item>Zdravstvena ustanova za medicinu rada, OIB 09342502977</item>
    </izvorni_sadrzaj>
    <derivirana_varijabla naziv="DomainObject.Predmet.ProtuStrankaListNazivFormatedOIB_1">
      <item>Zdravstvena ustanova za medicinu rada, OIB 09342502977</item>
    </derivirana_varijabla>
  </DomainObject.Predmet.ProtuStrankaListNazivFormatedOIB>
  <DomainObject.Predmet.OstaliListFormated>
    <izvorni_sadrzaj>
      <item>HRVOSLAV CINGULIN punomoćnik sudionika u postupku Zdravstvena ustanova za medicinu rada</item>
    </izvorni_sadrzaj>
    <derivirana_varijabla naziv="DomainObject.Predmet.OstaliListFormated_1">
      <item>HRVOSLAV CINGULIN punomoćnik sudionika u postupku Zdravstvena ustanova za medicinu rada</item>
    </derivirana_varijabla>
  </DomainObject.Predmet.OstaliListFormated>
  <DomainObject.Predmet.OstaliListFormatedOIB>
    <izvorni_sadrzaj>
      <item>HRVOSLAV CINGULIN, OIB 99996466706 punomoćnik sudionika u postupku Zdravstvena ustanova za medicinu rada</item>
    </izvorni_sadrzaj>
    <derivirana_varijabla naziv="DomainObject.Predmet.OstaliListFormatedOIB_1">
      <item>HRVOSLAV CINGULIN, OIB 99996466706 punomoćnik sudionika u postupku Zdravstvena ustanova za medicinu rada</item>
    </derivirana_varijabla>
  </DomainObject.Predmet.OstaliListFormatedOIB>
  <DomainObject.Predmet.OstaliListFormatedWithAdress>
    <izvorni_sadrzaj>
      <item>HRVOSLAV CINGULIN, MANTEROVČAK 58, 10000 Zagreb punomoćnik sudionika u postupku Zdravstvena ustanova za medicinu rada</item>
    </izvorni_sadrzaj>
    <derivirana_varijabla naziv="DomainObject.Predmet.OstaliListFormatedWithAdress_1">
      <item>HRVOSLAV CINGULIN, MANTEROVČAK 58, 10000 Zagreb punomoćnik sudionika u postupku Zdravstvena ustanova za medicinu rada</item>
    </derivirana_varijabla>
  </DomainObject.Predmet.OstaliListFormatedWithAdress>
  <DomainObject.Predmet.OstaliListFormatedWithAdressOIB>
    <izvorni_sadrzaj>
      <item>HRVOSLAV CINGULIN, OIB 99996466706, MANTEROVČAK 58, 10000 Zagreb punomoćnik sudionika u postupku Zdravstvena ustanova za medicinu rada</item>
    </izvorni_sadrzaj>
    <derivirana_varijabla naziv="DomainObject.Predmet.OstaliListFormatedWithAdressOIB_1">
      <item>HRVOSLAV CINGULIN, OIB 99996466706, MANTEROVČAK 58, 10000 Zagreb punomoćnik sudionika u postupku Zdravstvena ustanova za medicinu rada</item>
    </derivirana_varijabla>
  </DomainObject.Predmet.OstaliListFormatedWithAdressOIB>
  <DomainObject.Predmet.OstaliListNazivFormated>
    <izvorni_sadrzaj>
      <item>HRVOSLAV CINGULIN</item>
    </izvorni_sadrzaj>
    <derivirana_varijabla naziv="DomainObject.Predmet.OstaliListNazivFormated_1">
      <item>HRVOSLAV CINGULIN</item>
    </derivirana_varijabla>
  </DomainObject.Predmet.OstaliListNazivFormated>
  <DomainObject.Predmet.OstaliListNazivFormatedOIB>
    <izvorni_sadrzaj>
      <item>HRVOSLAV CINGULIN, OIB 99996466706</item>
    </izvorni_sadrzaj>
    <derivirana_varijabla naziv="DomainObject.Predmet.OstaliListNazivFormatedOIB_1">
      <item>HRVOSLAV CINGULIN, OIB 99996466706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Zdravstvena ustanova za medicinu rada</izvorni_sadrzaj>
    <derivirana_varijabla naziv="DomainObject.Predmet.ProtustrankaIDrugi_1">Zdravstvena ustanova za medicinu rada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Zdravstvena ustanova za medicinu rada, OIB 09342502977, M. Tita 95, 10290 Zaprešić</izvorni_sadrzaj>
    <derivirana_varijabla naziv="DomainObject.Predmet.ProtustrankaIDrugiAdressOIB_1">Zdravstvena ustanova za medicinu rada, OIB 09342502977, M.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Zdravstvena ustanova za medicinu rada</item>
      <item>FINA Regionalni centar Zagreb</item>
      <item>HRVOSLAV CINGULIN</item>
    </izvorni_sadrzaj>
    <derivirana_varijabla naziv="DomainObject.Predmet.SudioniciListNaziv_1">
      <item>Zdravstvena ustanova za medicinu rada</item>
      <item>FINA Regionalni centar Zagreb</item>
      <item>HRVOSLAV CINGULIN</item>
    </derivirana_varijabla>
  </DomainObject.Predmet.SudioniciListNaziv>
  <DomainObject.Predmet.SudioniciListAdressOIB>
    <izvorni_sadrzaj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izvorni_sadrzaj>
    <derivirana_varijabla naziv="DomainObject.Predmet.SudioniciListAdressOIB_1">
      <item>Zdravstvena ustanova za medicinu rada, OIB 09342502977, M. Tita 95,10290 Zaprešić</item>
      <item>FINA Regionalni centar Zagreb, OIB 85821130368, Trg svibanjskih žrtava 1995. br.1,10000 Zagreb</item>
      <item>HRVOSLAV CINGULIN, OIB 99996466706, MANTEROVČAK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09342502977</item>
      <item>, OIB 85821130368</item>
      <item>, OIB 99996466706</item>
    </izvorni_sadrzaj>
    <derivirana_varijabla naziv="DomainObject.Predmet.SudioniciListNazivOIB_1">
      <item>, OIB 09342502977</item>
      <item>, OIB 85821130368</item>
      <item>, OIB 99996466706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E460B-3081-48F1-9FBA-B08AA3043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2082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2016-07-07T11:42:00Z</dcterms:created>
  <dc:creator>Sudsko vijeæe</dc:creator>
  <cp:lastModifiedBy>Višnja Svečak</cp:lastModifiedBy>
  <cp:lastPrinted>2016-07-07T11:47:00Z</cp:lastPrinted>
  <dcterms:modified xmlns:xsi="http://www.w3.org/2001/XMLSchema-instance" xsi:type="dcterms:W3CDTF">2016-07-07T11:47:00Z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