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508f39c" w14:paraId="508f39c" w:rsidRDefault="006179E9" w:rsidP="006179E9" w:rsidR="006179E9" w:rsidRPr="006179E9">
      <w:pPr>
        <w:spacing w:after="120" w:before="600"/>
        <w15:collapsed w:val="false"/>
        <w:rPr>
          <w:rFonts w:cs="Times New Roman" w:eastAsia="Calibri"/>
          <w:b/>
          <w:caps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3488B1D1433B41019FECDF3F75D1C657"/>
          </w:placeholder>
          <w:text/>
        </w:sdtPr>
        <w:sdtContent>
          <w:r w:rsidRPr="006179E9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6179E9" w:rsidP="006179E9" w:rsidR="006179E9" w:rsidRPr="006179E9">
      <w:pPr>
        <w:rPr>
          <w:rFonts w:cs="Times New Roman" w:eastAsia="Calibri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984D9C157B9D4AD285301E69D2E76741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Content>
          <w:r w:rsidRPr="006179E9">
            <w:rPr>
              <w:rStyle w:val="eSPISCCParagraphDefaultFont"/>
              <w:rFonts w:eastAsiaTheme="minorHAnsi"/>
            </w:rPr>
            <w:t>Općinski sud u Novom Zagrebu</w:t>
          </w:r>
        </w:sdtContent>
      </w:sdt>
      <w:r w:rsidRPr="006179E9">
        <w:rPr>
          <w:rFonts w:cs="Times New Roman" w:eastAsia="Calibri"/>
        </w:rPr>
        <w:t xml:space="preserve"> </w:t>
      </w:r>
      <w:r w:rsidRPr="006179E9">
        <w:rPr>
          <w:rFonts w:cs="Times New Roman" w:eastAsia="Calibri"/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LwDVjQnAgAATgQAAA4AAAAAAAAAAAAAAAAALgIAAGRycy9lMm9Eb2MueG1sUEsBAi0AFAAGAAgAAAAhAJ1WDdreAAAACgEAAA8AAAAAAAAAAAAAAAAAgQQAAGRycy9kb3ducmV2LnhtbFBLBQYAAAAABAAEAPMAAACMBQAAAAA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Content>
                    <w:p w:rsidRDefault="006179E9" w:rsidP="006179E9" w:rsidR="006179E9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179E9" w:rsidP="006179E9" w:rsidR="006179E9" w:rsidRPr="006179E9">
      <w:pPr>
        <w:rPr>
          <w:rFonts w:cs="Times New Roman" w:eastAsia="Calibri"/>
        </w:rPr>
      </w:pPr>
      <w:sdt>
        <w:sdtPr>
          <w:rPr>
            <w:rStyle w:val="eSPISCCParagraphDefaultFont"/>
            <w:rFonts w:eastAsiaTheme="minorHAnsi"/>
          </w:rPr>
          <w:alias w:val="Adresa suda (ulica i kbr) - po potrebi adresa Stalne službe"/>
          <w:tag w:val="DomainObject.Predmet.Sud.Adresa.UlicaIKBR_1"/>
          <w:id w:val="769206768"/>
          <w:placeholder>
            <w:docPart w:val="F0054190D2A146048699801D1232026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Content>
          <w:r w:rsidRPr="006179E9">
            <w:rPr>
              <w:rStyle w:val="eSPISCCParagraphDefaultFont"/>
              <w:rFonts w:eastAsiaTheme="minorHAnsi"/>
            </w:rPr>
            <w:t>Turinina 3</w:t>
          </w:r>
        </w:sdtContent>
      </w:sdt>
      <w:r w:rsidRPr="006179E9">
        <w:rPr>
          <w:rFonts w:cs="Times New Roman" w:eastAsia="Calibri"/>
        </w:rPr>
        <w:t xml:space="preserve"> </w:t>
      </w:r>
    </w:p>
    <w:p w:rsidRDefault="006179E9" w:rsidP="006179E9" w:rsidR="006179E9" w:rsidRPr="006179E9">
      <w:pPr>
        <w:rPr>
          <w:rFonts w:cs="Times New Roman" w:eastAsia="Calibri"/>
          <w:noProof/>
          <w:shd w:fill="FFFFCC" w:color="auto" w:val="clear"/>
        </w:rPr>
      </w:pPr>
      <w:sdt>
        <w:sdtPr>
          <w:rPr>
            <w:rStyle w:val="eSPISCCParagraphDefaultFont"/>
            <w:rFonts w:eastAsiaTheme="minorHAnsi"/>
          </w:rPr>
          <w:alias w:val="Sud adresa (poštanski broj) po porebi za Stalnu službu"/>
          <w:tag w:val="DomainObject.Predmet.Sud.Adresa.PostBroj_1"/>
          <w:id w:val="-629702957"/>
          <w:placeholder>
            <w:docPart w:val="4B952D2BBF9B433AA166AAA8D7951CFA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Content>
          <w:r w:rsidRPr="006179E9">
            <w:rPr>
              <w:rStyle w:val="eSPISCCParagraphDefaultFont"/>
              <w:rFonts w:eastAsia="Calibri"/>
            </w:rPr>
            <w:t>10010</w:t>
          </w:r>
        </w:sdtContent>
      </w:sdt>
      <w:r w:rsidRPr="006179E9">
        <w:rPr>
          <w:rFonts w:cs="Times New Roman" w:eastAsia="Calibri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 (naselje) po potrebi za Stalnu službu"/>
          <w:tag w:val="DomainObject.Predmet.Sud.Adresa.Naselje_1"/>
          <w:id w:val="-1706158786"/>
          <w:placeholder>
            <w:docPart w:val="9961B47CFBE24457A04E2C3589FB6D1E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Content>
          <w:r w:rsidRPr="006179E9">
            <w:rPr>
              <w:rStyle w:val="eSPISCCParagraphDefaultFont"/>
              <w:rFonts w:eastAsia="Calibri"/>
            </w:rPr>
            <w:t>Novi Zagreb – Istok</w:t>
          </w:r>
        </w:sdtContent>
      </w:sdt>
      <w:r w:rsidRPr="006179E9">
        <w:rPr>
          <w:rFonts w:cs="Times New Roman" w:eastAsia="Calibri"/>
        </w:rPr>
        <w:t xml:space="preserve"> </w:t>
      </w:r>
      <w:r w:rsidRPr="006179E9">
        <w:rPr>
          <w:rFonts w:cs="Times New Roman" w:eastAsia="Calibri"/>
        </w:rPr>
        <w:tab/>
      </w:r>
      <w:sdt>
        <w:sdtPr>
          <w:rPr>
            <w:rStyle w:val="eSPISCCParagraphDefaultFont"/>
            <w:rFonts w:eastAsiaTheme="majorEastAsia"/>
          </w:rPr>
          <w:alias w:val="Izvornik/Otpravak"/>
          <w:tag w:val="Izvornik/Otpravak"/>
          <w:id w:val="608321681"/>
          <w:placeholder>
            <w:docPart w:val="4B861A9975964FB8B1D5E534155E1E4E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Content>
          <w:r w:rsidRPr="006179E9">
            <w:rPr>
              <w:rStyle w:val="eSPISCCParagraphDefaultFont"/>
              <w:rFonts w:eastAsiaTheme="majorEastAsia"/>
            </w:rPr>
            <w:t xml:space="preserve">   </w:t>
          </w:r>
        </w:sdtContent>
      </w:sdt>
    </w:p>
    <w:p w:rsidRDefault="006179E9" w:rsidP="006179E9" w:rsidR="006179E9" w:rsidRPr="006179E9">
      <w:pPr>
        <w:keepNext/>
        <w:spacing w:after="0"/>
        <w:jc w:val="center"/>
        <w:rPr>
          <w:rFonts w:cs="Times New Roman" w:eastAsia="Calibri"/>
          <w:caps/>
          <w:spacing w:val="100"/>
        </w:rPr>
      </w:pPr>
      <w:r w:rsidRPr="006179E9">
        <w:rPr>
          <w:rFonts w:cs="Times New Roman" w:eastAsia="Calibri"/>
          <w:caps/>
          <w:spacing w:val="100"/>
        </w:rPr>
        <w:t>republika hrvatska</w:t>
      </w:r>
    </w:p>
    <w:p w:rsidRDefault="006179E9" w:rsidP="006179E9" w:rsidR="006179E9" w:rsidRPr="006179E9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6179E9" w:rsidP="006179E9" w:rsidR="006179E9" w:rsidRPr="006179E9">
      <w:pPr>
        <w:keepNext/>
        <w:spacing w:after="0"/>
        <w:jc w:val="center"/>
        <w:rPr>
          <w:rFonts w:cs="Times New Roman" w:eastAsia="Times New Roman"/>
          <w:caps/>
          <w:spacing w:val="100"/>
        </w:rPr>
      </w:pPr>
      <w:r w:rsidRPr="006179E9">
        <w:rPr>
          <w:rFonts w:cs="Times New Roman" w:eastAsia="Times New Roman"/>
          <w:caps/>
          <w:spacing w:val="100"/>
        </w:rPr>
        <w:t>RJEŠENJE</w:t>
      </w:r>
    </w:p>
    <w:p w:rsidRDefault="006179E9" w:rsidP="006179E9" w:rsidR="006179E9" w:rsidRPr="006179E9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6179E9" w:rsidP="006179E9" w:rsidR="006179E9" w:rsidRPr="006179E9">
      <w:pPr>
        <w:ind w:firstLine="708"/>
        <w:jc w:val="both"/>
        <w:rPr>
          <w:rFonts w:cs="Times New Roman" w:eastAsia="Calibri"/>
          <w:noProof/>
          <w:lang w:eastAsia="hr-HR"/>
        </w:rPr>
      </w:pPr>
      <w:r w:rsidRPr="006179E9">
        <w:rPr>
          <w:rFonts w:cs="Times New Roman" w:eastAsia="Calibri"/>
          <w:noProof/>
          <w:lang w:eastAsia="hr-HR"/>
        </w:rPr>
        <w:t xml:space="preserve">Općinski sud u Novom Zagrebu po </w:t>
      </w:r>
      <w:r w:rsidRPr="006179E9">
        <w:rPr>
          <w:rFonts w:cs="Times New Roman" w:eastAsia="Calibri"/>
        </w:rPr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620E99984CB24BABB74E655193419EDA"/>
          </w:placeholder>
          <w:dataBinding w:storeItemID="{100293BC-3C9C-4740-99C7-73F5E9006100}" w:xpath="/icms/DomainObject.Predmet.Referada.Sudac/derivirana_varijabla[@naziv='Dativ']"/>
          <w:text/>
        </w:sdtPr>
        <w:sdtContent>
          <w:r w:rsidRPr="006179E9">
            <w:rPr>
              <w:rStyle w:val="eSPISCCParagraphDefaultFont"/>
              <w:rFonts w:eastAsia="Calibri"/>
            </w:rPr>
            <w:t>Marija Karadžole</w:t>
          </w:r>
        </w:sdtContent>
      </w:sdt>
      <w:r w:rsidRPr="006179E9">
        <w:rPr>
          <w:rFonts w:cs="Times New Roman" w:eastAsia="Calibri"/>
        </w:rPr>
        <w:t xml:space="preserve"> </w:t>
      </w:r>
      <w:r w:rsidRPr="006179E9">
        <w:rPr>
          <w:rFonts w:cs="Times New Roman" w:eastAsia="Calibri"/>
          <w:noProof/>
          <w:lang w:eastAsia="hr-HR"/>
        </w:rPr>
        <w:t>u stečajnom postupku povodom prijedloga potrošača Martin Pervan iz Samobora, Prigorska 10, OIB 14243025374, za otvaranje stečajnog postupka, bez održavanja ročišta, dana 09. prosinca 2016.</w:t>
      </w:r>
    </w:p>
    <w:p w:rsidRDefault="006179E9" w:rsidP="006179E9" w:rsidR="006179E9" w:rsidRPr="006179E9">
      <w:pPr>
        <w:keepNext/>
        <w:spacing w:after="0"/>
        <w:jc w:val="center"/>
        <w:rPr>
          <w:rFonts w:cs="Times New Roman" w:eastAsia="Times New Roman"/>
          <w:spacing w:val="100"/>
          <w:lang w:eastAsia="hr-HR"/>
        </w:rPr>
      </w:pPr>
      <w:r w:rsidRPr="006179E9">
        <w:rPr>
          <w:rFonts w:cs="Times New Roman" w:eastAsia="Times New Roman"/>
          <w:spacing w:val="100"/>
          <w:lang w:eastAsia="hr-HR"/>
        </w:rPr>
        <w:t>riješio je</w:t>
      </w:r>
    </w:p>
    <w:p w:rsidRDefault="006179E9" w:rsidP="006179E9" w:rsidR="006179E9" w:rsidRPr="006179E9">
      <w:pPr>
        <w:keepNext/>
        <w:spacing w:after="0"/>
        <w:rPr>
          <w:rFonts w:cs="Times New Roman" w:eastAsia="Times New Roman"/>
          <w:spacing w:val="100"/>
          <w:lang w:eastAsia="hr-HR"/>
        </w:rPr>
      </w:pPr>
    </w:p>
    <w:p w:rsidRDefault="006179E9" w:rsidP="006179E9" w:rsidR="006179E9" w:rsidRPr="006179E9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  <w:r w:rsidRPr="006179E9">
        <w:rPr>
          <w:rFonts w:cs="Times New Roman" w:eastAsia="Times New Roman"/>
          <w:lang w:eastAsia="hr-HR"/>
        </w:rPr>
        <w:tab/>
        <w:t>Nalaže se potrošaču Martin Pervan predujmiti troškove postupka u paušalnom iznosu od 1.000,00 kn (tisuću kuna) u roku od 15 dana od dana primitka ove odluke.</w:t>
      </w:r>
    </w:p>
    <w:p w:rsidRDefault="006179E9" w:rsidP="006179E9" w:rsidR="006179E9" w:rsidRPr="006179E9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179E9" w:rsidP="006179E9" w:rsidR="006179E9" w:rsidRPr="006179E9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6179E9" w:rsidP="006179E9" w:rsidR="006179E9" w:rsidRPr="006179E9">
      <w:pPr>
        <w:keepNext/>
        <w:spacing w:after="0"/>
        <w:jc w:val="center"/>
        <w:rPr>
          <w:rFonts w:cs="Times New Roman" w:eastAsia="Times New Roman"/>
        </w:rPr>
      </w:pPr>
      <w:r w:rsidRPr="006179E9">
        <w:rPr>
          <w:rFonts w:cs="Times New Roman" w:eastAsia="Times New Roman"/>
        </w:rPr>
        <w:t>Obrazloženje</w:t>
      </w:r>
    </w:p>
    <w:p w:rsidRDefault="006179E9" w:rsidP="006179E9" w:rsidR="006179E9" w:rsidRPr="006179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79E9" w:rsidP="006179E9" w:rsidR="006179E9" w:rsidRPr="006179E9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6179E9">
        <w:rPr>
          <w:rFonts w:cs="Times New Roman" w:eastAsia="Times New Roman"/>
          <w:lang w:eastAsia="hr-HR"/>
        </w:rPr>
        <w:t>Nakon neuspjelog pokušaja sklapanja izvansudskog sporazuma prema odredbama čl. 19. Zakona o stečaju potrošača („Narodne novine“ broj 100/15, dalje: ZSP), potrošač Martin Pervan je 10. studenog 2016. podnio sudu prijedlog za otvaranje stečajnog postupka.</w:t>
      </w:r>
    </w:p>
    <w:p w:rsidRDefault="006179E9" w:rsidP="006179E9" w:rsidR="006179E9" w:rsidRPr="006179E9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6179E9">
        <w:rPr>
          <w:rFonts w:cs="Times New Roman" w:eastAsia="Times New Roman"/>
          <w:lang w:eastAsia="hr-HR"/>
        </w:rPr>
        <w:t>Prijedlog je podnesen pravovremeno u smislu čl. 44. st. 2. ZSP-a.</w:t>
      </w:r>
    </w:p>
    <w:p w:rsidRDefault="006179E9" w:rsidP="006179E9" w:rsidR="006179E9" w:rsidRPr="006179E9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6179E9">
        <w:rPr>
          <w:rFonts w:cs="Times New Roman" w:eastAsia="Times New Roman"/>
          <w:lang w:eastAsia="hr-HR"/>
        </w:rPr>
        <w:t>Potrošač je uz prijedlog priložio popis imovine i obveza i plan ispunjenja obveza te potvrdu iz čl. 18. st. 3. ZSP-a.</w:t>
      </w:r>
    </w:p>
    <w:p w:rsidRDefault="006179E9" w:rsidP="006179E9" w:rsidR="006179E9" w:rsidRPr="006179E9">
      <w:pPr>
        <w:spacing w:after="0"/>
        <w:jc w:val="both"/>
        <w:rPr>
          <w:rFonts w:cs="Times New Roman" w:eastAsia="Times New Roman"/>
        </w:rPr>
      </w:pPr>
      <w:r w:rsidRPr="006179E9">
        <w:rPr>
          <w:rFonts w:cs="Times New Roman"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6179E9" w:rsidP="006179E9" w:rsidR="006179E9" w:rsidRPr="006179E9">
      <w:pPr>
        <w:spacing w:after="0"/>
        <w:jc w:val="both"/>
        <w:rPr>
          <w:rFonts w:cs="Times New Roman" w:eastAsia="Times New Roman"/>
        </w:rPr>
      </w:pPr>
    </w:p>
    <w:p w:rsidRDefault="006179E9" w:rsidP="006179E9" w:rsidR="006179E9" w:rsidRPr="006179E9">
      <w:pPr>
        <w:spacing w:after="0"/>
        <w:rPr>
          <w:rFonts w:cs="Times New Roman" w:eastAsia="Times New Roman"/>
        </w:rPr>
      </w:pPr>
    </w:p>
    <w:p w:rsidRDefault="006179E9" w:rsidP="006179E9" w:rsidR="006179E9" w:rsidRPr="006179E9">
      <w:pPr>
        <w:spacing w:after="0"/>
        <w:jc w:val="center"/>
        <w:rPr>
          <w:rFonts w:cs="Times New Roman" w:eastAsia="Times New Roman"/>
        </w:rPr>
      </w:pPr>
      <w:r w:rsidRPr="006179E9">
        <w:rPr>
          <w:rFonts w:cs="Times New Roman" w:eastAsia="Times New Roman"/>
        </w:rPr>
        <w:t>U Novom Zagrebu, 09. prosinca 2016.</w:t>
      </w:r>
    </w:p>
    <w:p w:rsidRDefault="006179E9" w:rsidP="006179E9" w:rsidR="006179E9" w:rsidRPr="006179E9">
      <w:pPr>
        <w:keepNext/>
        <w:spacing w:after="0"/>
        <w:contextualSpacing/>
        <w:jc w:val="right"/>
        <w:rPr>
          <w:rFonts w:cs="Times New Roman" w:eastAsia="Times New Roman"/>
          <w:noProof/>
        </w:rPr>
      </w:pPr>
      <w:r w:rsidRPr="006179E9">
        <w:rPr>
          <w:rFonts w:cs="Times New Roman" w:eastAsia="Times New Roman"/>
          <w:noProof/>
        </w:rPr>
        <w:t>Sudac:</w:t>
      </w:r>
    </w:p>
    <w:p w:rsidRDefault="006179E9" w:rsidP="006179E9" w:rsidR="006179E9" w:rsidRPr="006179E9">
      <w:pPr>
        <w:spacing w:after="0"/>
        <w:jc w:val="right"/>
        <w:rPr>
          <w:rFonts w:cs="Times New Roman" w:eastAsia="Times New Roman"/>
          <w:noProof/>
        </w:rPr>
      </w:pPr>
      <w:r w:rsidRPr="006179E9">
        <w:rPr>
          <w:rFonts w:cs="Times New Roman" w:eastAsia="Times New Roman"/>
          <w:noProof/>
        </w:rPr>
        <w:t>Marija Karadžole</w:t>
      </w:r>
    </w:p>
    <w:p w:rsidRDefault="006179E9" w:rsidP="006179E9" w:rsidR="006179E9" w:rsidRPr="006179E9">
      <w:pPr>
        <w:spacing w:after="0"/>
        <w:jc w:val="right"/>
        <w:rPr>
          <w:rFonts w:cs="Times New Roman" w:eastAsia="Times New Roman"/>
          <w:noProof/>
        </w:rPr>
      </w:pPr>
    </w:p>
    <w:p w:rsidRDefault="006179E9" w:rsidP="006179E9" w:rsidR="006179E9" w:rsidRPr="006179E9">
      <w:pPr>
        <w:spacing w:after="0"/>
        <w:jc w:val="right"/>
        <w:rPr>
          <w:rFonts w:cs="Times New Roman" w:eastAsia="Times New Roman"/>
          <w:noProof/>
        </w:rPr>
      </w:pPr>
    </w:p>
    <w:p w:rsidRDefault="006179E9" w:rsidP="006179E9" w:rsidR="006179E9" w:rsidRPr="006179E9">
      <w:pPr>
        <w:spacing w:after="0"/>
        <w:jc w:val="right"/>
        <w:rPr>
          <w:rFonts w:cs="Times New Roman" w:eastAsia="Times New Roman"/>
          <w:noProof/>
        </w:rPr>
      </w:pPr>
    </w:p>
    <w:p w:rsidRDefault="006179E9" w:rsidP="006179E9" w:rsidR="006179E9" w:rsidRPr="006179E9">
      <w:pPr>
        <w:spacing w:after="0"/>
        <w:jc w:val="right"/>
        <w:rPr>
          <w:rFonts w:cs="Times New Roman" w:eastAsia="Times New Roman"/>
          <w:noProof/>
        </w:rPr>
      </w:pPr>
    </w:p>
    <w:p w:rsidRDefault="006179E9" w:rsidP="006179E9" w:rsidR="006179E9" w:rsidRPr="006179E9">
      <w:pPr>
        <w:spacing w:after="0"/>
        <w:jc w:val="right"/>
        <w:rPr>
          <w:rFonts w:cs="Times New Roman" w:eastAsia="Times New Roman"/>
          <w:noProof/>
        </w:rPr>
      </w:pPr>
    </w:p>
    <w:p w:rsidRDefault="006179E9" w:rsidP="006179E9" w:rsidR="006179E9" w:rsidRPr="006179E9">
      <w:pPr>
        <w:spacing w:after="0"/>
        <w:jc w:val="right"/>
        <w:rPr>
          <w:rFonts w:cs="Times New Roman" w:eastAsia="Times New Roman"/>
          <w:noProof/>
        </w:rPr>
      </w:pPr>
    </w:p>
    <w:p w:rsidRDefault="006179E9" w:rsidP="006179E9" w:rsidR="006179E9" w:rsidRPr="006179E9">
      <w:pPr>
        <w:spacing w:after="0"/>
        <w:jc w:val="right"/>
        <w:rPr>
          <w:rFonts w:cs="Times New Roman" w:eastAsia="Times New Roman"/>
          <w:noProof/>
        </w:rPr>
      </w:pPr>
    </w:p>
    <w:p w:rsidRDefault="006179E9" w:rsidP="006179E9" w:rsidR="006179E9" w:rsidRPr="006179E9">
      <w:pPr>
        <w:spacing w:after="0"/>
        <w:jc w:val="right"/>
        <w:rPr>
          <w:rFonts w:cs="Times New Roman" w:eastAsia="Times New Roman"/>
          <w:noProof/>
        </w:rPr>
      </w:pPr>
    </w:p>
    <w:p w:rsidRDefault="006179E9" w:rsidP="006179E9" w:rsidR="006179E9" w:rsidRPr="006179E9">
      <w:pPr>
        <w:spacing w:after="0"/>
        <w:jc w:val="right"/>
        <w:rPr>
          <w:rFonts w:cs="Times New Roman" w:eastAsia="Times New Roman"/>
          <w:noProof/>
        </w:rPr>
      </w:pPr>
    </w:p>
    <w:p w:rsidRDefault="006179E9" w:rsidP="006179E9" w:rsidR="006179E9" w:rsidRPr="006179E9">
      <w:pPr>
        <w:keepNext/>
        <w:spacing w:after="0"/>
        <w:rPr>
          <w:rFonts w:cs="Times New Roman" w:eastAsia="Times New Roman"/>
          <w:lang w:eastAsia="hr-HR"/>
        </w:rPr>
      </w:pPr>
      <w:r w:rsidRPr="006179E9">
        <w:rPr>
          <w:rFonts w:cs="Times New Roman" w:eastAsia="Times New Roman"/>
          <w:lang w:eastAsia="hr-HR"/>
        </w:rPr>
        <w:t>UPUTA O PRAVNOM LIJEKU</w:t>
      </w:r>
    </w:p>
    <w:p w:rsidRDefault="006179E9" w:rsidP="006179E9" w:rsidR="006179E9" w:rsidRPr="006179E9">
      <w:pPr>
        <w:spacing w:after="0"/>
        <w:jc w:val="both"/>
        <w:rPr>
          <w:rFonts w:cs="Times New Roman" w:eastAsia="Times New Roman"/>
        </w:rPr>
      </w:pPr>
      <w:r w:rsidRPr="006179E9">
        <w:rPr>
          <w:rFonts w:cs="Times New Roman" w:eastAsia="Times New Roman"/>
        </w:rPr>
        <w:t>Protiv ovog rješenja žalbu može podnijeti potrošač u roku od petnaest dana računajući od proteka osmoga dana od dana objave rješenja na</w:t>
      </w:r>
      <w:r w:rsidRPr="006179E9">
        <w:rPr>
          <w:rFonts w:cs="Times New Roman" w:eastAsia="Calibri"/>
        </w:rPr>
        <w:t xml:space="preserve"> mrežnoj stranici e-Oglasna ploča sudova</w:t>
      </w:r>
      <w:r w:rsidRPr="006179E9">
        <w:rPr>
          <w:rFonts w:cs="Times New Roman" w:eastAsia="Times New Roman"/>
        </w:rPr>
        <w:t>. Žalba se podnosi ovom sudu u tri primjerka.</w:t>
      </w:r>
    </w:p>
    <w:p w:rsidRDefault="006179E9" w:rsidP="006179E9" w:rsidR="006179E9" w:rsidRPr="006179E9">
      <w:pPr>
        <w:spacing w:after="0"/>
        <w:jc w:val="both"/>
        <w:rPr>
          <w:rFonts w:cs="Times New Roman" w:eastAsia="Times New Roman"/>
        </w:rPr>
      </w:pPr>
    </w:p>
    <w:p w:rsidRDefault="006179E9" w:rsidP="006179E9" w:rsidR="006179E9" w:rsidRPr="006179E9">
      <w:pPr>
        <w:spacing w:after="0"/>
        <w:jc w:val="both"/>
        <w:rPr>
          <w:rFonts w:cs="Times New Roman" w:eastAsia="Times New Roman"/>
        </w:rPr>
      </w:pPr>
    </w:p>
    <w:p w:rsidRDefault="006179E9" w:rsidP="006179E9" w:rsidR="006179E9" w:rsidRPr="006179E9">
      <w:pPr>
        <w:keepNext/>
        <w:spacing w:after="0"/>
        <w:rPr>
          <w:rFonts w:cs="Times New Roman" w:eastAsia="Times New Roman"/>
        </w:rPr>
      </w:pPr>
      <w:r w:rsidRPr="006179E9">
        <w:rPr>
          <w:rFonts w:cs="Times New Roman" w:eastAsia="Times New Roman"/>
        </w:rPr>
        <w:t>DNA:</w:t>
      </w:r>
    </w:p>
    <w:p w:rsidRDefault="006179E9" w:rsidP="006179E9" w:rsidR="006179E9" w:rsidRPr="006179E9">
      <w:pPr>
        <w:keepNext/>
        <w:spacing w:after="0"/>
        <w:rPr>
          <w:rFonts w:cs="Times New Roman" w:eastAsia="Times New Roman"/>
        </w:rPr>
      </w:pPr>
      <w:r w:rsidRPr="006179E9">
        <w:rPr>
          <w:rFonts w:cs="Times New Roman" w:eastAsia="Times New Roman"/>
        </w:rPr>
        <w:t>1. e-Oglasna ploča sudova</w:t>
      </w:r>
    </w:p>
    <w:p w:rsidRDefault="006179E9" w:rsidP="006179E9" w:rsidR="006179E9" w:rsidRPr="006179E9">
      <w:pPr>
        <w:keepNext/>
        <w:spacing w:after="0"/>
        <w:rPr>
          <w:rFonts w:cs="Times New Roman" w:eastAsia="Times New Roman"/>
        </w:rPr>
      </w:pPr>
      <w:r w:rsidRPr="006179E9">
        <w:rPr>
          <w:rFonts w:cs="Times New Roman" w:eastAsia="Times New Roman"/>
        </w:rPr>
        <w:t>2. Potrošaču</w:t>
      </w:r>
    </w:p>
    <w:p w:rsidRDefault="006179E9" w:rsidP="006179E9" w:rsidR="006179E9" w:rsidRPr="006179E9">
      <w:pPr>
        <w:keepNext/>
        <w:spacing w:after="0"/>
        <w:rPr>
          <w:rFonts w:cs="Times New Roman" w:eastAsia="Times New Roman"/>
        </w:rPr>
      </w:pPr>
    </w:p>
    <w:p w:rsidRDefault="006179E9" w:rsidP="006179E9" w:rsidR="006179E9" w:rsidRPr="006179E9">
      <w:pPr>
        <w:keepNext/>
        <w:spacing w:after="0"/>
        <w:rPr>
          <w:rFonts w:cs="Times New Roman" w:eastAsia="Times New Roman"/>
        </w:rPr>
      </w:pPr>
    </w:p>
    <w:p w:rsidRDefault="006179E9" w:rsidP="006179E9" w:rsidR="006179E9" w:rsidRPr="006179E9">
      <w:pPr>
        <w:keepNext/>
        <w:spacing w:after="0"/>
        <w:rPr>
          <w:rFonts w:cs="Times New Roman" w:eastAsia="Times New Roman"/>
        </w:rPr>
      </w:pPr>
      <w:r w:rsidRPr="006179E9">
        <w:rPr>
          <w:rFonts w:cs="Times New Roman" w:eastAsia="Times New Roman"/>
        </w:rPr>
        <w:tab/>
      </w:r>
      <w:r w:rsidRPr="006179E9">
        <w:rPr>
          <w:rFonts w:cs="Times New Roman" w:eastAsia="Times New Roman"/>
        </w:rPr>
        <w:tab/>
      </w:r>
    </w:p>
    <w:p w:rsidRDefault="006179E9" w:rsidP="006179E9" w:rsidR="006179E9" w:rsidRPr="006179E9">
      <w:pPr>
        <w:keepNext/>
        <w:spacing w:after="0"/>
        <w:rPr>
          <w:rFonts w:cs="Times New Roman" w:eastAsia="Times New Roman"/>
        </w:rPr>
      </w:pPr>
      <w:r w:rsidRPr="006179E9">
        <w:rPr>
          <w:rFonts w:cs="Times New Roman" w:eastAsia="Times New Roman"/>
        </w:rPr>
        <w:tab/>
      </w:r>
      <w:r w:rsidRPr="006179E9">
        <w:rPr>
          <w:rFonts w:cs="Times New Roman" w:eastAsia="Times New Roman"/>
        </w:rPr>
        <w:tab/>
      </w:r>
    </w:p>
    <w:p w:rsidRDefault="006179E9" w:rsidP="006179E9" w:rsidR="006179E9" w:rsidRPr="006179E9">
      <w:pPr>
        <w:keepNext/>
        <w:spacing w:after="0"/>
        <w:rPr>
          <w:rFonts w:cs="Times New Roman" w:eastAsia="Times New Roman"/>
        </w:rPr>
      </w:pPr>
    </w:p>
    <w:p w:rsidRDefault="006179E9" w:rsidP="006179E9" w:rsidR="006179E9" w:rsidRPr="006179E9">
      <w:pPr>
        <w:keepNext/>
        <w:spacing w:after="0"/>
        <w:rPr>
          <w:rFonts w:cs="Times New Roman" w:eastAsia="Times New Roman"/>
        </w:rPr>
      </w:pPr>
      <w:r w:rsidRPr="006179E9">
        <w:rPr>
          <w:rFonts w:cs="Times New Roman" w:eastAsia="Times New Roman"/>
        </w:rPr>
        <w:tab/>
      </w:r>
      <w:r w:rsidRPr="006179E9">
        <w:rPr>
          <w:rFonts w:cs="Times New Roman" w:eastAsia="Times New Roman"/>
        </w:rPr>
        <w:tab/>
      </w:r>
      <w:r w:rsidRPr="006179E9">
        <w:rPr>
          <w:rFonts w:cs="Times New Roman" w:eastAsia="Times New Roman"/>
        </w:rPr>
        <w:tab/>
      </w:r>
    </w:p>
    <w:p w:rsidRDefault="006179E9" w:rsidP="006179E9" w:rsidR="006179E9" w:rsidRPr="006179E9">
      <w:pPr>
        <w:keepNext/>
        <w:spacing w:after="0"/>
        <w:rPr>
          <w:rFonts w:cs="Times New Roman" w:eastAsia="Calibri"/>
          <w:noProof/>
        </w:rPr>
      </w:pPr>
    </w:p>
    <w:p w:rsidRDefault="00CD23A7" w:rsidP="006179E9" w:rsidR="00CD23A7" w:rsidRPr="006179E9"/>
    <w:sectPr w:rsidSect="00001964" w:rsidR="00CD23A7" w:rsidRPr="006179E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558C" w:rsidP="00537B78" w:rsidR="0061558C">
      <w:r>
        <w:separator/>
      </w:r>
    </w:p>
  </w:endnote>
  <w:endnote w:id="0" w:type="continuationSeparator">
    <w:p w:rsidRDefault="0061558C" w:rsidP="00537B78" w:rsidR="00615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46D" w:rsidR="00C614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59197262"/>
      <w:docPartObj>
        <w:docPartGallery w:val="Page Numbers (Bottom of Page)"/>
        <w:docPartUnique/>
      </w:docPartObj>
    </w:sdtPr>
    <w:sdtEndPr/>
    <w:sdtContent>
      <w:p w:rsidRDefault="00C6146D" w:rsidR="00C6146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79E9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46D" w:rsidR="00C614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558C" w:rsidP="00537B78" w:rsidR="0061558C">
      <w:r>
        <w:separator/>
      </w:r>
    </w:p>
  </w:footnote>
  <w:footnote w:id="0" w:type="continuationSeparator">
    <w:p w:rsidRDefault="0061558C" w:rsidP="00537B78" w:rsidR="006155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46D" w:rsidR="00C614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2AF90B9898384B71BF7525FCBFE881EE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6179E9" w:rsidRPr="006179E9">
          <w:rPr>
            <w:rStyle w:val="eSPISCCParagraphDefaultFont"/>
          </w:rPr>
          <w:t>18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32ABD460E65E4C8D97E046FB40CA38B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6179E9" w:rsidRPr="006179E9">
          <w:rPr>
            <w:rStyle w:val="eSPISCCParagraphDefaultFont"/>
          </w:rPr>
          <w:t>Sp-8/2016-2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46D" w:rsidR="00C614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CD23A7"/>
    <w:rsid w:val="0000196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0B8E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58C"/>
    <w:rsid w:val="00615FA2"/>
    <w:rsid w:val="00617935"/>
    <w:rsid w:val="006179E9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6319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08BC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46D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3A7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355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300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2ABD460E65E4C8D97E046FB40CA38B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D088AA-5F4F-463F-ADF0-B7F8D7BD7B67}"/>
      </w:docPartPr>
      <w:docPartBody>
        <w:p w:rsidRDefault="008615EA" w:rsidR="00583835">
          <w:pPr>
            <w:pStyle w:val="32ABD460E65E4C8D97E046FB40CA38B5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AF90B9898384B71BF7525FCBFE881E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BADDC0-E2CF-4C1F-8DC9-AE0C898C56F8}"/>
      </w:docPartPr>
      <w:docPartBody>
        <w:p w:rsidRDefault="008615EA" w:rsidR="00583835">
          <w:pPr>
            <w:pStyle w:val="2AF90B9898384B71BF7525FCBFE881EE"/>
          </w:pPr>
          <w:r w:rsidRPr="000E522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488B1D1433B41019FECDF3F75D1C65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4CB540C-971C-491E-82FE-7D769B0B37A1}"/>
      </w:docPartPr>
      <w:docPartBody>
        <w:p w:rsidRDefault="006A43E3" w:rsidP="006A43E3" w:rsidR="00000000">
          <w:pPr>
            <w:pStyle w:val="3488B1D1433B41019FECDF3F75D1C657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984D9C157B9D4AD285301E69D2E7674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DA3A87-9826-47D2-96CC-22798A7CB340}"/>
      </w:docPartPr>
      <w:docPartBody>
        <w:p w:rsidRDefault="006A43E3" w:rsidP="006A43E3" w:rsidR="00000000">
          <w:pPr>
            <w:pStyle w:val="984D9C157B9D4AD285301E69D2E76741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0054190D2A146048699801D123202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F674B10-F180-4092-9FD2-C120DBBF3963}"/>
      </w:docPartPr>
      <w:docPartBody>
        <w:p w:rsidRDefault="006A43E3" w:rsidP="006A43E3" w:rsidR="00000000">
          <w:pPr>
            <w:pStyle w:val="F0054190D2A146048699801D12320264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B952D2BBF9B433AA166AAA8D7951CF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0C2C7-0F0A-4697-AE6A-78ECD326A5D5}"/>
      </w:docPartPr>
      <w:docPartBody>
        <w:p w:rsidRDefault="006A43E3" w:rsidP="006A43E3" w:rsidR="00000000">
          <w:pPr>
            <w:pStyle w:val="4B952D2BBF9B433AA166AAA8D7951CFA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961B47CFBE24457A04E2C3589FB6D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EA62A8-6418-4B5D-9917-F0DD0379E27F}"/>
      </w:docPartPr>
      <w:docPartBody>
        <w:p w:rsidRDefault="006A43E3" w:rsidP="006A43E3" w:rsidR="00000000">
          <w:pPr>
            <w:pStyle w:val="9961B47CFBE24457A04E2C3589FB6D1E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B861A9975964FB8B1D5E534155E1E4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FB97C61-47A3-4F15-9108-27B186A46CC4}"/>
      </w:docPartPr>
      <w:docPartBody>
        <w:p w:rsidRDefault="006A43E3" w:rsidP="006A43E3" w:rsidR="00000000">
          <w:pPr>
            <w:pStyle w:val="4B861A9975964FB8B1D5E534155E1E4E"/>
          </w:pPr>
          <w:r>
            <w:rPr>
              <w:rStyle w:val="Tekstrezerviranogmjesta"/>
            </w:rPr>
            <w:t>Izvornik ili blank.</w:t>
          </w:r>
        </w:p>
      </w:docPartBody>
    </w:docPart>
    <w:docPart>
      <w:docPartPr>
        <w:name w:val="620E99984CB24BABB74E655193419ED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DA3F7C7-84C6-474F-A32A-CBDF9106143F}"/>
      </w:docPartPr>
      <w:docPartBody>
        <w:p w:rsidRDefault="006A43E3" w:rsidP="006A43E3" w:rsidR="00000000">
          <w:pPr>
            <w:pStyle w:val="620E99984CB24BABB74E655193419EDA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4A65"/>
    <w:rsid w:val="00334A65"/>
    <w:rsid w:val="003C120F"/>
    <w:rsid w:val="00583835"/>
    <w:rsid w:val="006A43E3"/>
    <w:rsid w:val="008615EA"/>
    <w:rsid w:val="00C8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A43E3"/>
  </w:style>
  <w:style w:customStyle="true" w:styleId="2A1D57EFD2C44E31A54FF404C169C98A" w:type="paragraph">
    <w:name w:val="2A1D57EFD2C44E31A54FF404C169C98A"/>
  </w:style>
  <w:style w:customStyle="true" w:styleId="EF65B158FF454CC88A1989B93C75692B" w:type="paragraph">
    <w:name w:val="EF65B158FF454CC88A1989B93C75692B"/>
  </w:style>
  <w:style w:customStyle="true" w:styleId="DD736B9E287B4FC2845504094CCA3495" w:type="paragraph">
    <w:name w:val="DD736B9E287B4FC2845504094CCA3495"/>
  </w:style>
  <w:style w:customStyle="true" w:styleId="FFCEB067CAC44229ADFB3F2ABFDBF31E" w:type="paragraph">
    <w:name w:val="FFCEB067CAC44229ADFB3F2ABFDBF31E"/>
  </w:style>
  <w:style w:customStyle="true" w:styleId="3BBCC903ABAA46988756106545EDD74E" w:type="paragraph">
    <w:name w:val="3BBCC903ABAA46988756106545EDD74E"/>
  </w:style>
  <w:style w:customStyle="true" w:styleId="E9EE82DF16874BCF8895ED69B31B0C68" w:type="paragraph">
    <w:name w:val="E9EE82DF16874BCF8895ED69B31B0C68"/>
  </w:style>
  <w:style w:customStyle="true" w:styleId="7B39A3495CF54359AF4495D2905834F9" w:type="paragraph">
    <w:name w:val="7B39A3495CF54359AF4495D2905834F9"/>
  </w:style>
  <w:style w:customStyle="true" w:styleId="789DAE10796146739A54F1412332EC3E" w:type="paragraph">
    <w:name w:val="789DAE10796146739A54F1412332EC3E"/>
  </w:style>
  <w:style w:customStyle="true" w:styleId="E95942900E044EB89A2BC463E62CBA93" w:type="paragraph">
    <w:name w:val="E95942900E044EB89A2BC463E62CBA93"/>
  </w:style>
  <w:style w:customStyle="true" w:styleId="32ABD460E65E4C8D97E046FB40CA38B5" w:type="paragraph">
    <w:name w:val="32ABD460E65E4C8D97E046FB40CA38B5"/>
  </w:style>
  <w:style w:customStyle="true" w:styleId="2AF90B9898384B71BF7525FCBFE881EE" w:type="paragraph">
    <w:name w:val="2AF90B9898384B71BF7525FCBFE881EE"/>
  </w:style>
  <w:style w:customStyle="true" w:styleId="87D8F5DC62BB493EB859BF4D78D57372" w:type="paragraph">
    <w:name w:val="87D8F5DC62BB493EB859BF4D78D57372"/>
  </w:style>
  <w:style w:customStyle="true" w:styleId="CBA19FA07796456C8DF4DB8EB4EB6C88" w:type="paragraph">
    <w:name w:val="CBA19FA07796456C8DF4DB8EB4EB6C88"/>
    <w:rsid w:val="00334A65"/>
  </w:style>
  <w:style w:customStyle="true" w:styleId="0FE042111AFB48E69D3DD7531467F4E1" w:type="paragraph">
    <w:name w:val="0FE042111AFB48E69D3DD7531467F4E1"/>
    <w:rsid w:val="00334A65"/>
  </w:style>
  <w:style w:customStyle="true" w:styleId="E7A2050C47EF41299BFE6A0C4B0EC082" w:type="paragraph">
    <w:name w:val="E7A2050C47EF41299BFE6A0C4B0EC082"/>
    <w:rsid w:val="00334A65"/>
  </w:style>
  <w:style w:customStyle="true" w:styleId="930D02173F624E008081FFAEF743A4B7" w:type="paragraph">
    <w:name w:val="930D02173F624E008081FFAEF743A4B7"/>
    <w:rsid w:val="00334A65"/>
  </w:style>
  <w:style w:customStyle="true" w:styleId="6F4E4F40EE4E4708825AC0A575BB434D" w:type="paragraph">
    <w:name w:val="6F4E4F40EE4E4708825AC0A575BB434D"/>
    <w:rsid w:val="00334A65"/>
  </w:style>
  <w:style w:customStyle="true" w:styleId="B0DEB98383D34A45990F574C714F6C31" w:type="paragraph">
    <w:name w:val="B0DEB98383D34A45990F574C714F6C31"/>
    <w:rsid w:val="00334A65"/>
  </w:style>
  <w:style w:customStyle="true" w:styleId="438C296862564F80801DC9EB04B80F89" w:type="paragraph">
    <w:name w:val="438C296862564F80801DC9EB04B80F89"/>
    <w:rsid w:val="00334A65"/>
  </w:style>
  <w:style w:customStyle="true" w:styleId="C231FA5CCA5D48E8AD889878A9D2AD3F" w:type="paragraph">
    <w:name w:val="C231FA5CCA5D48E8AD889878A9D2AD3F"/>
    <w:rsid w:val="00334A65"/>
  </w:style>
  <w:style w:customStyle="true" w:styleId="E6F18CAFD0B143B5801954B3509C14CC" w:type="paragraph">
    <w:name w:val="E6F18CAFD0B143B5801954B3509C14CC"/>
    <w:rsid w:val="00334A65"/>
  </w:style>
  <w:style w:customStyle="true" w:styleId="5716C2AE035A46CB935DD67A54E48AB5" w:type="paragraph">
    <w:name w:val="5716C2AE035A46CB935DD67A54E48AB5"/>
    <w:rsid w:val="00334A65"/>
  </w:style>
  <w:style w:customStyle="true" w:styleId="0E98B03FBFF0434088C00ACA532255D5" w:type="paragraph">
    <w:name w:val="0E98B03FBFF0434088C00ACA532255D5"/>
    <w:rsid w:val="00334A65"/>
  </w:style>
  <w:style w:customStyle="true" w:styleId="1288F19C07B44094BC8B19F366C14C56" w:type="paragraph">
    <w:name w:val="1288F19C07B44094BC8B19F366C14C56"/>
    <w:rsid w:val="00334A65"/>
  </w:style>
  <w:style w:customStyle="true" w:styleId="A0B82A26BBA140F5B839298EE03AF709" w:type="paragraph">
    <w:name w:val="A0B82A26BBA140F5B839298EE03AF709"/>
    <w:rsid w:val="00334A65"/>
  </w:style>
  <w:style w:customStyle="true" w:styleId="E8D2BF0FDE6E48EBAFAF856B05EEE166" w:type="paragraph">
    <w:name w:val="E8D2BF0FDE6E48EBAFAF856B05EEE166"/>
    <w:rsid w:val="00334A65"/>
  </w:style>
  <w:style w:customStyle="true" w:styleId="5B8150D94D6F48D587B939FBF6D99462" w:type="paragraph">
    <w:name w:val="5B8150D94D6F48D587B939FBF6D99462"/>
    <w:rsid w:val="00334A65"/>
  </w:style>
  <w:style w:customStyle="true" w:styleId="20FDA5BFF3FC45329793A03D95F6696E" w:type="paragraph">
    <w:name w:val="20FDA5BFF3FC45329793A03D95F6696E"/>
    <w:rsid w:val="00334A65"/>
  </w:style>
  <w:style w:customStyle="true" w:styleId="0BD6FB1B67B1488392C26CC40BEFA3A4" w:type="paragraph">
    <w:name w:val="0BD6FB1B67B1488392C26CC40BEFA3A4"/>
    <w:rsid w:val="00334A65"/>
  </w:style>
  <w:style w:customStyle="true" w:styleId="27795365C597448B9F039A5B513AFD43" w:type="paragraph">
    <w:name w:val="27795365C597448B9F039A5B513AFD43"/>
    <w:rsid w:val="00334A65"/>
  </w:style>
  <w:style w:customStyle="true" w:styleId="90A5F7CFA4F1476A92BC2D07B106C8B7" w:type="paragraph">
    <w:name w:val="90A5F7CFA4F1476A92BC2D07B106C8B7"/>
    <w:rsid w:val="00334A65"/>
  </w:style>
  <w:style w:customStyle="true" w:styleId="EC0A607697A341BAA4C6831079D5AF88" w:type="paragraph">
    <w:name w:val="EC0A607697A341BAA4C6831079D5AF88"/>
    <w:rsid w:val="00334A65"/>
  </w:style>
  <w:style w:customStyle="true" w:styleId="1DD93324D23F4B39AE7BBA5AD37E048E" w:type="paragraph">
    <w:name w:val="1DD93324D23F4B39AE7BBA5AD37E048E"/>
    <w:rsid w:val="00334A65"/>
  </w:style>
  <w:style w:customStyle="true" w:styleId="2D140C848BA149C094370935E89DA452" w:type="paragraph">
    <w:name w:val="2D140C848BA149C094370935E89DA452"/>
    <w:rsid w:val="00334A65"/>
  </w:style>
  <w:style w:customStyle="true" w:styleId="95603C39E1E54E8784CD779C2BE652D4" w:type="paragraph">
    <w:name w:val="95603C39E1E54E8784CD779C2BE652D4"/>
    <w:rsid w:val="00334A65"/>
  </w:style>
  <w:style w:customStyle="true" w:styleId="3488B1D1433B41019FECDF3F75D1C657" w:type="paragraph">
    <w:name w:val="3488B1D1433B41019FECDF3F75D1C657"/>
    <w:rsid w:val="006A43E3"/>
  </w:style>
  <w:style w:customStyle="true" w:styleId="984D9C157B9D4AD285301E69D2E76741" w:type="paragraph">
    <w:name w:val="984D9C157B9D4AD285301E69D2E76741"/>
    <w:rsid w:val="006A43E3"/>
  </w:style>
  <w:style w:customStyle="true" w:styleId="F0054190D2A146048699801D12320264" w:type="paragraph">
    <w:name w:val="F0054190D2A146048699801D12320264"/>
    <w:rsid w:val="006A43E3"/>
  </w:style>
  <w:style w:customStyle="true" w:styleId="4B952D2BBF9B433AA166AAA8D7951CFA" w:type="paragraph">
    <w:name w:val="4B952D2BBF9B433AA166AAA8D7951CFA"/>
    <w:rsid w:val="006A43E3"/>
  </w:style>
  <w:style w:customStyle="true" w:styleId="9961B47CFBE24457A04E2C3589FB6D1E" w:type="paragraph">
    <w:name w:val="9961B47CFBE24457A04E2C3589FB6D1E"/>
    <w:rsid w:val="006A43E3"/>
  </w:style>
  <w:style w:customStyle="true" w:styleId="4B861A9975964FB8B1D5E534155E1E4E" w:type="paragraph">
    <w:name w:val="4B861A9975964FB8B1D5E534155E1E4E"/>
    <w:rsid w:val="006A43E3"/>
  </w:style>
  <w:style w:customStyle="true" w:styleId="620E99984CB24BABB74E655193419EDA" w:type="paragraph">
    <w:name w:val="620E99984CB24BABB74E655193419EDA"/>
    <w:rsid w:val="006A43E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A43E3"/>
  </w:style>
  <w:style w:customStyle="1" w:styleId="2A1D57EFD2C44E31A54FF404C169C98A" w:type="paragraph">
    <w:name w:val="2A1D57EFD2C44E31A54FF404C169C98A"/>
  </w:style>
  <w:style w:customStyle="1" w:styleId="EF65B158FF454CC88A1989B93C75692B" w:type="paragraph">
    <w:name w:val="EF65B158FF454CC88A1989B93C75692B"/>
  </w:style>
  <w:style w:customStyle="1" w:styleId="DD736B9E287B4FC2845504094CCA3495" w:type="paragraph">
    <w:name w:val="DD736B9E287B4FC2845504094CCA3495"/>
  </w:style>
  <w:style w:customStyle="1" w:styleId="FFCEB067CAC44229ADFB3F2ABFDBF31E" w:type="paragraph">
    <w:name w:val="FFCEB067CAC44229ADFB3F2ABFDBF31E"/>
  </w:style>
  <w:style w:customStyle="1" w:styleId="3BBCC903ABAA46988756106545EDD74E" w:type="paragraph">
    <w:name w:val="3BBCC903ABAA46988756106545EDD74E"/>
  </w:style>
  <w:style w:customStyle="1" w:styleId="E9EE82DF16874BCF8895ED69B31B0C68" w:type="paragraph">
    <w:name w:val="E9EE82DF16874BCF8895ED69B31B0C68"/>
  </w:style>
  <w:style w:customStyle="1" w:styleId="7B39A3495CF54359AF4495D2905834F9" w:type="paragraph">
    <w:name w:val="7B39A3495CF54359AF4495D2905834F9"/>
  </w:style>
  <w:style w:customStyle="1" w:styleId="789DAE10796146739A54F1412332EC3E" w:type="paragraph">
    <w:name w:val="789DAE10796146739A54F1412332EC3E"/>
  </w:style>
  <w:style w:customStyle="1" w:styleId="E95942900E044EB89A2BC463E62CBA93" w:type="paragraph">
    <w:name w:val="E95942900E044EB89A2BC463E62CBA93"/>
  </w:style>
  <w:style w:customStyle="1" w:styleId="32ABD460E65E4C8D97E046FB40CA38B5" w:type="paragraph">
    <w:name w:val="32ABD460E65E4C8D97E046FB40CA38B5"/>
  </w:style>
  <w:style w:customStyle="1" w:styleId="2AF90B9898384B71BF7525FCBFE881EE" w:type="paragraph">
    <w:name w:val="2AF90B9898384B71BF7525FCBFE881EE"/>
  </w:style>
  <w:style w:customStyle="1" w:styleId="87D8F5DC62BB493EB859BF4D78D57372" w:type="paragraph">
    <w:name w:val="87D8F5DC62BB493EB859BF4D78D57372"/>
  </w:style>
  <w:style w:customStyle="1" w:styleId="CBA19FA07796456C8DF4DB8EB4EB6C88" w:type="paragraph">
    <w:name w:val="CBA19FA07796456C8DF4DB8EB4EB6C88"/>
    <w:rsid w:val="00334A65"/>
  </w:style>
  <w:style w:customStyle="1" w:styleId="0FE042111AFB48E69D3DD7531467F4E1" w:type="paragraph">
    <w:name w:val="0FE042111AFB48E69D3DD7531467F4E1"/>
    <w:rsid w:val="00334A65"/>
  </w:style>
  <w:style w:customStyle="1" w:styleId="E7A2050C47EF41299BFE6A0C4B0EC082" w:type="paragraph">
    <w:name w:val="E7A2050C47EF41299BFE6A0C4B0EC082"/>
    <w:rsid w:val="00334A65"/>
  </w:style>
  <w:style w:customStyle="1" w:styleId="930D02173F624E008081FFAEF743A4B7" w:type="paragraph">
    <w:name w:val="930D02173F624E008081FFAEF743A4B7"/>
    <w:rsid w:val="00334A65"/>
  </w:style>
  <w:style w:customStyle="1" w:styleId="6F4E4F40EE4E4708825AC0A575BB434D" w:type="paragraph">
    <w:name w:val="6F4E4F40EE4E4708825AC0A575BB434D"/>
    <w:rsid w:val="00334A65"/>
  </w:style>
  <w:style w:customStyle="1" w:styleId="B0DEB98383D34A45990F574C714F6C31" w:type="paragraph">
    <w:name w:val="B0DEB98383D34A45990F574C714F6C31"/>
    <w:rsid w:val="00334A65"/>
  </w:style>
  <w:style w:customStyle="1" w:styleId="438C296862564F80801DC9EB04B80F89" w:type="paragraph">
    <w:name w:val="438C296862564F80801DC9EB04B80F89"/>
    <w:rsid w:val="00334A65"/>
  </w:style>
  <w:style w:customStyle="1" w:styleId="C231FA5CCA5D48E8AD889878A9D2AD3F" w:type="paragraph">
    <w:name w:val="C231FA5CCA5D48E8AD889878A9D2AD3F"/>
    <w:rsid w:val="00334A65"/>
  </w:style>
  <w:style w:customStyle="1" w:styleId="E6F18CAFD0B143B5801954B3509C14CC" w:type="paragraph">
    <w:name w:val="E6F18CAFD0B143B5801954B3509C14CC"/>
    <w:rsid w:val="00334A65"/>
  </w:style>
  <w:style w:customStyle="1" w:styleId="5716C2AE035A46CB935DD67A54E48AB5" w:type="paragraph">
    <w:name w:val="5716C2AE035A46CB935DD67A54E48AB5"/>
    <w:rsid w:val="00334A65"/>
  </w:style>
  <w:style w:customStyle="1" w:styleId="0E98B03FBFF0434088C00ACA532255D5" w:type="paragraph">
    <w:name w:val="0E98B03FBFF0434088C00ACA532255D5"/>
    <w:rsid w:val="00334A65"/>
  </w:style>
  <w:style w:customStyle="1" w:styleId="1288F19C07B44094BC8B19F366C14C56" w:type="paragraph">
    <w:name w:val="1288F19C07B44094BC8B19F366C14C56"/>
    <w:rsid w:val="00334A65"/>
  </w:style>
  <w:style w:customStyle="1" w:styleId="A0B82A26BBA140F5B839298EE03AF709" w:type="paragraph">
    <w:name w:val="A0B82A26BBA140F5B839298EE03AF709"/>
    <w:rsid w:val="00334A65"/>
  </w:style>
  <w:style w:customStyle="1" w:styleId="E8D2BF0FDE6E48EBAFAF856B05EEE166" w:type="paragraph">
    <w:name w:val="E8D2BF0FDE6E48EBAFAF856B05EEE166"/>
    <w:rsid w:val="00334A65"/>
  </w:style>
  <w:style w:customStyle="1" w:styleId="5B8150D94D6F48D587B939FBF6D99462" w:type="paragraph">
    <w:name w:val="5B8150D94D6F48D587B939FBF6D99462"/>
    <w:rsid w:val="00334A65"/>
  </w:style>
  <w:style w:customStyle="1" w:styleId="20FDA5BFF3FC45329793A03D95F6696E" w:type="paragraph">
    <w:name w:val="20FDA5BFF3FC45329793A03D95F6696E"/>
    <w:rsid w:val="00334A65"/>
  </w:style>
  <w:style w:customStyle="1" w:styleId="0BD6FB1B67B1488392C26CC40BEFA3A4" w:type="paragraph">
    <w:name w:val="0BD6FB1B67B1488392C26CC40BEFA3A4"/>
    <w:rsid w:val="00334A65"/>
  </w:style>
  <w:style w:customStyle="1" w:styleId="27795365C597448B9F039A5B513AFD43" w:type="paragraph">
    <w:name w:val="27795365C597448B9F039A5B513AFD43"/>
    <w:rsid w:val="00334A65"/>
  </w:style>
  <w:style w:customStyle="1" w:styleId="90A5F7CFA4F1476A92BC2D07B106C8B7" w:type="paragraph">
    <w:name w:val="90A5F7CFA4F1476A92BC2D07B106C8B7"/>
    <w:rsid w:val="00334A65"/>
  </w:style>
  <w:style w:customStyle="1" w:styleId="EC0A607697A341BAA4C6831079D5AF88" w:type="paragraph">
    <w:name w:val="EC0A607697A341BAA4C6831079D5AF88"/>
    <w:rsid w:val="00334A65"/>
  </w:style>
  <w:style w:customStyle="1" w:styleId="1DD93324D23F4B39AE7BBA5AD37E048E" w:type="paragraph">
    <w:name w:val="1DD93324D23F4B39AE7BBA5AD37E048E"/>
    <w:rsid w:val="00334A65"/>
  </w:style>
  <w:style w:customStyle="1" w:styleId="2D140C848BA149C094370935E89DA452" w:type="paragraph">
    <w:name w:val="2D140C848BA149C094370935E89DA452"/>
    <w:rsid w:val="00334A65"/>
  </w:style>
  <w:style w:customStyle="1" w:styleId="95603C39E1E54E8784CD779C2BE652D4" w:type="paragraph">
    <w:name w:val="95603C39E1E54E8784CD779C2BE652D4"/>
    <w:rsid w:val="00334A65"/>
  </w:style>
  <w:style w:customStyle="1" w:styleId="3488B1D1433B41019FECDF3F75D1C657" w:type="paragraph">
    <w:name w:val="3488B1D1433B41019FECDF3F75D1C657"/>
    <w:rsid w:val="006A43E3"/>
  </w:style>
  <w:style w:customStyle="1" w:styleId="984D9C157B9D4AD285301E69D2E76741" w:type="paragraph">
    <w:name w:val="984D9C157B9D4AD285301E69D2E76741"/>
    <w:rsid w:val="006A43E3"/>
  </w:style>
  <w:style w:customStyle="1" w:styleId="F0054190D2A146048699801D12320264" w:type="paragraph">
    <w:name w:val="F0054190D2A146048699801D12320264"/>
    <w:rsid w:val="006A43E3"/>
  </w:style>
  <w:style w:customStyle="1" w:styleId="4B952D2BBF9B433AA166AAA8D7951CFA" w:type="paragraph">
    <w:name w:val="4B952D2BBF9B433AA166AAA8D7951CFA"/>
    <w:rsid w:val="006A43E3"/>
  </w:style>
  <w:style w:customStyle="1" w:styleId="9961B47CFBE24457A04E2C3589FB6D1E" w:type="paragraph">
    <w:name w:val="9961B47CFBE24457A04E2C3589FB6D1E"/>
    <w:rsid w:val="006A43E3"/>
  </w:style>
  <w:style w:customStyle="1" w:styleId="4B861A9975964FB8B1D5E534155E1E4E" w:type="paragraph">
    <w:name w:val="4B861A9975964FB8B1D5E534155E1E4E"/>
    <w:rsid w:val="006A43E3"/>
  </w:style>
  <w:style w:customStyle="1" w:styleId="620E99984CB24BABB74E655193419EDA" w:type="paragraph">
    <w:name w:val="620E99984CB24BABB74E655193419EDA"/>
    <w:rsid w:val="006A43E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Sp-8/2016-2</izvorni_sadrzaj>
    <derivirana_varijabla naziv="DomainObject.Oznaka_1">Sp-8/2016-2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Karadžole</izvorni_sadrzaj>
    <derivirana_varijabla naziv="DomainObject.DonositeljOdluke.Prezime_1">Karadžole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Sp-8/2016</izvorni_sadrzaj>
    <derivirana_varijabla naziv="DomainObject.Predmet.OznakaBroj_1">Sp-8/2016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18 - M. Karadžole</izvorni_sadrzaj>
    <derivirana_varijabla naziv="DomainObject.Predmet.Referada.Naziv_1">referada 18 - M. Karadžole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Marija Karadžole</izvorni_sadrzaj>
    <derivirana_varijabla naziv="DomainObject.Predmet.Referada.Sudac_1">Marija Karadžole</derivirana_varijabla>
    <derivirana_varijabla naziv="Dativ">Marija Karadžole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Pervan</izvorni_sadrzaj>
    <derivirana_varijabla naziv="DomainObject.Predmet.StrankaFormated_1">  Martin Pervan</derivirana_varijabla>
  </DomainObject.Predmet.StrankaFormated>
  <DomainObject.Predmet.StrankaFormatedOIB>
    <izvorni_sadrzaj>  Martin Pervan, OIB 14243025374</izvorni_sadrzaj>
    <derivirana_varijabla naziv="DomainObject.Predmet.StrankaFormatedOIB_1">  Martin Pervan, OIB 14243025374</derivirana_varijabla>
  </DomainObject.Predmet.StrankaFormatedOIB>
  <DomainObject.Predmet.StrankaFormatedWithAdress>
    <izvorni_sadrzaj> Martin Pervan, Prigorska 10, 10430 Samobor</izvorni_sadrzaj>
    <derivirana_varijabla naziv="DomainObject.Predmet.StrankaFormatedWithAdress_1"> Martin Pervan, Prigorska 10, 10430 Samobor</derivirana_varijabla>
  </DomainObject.Predmet.StrankaFormatedWithAdress>
  <DomainObject.Predmet.StrankaFormatedWithAdressOIB>
    <izvorni_sadrzaj> Martin Pervan, OIB 14243025374, Prigorska 10, 10430 Samobor</izvorni_sadrzaj>
    <derivirana_varijabla naziv="DomainObject.Predmet.StrankaFormatedWithAdressOIB_1"> Martin Pervan, OIB 14243025374, Prigorska 10, 10430 Samobor</derivirana_varijabla>
  </DomainObject.Predmet.StrankaFormatedWithAdressOIB>
  <DomainObject.Predmet.StrankaWithAdress>
    <izvorni_sadrzaj>Martin Pervan Prigorska 10,10430 Samobor</izvorni_sadrzaj>
    <derivirana_varijabla naziv="DomainObject.Predmet.StrankaWithAdress_1">Martin Pervan Prigorska 10,10430 Samobor</derivirana_varijabla>
  </DomainObject.Predmet.StrankaWithAdress>
  <DomainObject.Predmet.StrankaWithAdressOIB>
    <izvorni_sadrzaj>Martin Pervan, OIB 14243025374, Prigorska 10,10430 Samobor</izvorni_sadrzaj>
    <derivirana_varijabla naziv="DomainObject.Predmet.StrankaWithAdressOIB_1">Martin Pervan, OIB 14243025374, Prigorska 10,10430 Samobor</derivirana_varijabla>
  </DomainObject.Predmet.StrankaWithAdressOIB>
  <DomainObject.Predmet.StrankaNazivFormated>
    <izvorni_sadrzaj>Martin Pervan</izvorni_sadrzaj>
    <derivirana_varijabla naziv="DomainObject.Predmet.StrankaNazivFormated_1">Martin Pervan</derivirana_varijabla>
    <derivirana_varijabla naziv="Padez">Martin Pervan</derivirana_varijabla>
  </DomainObject.Predmet.StrankaNazivFormated>
  <DomainObject.Predmet.StrankaNazivFormatedOIB>
    <izvorni_sadrzaj>Martin Pervan, OIB 14243025374</izvorni_sadrzaj>
    <derivirana_varijabla naziv="DomainObject.Predmet.StrankaNazivFormatedOIB_1">Martin Pervan, OIB 14243025374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18 - M. Karadžole</izvorni_sadrzaj>
    <derivirana_varijabla naziv="DomainObject.Predmet.TrenutnaLokacijaSpisa.Naziv_1">referada 18 - M. Karadžole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Nikolina Šarec</izvorni_sadrzaj>
    <derivirana_varijabla naziv="DomainObject.Predmet.Zapisnicar_1">Nikolina Šarec</derivirana_varijabla>
    <derivirana_varijabla naziv="Padez">Nikolina Šarec</derivirana_varijabla>
  </DomainObject.Predmet.Zapisnicar>
  <DomainObject.Predmet.StrankaListFormated>
    <izvorni_sadrzaj>
      <item>Martin Pervan</item>
    </izvorni_sadrzaj>
    <derivirana_varijabla naziv="DomainObject.Predmet.StrankaListFormated_1">
      <item>Martin Pervan</item>
    </derivirana_varijabla>
  </DomainObject.Predmet.StrankaListFormated>
  <DomainObject.Predmet.StrankaListFormatedOIB>
    <izvorni_sadrzaj>
      <item>Martin Pervan, OIB 14243025374</item>
    </izvorni_sadrzaj>
    <derivirana_varijabla naziv="DomainObject.Predmet.StrankaListFormatedOIB_1">
      <item>Martin Pervan, OIB 14243025374</item>
    </derivirana_varijabla>
  </DomainObject.Predmet.StrankaListFormatedOIB>
  <DomainObject.Predmet.StrankaListFormatedWithAdress>
    <izvorni_sadrzaj>
      <item>Martin Pervan, Prigorska 10, 10430 Samobor</item>
    </izvorni_sadrzaj>
    <derivirana_varijabla naziv="DomainObject.Predmet.StrankaListFormatedWithAdress_1">
      <item>Martin Pervan, Prigorska 10, 10430 Samobor</item>
    </derivirana_varijabla>
  </DomainObject.Predmet.StrankaListFormatedWithAdress>
  <DomainObject.Predmet.StrankaListFormatedWithAdressOIB>
    <izvorni_sadrzaj>
      <item>Martin Pervan, OIB 14243025374, Prigorska 10, 10430 Samobor</item>
    </izvorni_sadrzaj>
    <derivirana_varijabla naziv="DomainObject.Predmet.StrankaListFormatedWithAdressOIB_1">
      <item>Martin Pervan, OIB 14243025374, Prigorska 10, 10430 Samobor</item>
    </derivirana_varijabla>
  </DomainObject.Predmet.StrankaListFormatedWithAdressOIB>
  <DomainObject.Predmet.StrankaListNazivFormated>
    <izvorni_sadrzaj>
      <item>Martin Pervan</item>
    </izvorni_sadrzaj>
    <derivirana_varijabla naziv="DomainObject.Predmet.StrankaListNazivFormated_1">
      <item>Martin Pervan</item>
    </derivirana_varijabla>
  </DomainObject.Predmet.StrankaListNazivFormated>
  <DomainObject.Predmet.StrankaListNazivFormatedOIB>
    <izvorni_sadrzaj>
      <item>Martin Pervan, OIB 14243025374</item>
    </izvorni_sadrzaj>
    <derivirana_varijabla naziv="DomainObject.Predmet.StrankaListNazivFormatedOIB_1">
      <item>Martin Pervan, OIB 14243025374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>Sp-8/2016-2</izvorni_sadrzaj>
    <derivirana_varijabla naziv="DomainObject.PoslovniBrojDokumenta_1">Sp-8/2016-2</derivirana_varijabla>
  </DomainObject.PoslovniBrojDokumenta>
  <DomainObject.Predmet.StrankaIDrugi>
    <izvorni_sadrzaj>Martin Pervan</izvorni_sadrzaj>
    <derivirana_varijabla naziv="DomainObject.Predmet.StrankaIDrugi_1">Martin Pervan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Martin Pervan, OIB 14243025374, Prigorska 10, 10430 Samobor</izvorni_sadrzaj>
    <derivirana_varijabla naziv="DomainObject.Predmet.StrankaIDrugiAdressOIB_1">Martin Pervan, OIB 14243025374, Prigorska 10, 10430 Samobor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Pervan</item>
    </izvorni_sadrzaj>
    <derivirana_varijabla naziv="DomainObject.Predmet.SudioniciListNaziv_1">
      <item>Martin Pervan</item>
    </derivirana_varijabla>
    <derivirana_varijabla naziv="OstaliSudionici">
      <item>Martin Pervan</item>
    </derivirana_varijabla>
  </DomainObject.Predmet.SudioniciListNaziv>
  <DomainObject.Predmet.SudioniciListAdressOIB>
    <izvorni_sadrzaj>
      <item>Martin Pervan, OIB 14243025374, Prigorska 10,10430 Samobor</item>
    </izvorni_sadrzaj>
    <derivirana_varijabla naziv="DomainObject.Predmet.SudioniciListAdressOIB_1">
      <item>Martin Pervan, OIB 14243025374, Prigorska 10,10430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14243025374</item>
    </izvorni_sadrzaj>
    <derivirana_varijabla naziv="DomainObject.Predmet.SudioniciListNazivOIB_1">
      <item>, OIB 14243025374</item>
    </derivirana_varijabla>
  </DomainObject.Predmet.SudioniciListNazivOIB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7237E1-4FB2-43F3-AF00-72FD308FC4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237</properties:Words>
  <properties:Characters>1320</properties:Characters>
  <properties:Lines>58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2014-03-03T13:18:00Z</dcterms:created>
  <dc:creator>wsadmin</dc:creator>
  <dc:description>Ovaj predložak služi kao osnova za kreiranje novih eSPIS predložaka te za upravljanje eSPIS funkcijama tijekom obrade sudskih dokumenata.</dc:description>
  <cp:lastModifiedBy>Nikolina Šarec</cp:lastModifiedBy>
  <dcterms:modified xmlns:xsi="http://www.w3.org/2001/XMLSchema-instance" xsi:type="dcterms:W3CDTF">2016-12-09T11:58:00Z</dcterms:modified>
  <cp:revision>7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Sp-8/2016-2 / Odluka - Rješenje - trošak</vt:lpwstr>
  </prop:property>
  <prop:property name="Predlozak_id" pid="6" fmtid="{D5CDD505-2E9C-101B-9397-08002B2CF9AE}">
    <vt:lpwstr>1000000202</vt:lpwstr>
  </prop:property>
  <prop:property name="Predlozak_oznaka" pid="7" fmtid="{D5CDD505-2E9C-101B-9397-08002B2CF9AE}">
    <vt:lpwstr>OS_Ovr-037</vt:lpwstr>
  </prop:property>
  <prop:property name="Predlozak_naziv" pid="8" fmtid="{D5CDD505-2E9C-101B-9397-08002B2CF9AE}">
    <vt:lpwstr>Rješenje-trošak</vt:lpwstr>
  </prop:property>
</prop:Properties>
</file>