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c799" w14:paraId="33ec799" w:rsidRDefault="009D53DD" w:rsidP="009D53DD" w:rsidR="009D53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3DD" w:rsidP="009D53DD" w:rsidR="009D53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D53DD" w:rsidP="009D53DD" w:rsidR="009D53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D53DD" w:rsidP="009D53DD" w:rsidR="009D53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D53DD" w:rsidP="009D53DD" w:rsidR="009D53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D53DD" w:rsidP="009D53DD" w:rsidR="009D53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D53DD" w:rsidP="009D53DD" w:rsidR="009D53DD" w:rsidRPr="005D578C">
      <w:pPr>
        <w:jc w:val="center"/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D53DD" w:rsidP="009D53DD" w:rsidR="009D53DD" w:rsidRPr="005D578C">
      <w:pPr>
        <w:rPr>
          <w:rFonts w:cs="Times New Roman" w:eastAsia="Times New Roman"/>
          <w:szCs w:val="24"/>
        </w:rPr>
      </w:pPr>
    </w:p>
    <w:p w:rsidRDefault="009D53DD" w:rsidP="009D53DD" w:rsidR="009D53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RAZUMIJEVANJE d. o. o. Momjan (Grad Buje – Buie), Kremenje 96, OIB </w:t>
      </w:r>
      <w:r w:rsidRPr="009D53DD">
        <w:rPr>
          <w:rFonts w:cs="Times New Roman" w:eastAsia="Times New Roman"/>
          <w:szCs w:val="24"/>
        </w:rPr>
        <w:t>16553822794</w:t>
      </w:r>
      <w:r>
        <w:rPr>
          <w:rFonts w:cs="Times New Roman" w:eastAsia="Times New Roman"/>
          <w:szCs w:val="24"/>
        </w:rPr>
        <w:t xml:space="preserve">, MBS </w:t>
      </w:r>
      <w:r w:rsidRPr="009D53DD">
        <w:rPr>
          <w:rFonts w:cs="Times New Roman" w:eastAsia="Times New Roman"/>
          <w:szCs w:val="24"/>
        </w:rPr>
        <w:t>040286382</w:t>
      </w:r>
      <w:r>
        <w:rPr>
          <w:rFonts w:cs="Times New Roman" w:eastAsia="Times New Roman"/>
          <w:szCs w:val="24"/>
        </w:rPr>
        <w:t>, 14. prosinca 2016.</w:t>
      </w:r>
    </w:p>
    <w:p w:rsidRDefault="009D53DD" w:rsidP="009D53DD" w:rsidR="009D53DD" w:rsidRPr="005D578C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D53DD" w:rsidP="009D53DD" w:rsidR="009D53DD" w:rsidRPr="005D578C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RAZUMIJEVANJE d. o. o. Momjan (Grad Buje – Buie), Kremenje 96, OIB </w:t>
      </w:r>
      <w:r w:rsidRPr="009D53DD">
        <w:rPr>
          <w:rFonts w:cs="Times New Roman" w:eastAsia="Times New Roman"/>
          <w:szCs w:val="24"/>
        </w:rPr>
        <w:t>16553822794</w:t>
      </w:r>
      <w:r>
        <w:rPr>
          <w:rFonts w:cs="Times New Roman" w:eastAsia="Times New Roman"/>
          <w:szCs w:val="24"/>
        </w:rPr>
        <w:t xml:space="preserve">, MBS </w:t>
      </w:r>
      <w:r w:rsidRPr="009D53DD">
        <w:rPr>
          <w:rFonts w:cs="Times New Roman" w:eastAsia="Times New Roman"/>
          <w:szCs w:val="24"/>
        </w:rPr>
        <w:t>040286382</w:t>
      </w:r>
      <w:r>
        <w:rPr>
          <w:rFonts w:cs="Times New Roman" w:eastAsia="Times New Roman"/>
          <w:szCs w:val="24"/>
        </w:rPr>
        <w:t>.</w:t>
      </w:r>
    </w:p>
    <w:p w:rsidRDefault="009D53DD" w:rsidP="009D53DD" w:rsidR="009D53DD" w:rsidRPr="005D578C">
      <w:pPr>
        <w:rPr>
          <w:rFonts w:cs="Times New Roman" w:eastAsia="Times New Roman"/>
          <w:szCs w:val="24"/>
        </w:rPr>
      </w:pPr>
    </w:p>
    <w:p w:rsidRDefault="009D53DD" w:rsidP="009D53DD" w:rsidR="009D53D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D53DD" w:rsidP="009D53DD" w:rsidR="009D53DD">
      <w:pPr>
        <w:rPr>
          <w:rFonts w:cs="Times New Roman" w:eastAsia="Times New Roman"/>
          <w:szCs w:val="20"/>
        </w:rPr>
      </w:pPr>
    </w:p>
    <w:p w:rsidRDefault="009D53DD" w:rsidP="009D53DD" w:rsidR="009D53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RAZUMIJEVANJE d. o. o. Momjan (Grad Buje – Buie), Kremenje 96, OIB </w:t>
      </w:r>
      <w:r w:rsidRPr="009D53DD">
        <w:rPr>
          <w:rFonts w:cs="Times New Roman" w:eastAsia="Times New Roman"/>
          <w:szCs w:val="24"/>
        </w:rPr>
        <w:t>16553822794</w:t>
      </w:r>
      <w:r>
        <w:rPr>
          <w:rFonts w:cs="Times New Roman" w:eastAsia="Times New Roman"/>
          <w:szCs w:val="24"/>
        </w:rPr>
        <w:t xml:space="preserve">, MBS </w:t>
      </w:r>
      <w:r w:rsidRPr="009D53DD">
        <w:rPr>
          <w:rFonts w:cs="Times New Roman" w:eastAsia="Times New Roman"/>
          <w:szCs w:val="24"/>
        </w:rPr>
        <w:t>040286382</w:t>
      </w:r>
      <w:r>
        <w:rPr>
          <w:rFonts w:cs="Times New Roman" w:eastAsia="Times New Roman"/>
          <w:szCs w:val="24"/>
        </w:rPr>
        <w:t>.</w:t>
      </w:r>
    </w:p>
    <w:p w:rsidRDefault="009D53DD" w:rsidP="009D53DD" w:rsidR="009D53DD">
      <w:pPr>
        <w:ind w:firstLine="709"/>
        <w:rPr>
          <w:rFonts w:cs="Times New Roman" w:eastAsia="Times New Roman"/>
          <w:szCs w:val="24"/>
        </w:rPr>
      </w:pPr>
    </w:p>
    <w:p w:rsidRDefault="009D53DD" w:rsidP="009D53DD" w:rsidR="009D53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RAZUMIJEVANJE d. o. o. Momjan (Grad Buje – Buie), Kremenje 96, OIB </w:t>
      </w:r>
      <w:r w:rsidRPr="009D53DD">
        <w:rPr>
          <w:rFonts w:cs="Times New Roman" w:eastAsia="Times New Roman"/>
          <w:szCs w:val="24"/>
        </w:rPr>
        <w:t>16553822794</w:t>
      </w:r>
      <w:r>
        <w:rPr>
          <w:rFonts w:cs="Times New Roman" w:eastAsia="Times New Roman"/>
          <w:szCs w:val="24"/>
        </w:rPr>
        <w:t xml:space="preserve">, MBS </w:t>
      </w:r>
      <w:r w:rsidRPr="009D53DD">
        <w:rPr>
          <w:rFonts w:cs="Times New Roman" w:eastAsia="Times New Roman"/>
          <w:szCs w:val="24"/>
        </w:rPr>
        <w:t>040286382</w:t>
      </w:r>
      <w:r>
        <w:rPr>
          <w:rFonts w:cs="Times New Roman" w:eastAsia="Times New Roman"/>
          <w:szCs w:val="24"/>
        </w:rPr>
        <w:t>.</w:t>
      </w:r>
    </w:p>
    <w:p w:rsidRDefault="009D53DD" w:rsidP="009D53DD" w:rsidR="009D53DD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D53DD" w:rsidP="009D53DD" w:rsidR="009D53DD">
      <w:pPr>
        <w:ind w:firstLine="708"/>
        <w:rPr>
          <w:rFonts w:cs="Times New Roman" w:eastAsia="Times New Roman"/>
          <w:szCs w:val="24"/>
        </w:rPr>
      </w:pPr>
    </w:p>
    <w:p w:rsidRDefault="009D53DD" w:rsidP="009D53DD" w:rsidR="009D53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RAZUMIJEVANJE d. o. o. Momjan (Grad Buje – Buie).</w:t>
      </w:r>
    </w:p>
    <w:p w:rsidRDefault="009D53DD" w:rsidP="009D53DD" w:rsidR="009D53D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kolovoza 2016. imao neizvršene osnove za plaćanje u neprekinutom razdoblju od 120 dana u ukupnom iznosu 8.715,25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St-966/2016-4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 w:rsidRPr="00354134"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D53DD" w:rsidP="009D53DD" w:rsidR="009D53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D53DD" w:rsidP="009D53DD" w:rsidR="009D53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D53DD" w:rsidP="009D53DD" w:rsidR="009D53DD" w:rsidRPr="005D578C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D53DD" w:rsidP="009D53DD" w:rsidR="009D53DD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D53DD" w:rsidP="009D53DD" w:rsidR="009D53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9D53DD" w:rsidP="009D53DD" w:rsidR="009D53DD">
      <w:pPr>
        <w:jc w:val="left"/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jc w:val="left"/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D53DD" w:rsidP="009D53DD" w:rsidR="009D53DD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9D53DD" w:rsidP="009D53DD" w:rsidR="009D53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D53DD" w:rsidP="009D53DD" w:rsidR="009D53DD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rPr>
          <w:rFonts w:cs="Times New Roman" w:eastAsia="Times New Roman"/>
          <w:szCs w:val="24"/>
        </w:rPr>
      </w:pPr>
    </w:p>
    <w:p w:rsidRDefault="009D53DD" w:rsidP="009D53DD" w:rsidR="009D53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D53DD" w:rsidP="009D53DD" w:rsidR="009D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D53DD" w:rsidP="009D53DD" w:rsidR="009D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RAZUMIJEVANJE d. o. o. Momjan (Grad Buje – Buie), Kremenje 96, </w:t>
      </w:r>
    </w:p>
    <w:p w:rsidRDefault="009D53DD" w:rsidP="009D53DD" w:rsidR="009D53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D53DD" w:rsidP="009D53DD" w:rsidR="009D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D53DD" w:rsidP="009D53DD" w:rsidR="009D53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9D53DD" w:rsidP="009D53DD" w:rsidR="009D53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D53DD" w:rsidP="009D53DD" w:rsidR="009D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D53DD" w:rsidP="009D53DD" w:rsidR="009D53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D53DD" w:rsidP="009D53DD" w:rsidR="009D53DD"/>
    <w:p w:rsidRDefault="009D53DD" w:rsidP="009D53DD" w:rsidR="009D53DD"/>
    <w:p w:rsidRDefault="00E12355" w:rsidR="00387208"/>
    <w:sectPr w:rsidSect="00970AE0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3DD" w:rsidP="009D53DD" w:rsidR="009D53DD">
      <w:r>
        <w:separator/>
      </w:r>
    </w:p>
  </w:endnote>
  <w:endnote w:id="0" w:type="continuationSeparator">
    <w:p w:rsidRDefault="009D53DD" w:rsidP="009D53DD" w:rsidR="009D5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3DD" w:rsidP="009D53DD" w:rsidR="009D53DD">
      <w:r>
        <w:separator/>
      </w:r>
    </w:p>
  </w:footnote>
  <w:footnote w:id="0" w:type="continuationSeparator">
    <w:p w:rsidRDefault="009D53DD" w:rsidP="009D53DD" w:rsidR="009D5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3DD" w:rsidP="00DE60BC" w:rsidR="00DE60B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1235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St-966/2016-5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3DD" w:rsidP="00970AE0" w:rsidR="00827D89" w:rsidRPr="00970AE0">
    <w:pPr>
      <w:pStyle w:val="Zaglavlje"/>
      <w:jc w:val="right"/>
    </w:pPr>
    <w:r>
      <w:rPr>
        <w:szCs w:val="24"/>
      </w:rPr>
      <w:t>3 St-966/2016-5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2742"/>
    <w:rsid w:val="00102742"/>
    <w:rsid w:val="002D2340"/>
    <w:rsid w:val="0075528E"/>
    <w:rsid w:val="0079403F"/>
    <w:rsid w:val="009D53DD"/>
    <w:rsid w:val="00E1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53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53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D53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5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53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53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53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34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234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23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23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53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53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D53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5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53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5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53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34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234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23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23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St-966/2016-5</izvorni_sadrzaj>
    <derivirana_varijabla naziv="DomainObject.Oznaka_1">St-966/2016-5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RAZUMIJEVANJE d.o.o. MOMJAN</izvorni_sadrzaj>
    <derivirana_varijabla naziv="DomainObject.Predmet.ProtustrankaFormated_1">  RAZUMIJEVANJE d.o.o. MOMJAN</derivirana_varijabla>
  </DomainObject.Predmet.ProtustrankaFormated>
  <DomainObject.Predmet.ProtustrankaFormatedOIB>
    <izvorni_sadrzaj>  RAZUMIJEVANJE d.o.o. MOMJAN, OIB 16553822794</izvorni_sadrzaj>
    <derivirana_varijabla naziv="DomainObject.Predmet.ProtustrankaFormatedOIB_1">  RAZUMIJEVANJE d.o.o. MOMJAN, OIB 16553822794</derivirana_varijabla>
  </DomainObject.Predmet.ProtustrankaFormatedOIB>
  <DomainObject.Predmet.ProtustrankaFormatedWithAdress>
    <izvorni_sadrzaj> RAZUMIJEVANJE d.o.o. MOMJAN, Kremenje 96, 52460 Momjan</izvorni_sadrzaj>
    <derivirana_varijabla naziv="DomainObject.Predmet.ProtustrankaFormatedWithAdress_1"> RAZUMIJEVANJE d.o.o. MOMJAN, Kremenje 96, 52460 Momjan</derivirana_varijabla>
  </DomainObject.Predmet.ProtustrankaFormatedWithAdress>
  <DomainObject.Predmet.ProtustrankaFormatedWithAdressOIB>
    <izvorni_sadrzaj> RAZUMIJEVANJE d.o.o. MOMJAN, OIB 16553822794, Kremenje 96, 52460 Momjan</izvorni_sadrzaj>
    <derivirana_varijabla naziv="DomainObject.Predmet.ProtustrankaFormatedWithAdressOIB_1"> RAZUMIJEVANJE d.o.o. MOMJAN, OIB 16553822794, Kremenje 96, 52460 Momjan</derivirana_varijabla>
  </DomainObject.Predmet.ProtustrankaFormatedWithAdressOIB>
  <DomainObject.Predmet.ProtustrankaWithAdress>
    <izvorni_sadrzaj>RAZUMIJEVANJE d.o.o. MOMJAN Kremenje 96, 52460 Momjan</izvorni_sadrzaj>
    <derivirana_varijabla naziv="DomainObject.Predmet.ProtustrankaWithAdress_1">RAZUMIJEVANJE d.o.o. MOMJAN Kremenje 96, 52460 Momjan</derivirana_varijabla>
  </DomainObject.Predmet.ProtustrankaWithAdress>
  <DomainObject.Predmet.ProtustrankaWithAdressOIB>
    <izvorni_sadrzaj>RAZUMIJEVANJE d.o.o. MOMJAN, OIB 16553822794, Kremenje 96, 52460 Momjan</izvorni_sadrzaj>
    <derivirana_varijabla naziv="DomainObject.Predmet.ProtustrankaWithAdressOIB_1">RAZUMIJEVANJE d.o.o. MOMJAN, OIB 16553822794, Kremenje 96, 52460 Momjan</derivirana_varijabla>
  </DomainObject.Predmet.ProtustrankaWithAdressOIB>
  <DomainObject.Predmet.ProtustrankaNazivFormated>
    <izvorni_sadrzaj>RAZUMIJEVANJE d.o.o. MOMJAN</izvorni_sadrzaj>
    <derivirana_varijabla naziv="DomainObject.Predmet.ProtustrankaNazivFormated_1">RAZUMIJEVANJE d.o.o. MOMJAN</derivirana_varijabla>
  </DomainObject.Predmet.ProtustrankaNazivFormated>
  <DomainObject.Predmet.ProtustrankaNazivFormatedOIB>
    <izvorni_sadrzaj>RAZUMIJEVANJE d.o.o. MOMJAN, OIB 16553822794</izvorni_sadrzaj>
    <derivirana_varijabla naziv="DomainObject.Predmet.ProtustrankaNazivFormatedOIB_1">RAZUMIJEVANJE d.o.o. MOMJAN, OIB 16553822794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8715.25</izvorni_sadrzaj>
    <derivirana_varijabla naziv="DomainObject.Predmet.TrenutnaVrijednost_1">8715.25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RAZUMIJEVANJE d.o.o. MOMJAN</item>
    </izvorni_sadrzaj>
    <derivirana_varijabla naziv="DomainObject.Predmet.ProtuStrankaListFormated_1">
      <item>RAZUMIJEVANJE d.o.o. MOMJAN</item>
    </derivirana_varijabla>
  </DomainObject.Predmet.ProtuStrankaListFormated>
  <DomainObject.Predmet.ProtuStrankaListFormatedOIB>
    <izvorni_sadrzaj>
      <item>RAZUMIJEVANJE d.o.o. MOMJAN, OIB 16553822794</item>
    </izvorni_sadrzaj>
    <derivirana_varijabla naziv="DomainObject.Predmet.ProtuStrankaListFormatedOIB_1">
      <item>RAZUMIJEVANJE d.o.o. MOMJAN, OIB 16553822794</item>
    </derivirana_varijabla>
  </DomainObject.Predmet.ProtuStrankaListFormatedOIB>
  <DomainObject.Predmet.ProtuStrankaListFormatedWithAdress>
    <izvorni_sadrzaj>
      <item>RAZUMIJEVANJE d.o.o. MOMJAN, Kremenje 96, 52460 Momjan</item>
    </izvorni_sadrzaj>
    <derivirana_varijabla naziv="DomainObject.Predmet.ProtuStrankaListFormatedWithAdress_1">
      <item>RAZUMIJEVANJE d.o.o. MOMJAN, Kremenje 96, 52460 Momjan</item>
    </derivirana_varijabla>
  </DomainObject.Predmet.ProtuStrankaListFormatedWithAdress>
  <DomainObject.Predmet.ProtuStrankaListFormatedWithAdressOIB>
    <izvorni_sadrzaj>
      <item>RAZUMIJEVANJE d.o.o. MOMJAN, OIB 16553822794, Kremenje 96, 52460 Momjan</item>
    </izvorni_sadrzaj>
    <derivirana_varijabla naziv="DomainObject.Predmet.ProtuStrankaListFormatedWithAdressOIB_1">
      <item>RAZUMIJEVANJE d.o.o. MOMJAN, OIB 16553822794, Kremenje 96, 52460 Momjan</item>
    </derivirana_varijabla>
  </DomainObject.Predmet.ProtuStrankaListFormatedWithAdressOIB>
  <DomainObject.Predmet.ProtuStrankaListNazivFormated>
    <izvorni_sadrzaj>
      <item>RAZUMIJEVANJE d.o.o. MOMJAN</item>
    </izvorni_sadrzaj>
    <derivirana_varijabla naziv="DomainObject.Predmet.ProtuStrankaListNazivFormated_1">
      <item>RAZUMIJEVANJE d.o.o. MOMJAN</item>
    </derivirana_varijabla>
  </DomainObject.Predmet.ProtuStrankaListNazivFormated>
  <DomainObject.Predmet.ProtuStrankaListNazivFormatedOIB>
    <izvorni_sadrzaj>
      <item>RAZUMIJEVANJE d.o.o. MOMJAN, OIB 16553822794</item>
    </izvorni_sadrzaj>
    <derivirana_varijabla naziv="DomainObject.Predmet.ProtuStrankaListNazivFormatedOIB_1">
      <item>RAZUMIJEVANJE d.o.o. MOMJAN, OIB 16553822794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St-966/2016-5</izvorni_sadrzaj>
    <derivirana_varijabla naziv="DomainObject.PoslovniBrojDokumenta_1">St-966/2016-5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RAZUMIJEVANJE d.o.o. MOMJAN</izvorni_sadrzaj>
    <derivirana_varijabla naziv="DomainObject.Predmet.ProtustrankaIDrugi_1">RAZUMIJEVANJE d.o.o. MOMJAN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RAZUMIJEVANJE d.o.o. MOMJAN, OIB 16553822794, Kremenje 96, 52460 Momjan</izvorni_sadrzaj>
    <derivirana_varijabla naziv="DomainObject.Predmet.ProtustrankaIDrugiAdressOIB_1">RAZUMIJEVANJE d.o.o. MOMJAN, OIB 16553822794, Kremenje 96,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RAZUMIJEVANJE d.o.o. MOMJAN</item>
    </izvorni_sadrzaj>
    <derivirana_varijabla naziv="DomainObject.Predmet.SudioniciListNaziv_1">
      <item>FINANCIJSKA AGENCIJA, RC RIJEKA, PODRUŽNICA PULA, PULA</item>
      <item>RAZUMIJEVANJE d.o.o. MOMJAN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RAZUMIJEVANJE d.o.o. MOMJAN, OIB 16553822794, Kremenje 96,52460 Momjan</item>
    </izvorni_sadrzaj>
    <derivirana_varijabla naziv="DomainObject.Predmet.SudioniciListAdressOIB_1">
      <item>FINANCIJSKA AGENCIJA, RC RIJEKA, PODRUŽNICA PULA, PULA, OIB 85821130368, Ulica grada Vukovara 70,10000 Zagreb</item>
      <item>RAZUMIJEVANJE d.o.o. MOMJAN, OIB 16553822794, Kremenje 96,52460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16553822794</item>
    </izvorni_sadrzaj>
    <derivirana_varijabla naziv="DomainObject.Predmet.SudioniciListNazivOIB_1">
      <item>, OIB 85821130368</item>
      <item>, OIB 16553822794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3712</properties:Characters>
  <properties:Lines>88</properties:Lines>
  <properties:Paragraphs>31</properties:Paragraphs>
  <properties:TotalTime>4</properties:TotalTime>
  <properties:ScaleCrop>false</properties:ScaleCrop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2016-11-28T11:22:00Z</dcterms:created>
  <dc:creator>Mihaela Kaligari</dc:creator>
  <dc:description/>
  <cp:keywords/>
  <cp:lastModifiedBy>Hani Udovičić</cp:lastModifiedBy>
  <cp:lastPrinted>2016-12-14T09:14:00Z</cp:lastPrinted>
  <dcterms:modified xmlns:xsi="http://www.w3.org/2001/XMLSchema-instance" xsi:type="dcterms:W3CDTF">2016-12-14T09:14:00Z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St-966/2016-5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