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f630" w14:paraId="440f630" w:rsidRDefault="009F2A6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2A69" w:rsidP="009F2A69" w:rsidR="009F2A69">
      <w:pPr>
        <w:pStyle w:val="Bezproreda"/>
      </w:pPr>
      <w:r>
        <w:t xml:space="preserve">     </w:t>
      </w:r>
    </w:p>
    <w:p w:rsidRDefault="009F2A69" w:rsidP="009F2A69" w:rsidR="009F2A69">
      <w:pPr>
        <w:pStyle w:val="Bezproreda"/>
      </w:pPr>
    </w:p>
    <w:p w:rsidRDefault="009F2A69" w:rsidP="009F2A69" w:rsidR="00AE649C">
      <w:pPr>
        <w:pStyle w:val="Bezproreda"/>
      </w:pPr>
      <w:r>
        <w:t xml:space="preserve">     Republika Hrvatska</w:t>
      </w:r>
    </w:p>
    <w:p w:rsidRDefault="009F2A69" w:rsidP="009F2A69" w:rsidR="009F2A69">
      <w:pPr>
        <w:pStyle w:val="Bezproreda"/>
      </w:pPr>
      <w:r>
        <w:t>Trgovački sud u Bjelovaru</w:t>
      </w:r>
      <w:r>
        <w:br/>
        <w:t>Bjelovar, Dr. I. Lebovića 42.</w:t>
      </w:r>
    </w:p>
    <w:p w:rsidRDefault="009F2A69" w:rsidP="009F2A69" w:rsidR="009F2A69">
      <w:pPr>
        <w:pStyle w:val="Bezproreda"/>
      </w:pPr>
    </w:p>
    <w:p w:rsidRDefault="009F2A69" w:rsidP="009F2A69" w:rsidR="009F2A69">
      <w:pPr>
        <w:pStyle w:val="Bezproreda"/>
        <w:ind w:firstLine="708" w:left="4956"/>
        <w:rPr>
          <w:noProof/>
        </w:rPr>
      </w:pPr>
      <w:r>
        <w:rPr>
          <w:noProof/>
        </w:rPr>
        <w:t>Poslovni broj: 1 St-106/2018-11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jc w:val="center"/>
        <w:rPr>
          <w:noProof/>
        </w:rPr>
      </w:pPr>
    </w:p>
    <w:p w:rsidRDefault="009F2A69" w:rsidP="009F2A69" w:rsidR="009F2A69">
      <w:pPr>
        <w:pStyle w:val="Bezproreda"/>
        <w:jc w:val="center"/>
        <w:rPr>
          <w:noProof/>
        </w:rPr>
      </w:pPr>
      <w:r>
        <w:rPr>
          <w:noProof/>
        </w:rPr>
        <w:t>U    I M E    R E P U B L I K E     H R V A T S K E</w:t>
      </w:r>
    </w:p>
    <w:p w:rsidRDefault="009F2A69" w:rsidP="009F2A69" w:rsidR="009F2A69">
      <w:pPr>
        <w:pStyle w:val="Bezproreda"/>
        <w:jc w:val="center"/>
        <w:rPr>
          <w:noProof/>
        </w:rPr>
      </w:pPr>
    </w:p>
    <w:p w:rsidRDefault="009F2A69" w:rsidP="009F2A69" w:rsidR="009F2A6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>Trgovački sud u Bjelovaru, po  sucu Branki Pleskalt,   u stečajnom predmetu  nad Stečajnom masom iza dužnika Benzinske postaje DELTA d.o.o. za trgovinu i usluge u stečaju, Jalkovec, Braće Radića 20, OIB: 87468585568,  21. veljače  2018.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>1. Pozivaju se vjerovnici Viših isplatnih redova da u roku od 60 dana računajući  od dana objave oglasa o otvaranju stečajnog postupka na e-oglasnoj ploči suda,  prijave svoje tražbine stečajnom upravitelju Anđelku Stankus iz Jalkovca, Braće Radića 20,  u skladu s pravilima Stečajnog zakona (N.N. br. 44/96, 29/99, 129/00, 123/03, 197/03, 187/04, 82/06, 116/10,25/12, 133/12, 45/13 i 71/15) o prijavi tražbina (čl. 131. Stečajnog zakona), u dva primjerka s priloženim isprava iz kojih tražbina proizlazi na propisanom obrascu a mora sadržavati: 1. podatke o identifikaciji vjerovnika, 2. podatke za identifikaciju dužnika, 3. pravnu osnovu tražbine, iznos tražbine u kunama, 4. naznaku o dokazu za postojanje tražbine, 5. naznaku o postojanju ovršne isprave i 6. naznaku o postojanju postupka pred sudom. Prijavi se u prijepisu prilažu isprave iz kojih tražbina proizlazi, odnosno kojima se dokazuje. Vjerovnisu su dužni platiti sudske pristojbe u iznosu od 2% od iznosa prijavljene tražbine (ali ne više od 500,00 kuna). Pristojba se uplaćuje na račun Državnog proračuna RH IBAN HR1210010051863000160, model HR64, poziv na broj 5045-3515-10618, svrha uplate: sudska pristojba u predmetu br. 1 St-106/2018.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ind w:firstLine="708"/>
        <w:rPr>
          <w:b/>
          <w:noProof/>
        </w:rPr>
      </w:pPr>
      <w:r>
        <w:rPr>
          <w:b/>
          <w:noProof/>
        </w:rPr>
        <w:t>Prijave potraživanja dostaviti stečajnom upravitelju Anđelku Stankus iz Jalkovca, Braće Radića 20.</w:t>
      </w:r>
    </w:p>
    <w:p w:rsidRDefault="009F2A69" w:rsidP="009F2A69" w:rsidR="009F2A69">
      <w:pPr>
        <w:pStyle w:val="Bezproreda"/>
        <w:rPr>
          <w:b/>
          <w:noProof/>
        </w:rPr>
      </w:pP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 xml:space="preserve">2. Razlučni vjerovnici dužni su u roku od 60 dana od objave ovog rješenja na e-oglasnoj ploči suda podneskom obavijestiti stečajnog upravitelja o svom razlučnom pravu, pravnoj osnovi razlučnog prava i dijelu imovine stečajnog dužnika na koji se odnosi njihovo </w:t>
      </w:r>
      <w:r>
        <w:rPr>
          <w:noProof/>
        </w:rPr>
        <w:lastRenderedPageBreak/>
        <w:t>razlučno pravo. Ako razlučni vjerovnici prijavljuju i tražbinu kao stečajni vjerovnici, u prijavi su dužni označiti dio imovine stečajnog dužnika na koji se odnosi njihovo razlučno pravo i iznos do kojeg njihova tražbina predviđeno neće biti pokrivena tim razlučnim pravom.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>3. Izlučni vjerovnici dužni su u roku od 60 dana od objave ovog rješenja na e-oglasnoj ploči suda podneskom obavijestiti stečajnog upravitelja o svom izlučnom pravu, pravnoj osnovi izlučnog prava i označiti predmet odnosno označiti pravo na koje se njihovo izlučno pravo odnosi odnosno da označe pravo iz čl. 147. i 148. Stečajnog zakona.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>4. Otvaranje stečajnog postupka ima se upisati u sudski registar ovog suda te zemljišne knjige koje vodi Općinski građanski sud u Zagerbu, Zemljišnoknjižni odjel Zagreb upisane u zk. ul. br. 1106 k.o. Jankomir i to čkbr. 32/37 kuća br. 52, Jankomir sa 40 m</w:t>
      </w:r>
      <w:r>
        <w:rPr>
          <w:noProof/>
          <w:vertAlign w:val="superscript"/>
        </w:rPr>
        <w:t>2</w:t>
      </w:r>
      <w:r>
        <w:rPr>
          <w:noProof/>
        </w:rPr>
        <w:t>, 2 zgrade sa 13 m</w:t>
      </w:r>
      <w:r>
        <w:rPr>
          <w:noProof/>
          <w:vertAlign w:val="superscript"/>
        </w:rPr>
        <w:t>2</w:t>
      </w:r>
      <w:r>
        <w:rPr>
          <w:noProof/>
        </w:rPr>
        <w:t xml:space="preserve"> i dvorište sa 4759 m</w:t>
      </w:r>
      <w:r>
        <w:rPr>
          <w:noProof/>
          <w:vertAlign w:val="superscript"/>
        </w:rPr>
        <w:t>2</w:t>
      </w:r>
      <w:r>
        <w:rPr>
          <w:noProof/>
        </w:rPr>
        <w:t xml:space="preserve"> ukupne površine 4812 m</w:t>
      </w:r>
      <w:r>
        <w:rPr>
          <w:noProof/>
          <w:vertAlign w:val="superscript"/>
        </w:rPr>
        <w:t>2</w:t>
      </w:r>
      <w:r>
        <w:rPr>
          <w:noProof/>
        </w:rPr>
        <w:t>.</w:t>
      </w: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 xml:space="preserve"> </w:t>
      </w: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 xml:space="preserve">5. Ročište vjerovnika na kojem će se ispitati prijavljene tražbine (Ispitno ročište) zakazuje se za 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jc w:val="center"/>
        <w:rPr>
          <w:b/>
          <w:bCs/>
          <w:noProof/>
        </w:rPr>
      </w:pPr>
      <w:r>
        <w:rPr>
          <w:b/>
          <w:bCs/>
          <w:noProof/>
        </w:rPr>
        <w:t>dan  23. svibnja 2018. godine u 9,00 sati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rPr>
          <w:noProof/>
        </w:rPr>
      </w:pPr>
      <w:r>
        <w:rPr>
          <w:b/>
          <w:noProof/>
        </w:rPr>
        <w:t xml:space="preserve">u zgradi  suda na adresi Dr. I. Lebovića 42,  u Bjelovaru, </w:t>
      </w:r>
      <w:r>
        <w:rPr>
          <w:noProof/>
        </w:rPr>
        <w:t xml:space="preserve"> soba br. 4. 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ind w:firstLine="708"/>
        <w:rPr>
          <w:b/>
          <w:bCs/>
          <w:noProof/>
        </w:rPr>
      </w:pPr>
      <w:r>
        <w:rPr>
          <w:noProof/>
        </w:rPr>
        <w:t xml:space="preserve">6. Ročište vjerovnika na kojem će se na temelju izvješća stečajnog upravitelja odlučivati o daljnjem tijeku stečajnog postupka (Izvještajno ročište) zakazuje se za </w:t>
      </w:r>
      <w:r>
        <w:rPr>
          <w:b/>
          <w:bCs/>
          <w:noProof/>
        </w:rPr>
        <w:t>isti dan na istome mjestu u 9,30 sati.</w:t>
      </w:r>
    </w:p>
    <w:p w:rsidRDefault="009F2A69" w:rsidP="009F2A69" w:rsidR="009F2A69">
      <w:pPr>
        <w:pStyle w:val="Bezproreda"/>
        <w:rPr>
          <w:b/>
          <w:bCs/>
          <w:noProof/>
        </w:rPr>
      </w:pPr>
    </w:p>
    <w:p w:rsidRDefault="009F2A69" w:rsidP="009F2A69" w:rsidR="009F2A69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9F2A69" w:rsidP="009F2A69" w:rsidR="009F2A69">
      <w:pPr>
        <w:pStyle w:val="Bezproreda"/>
        <w:jc w:val="center"/>
        <w:rPr>
          <w:noProof/>
        </w:rPr>
      </w:pPr>
    </w:p>
    <w:p w:rsidRDefault="009F2A69" w:rsidP="009F2A69" w:rsidR="009F2A69">
      <w:pPr>
        <w:pStyle w:val="Bezproreda"/>
        <w:jc w:val="center"/>
        <w:rPr>
          <w:noProof/>
        </w:rPr>
      </w:pP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>Stečajni upravitelj je dana 2. siječnja 2018. godine dostavio na spis podnesak u kom navodi da je iza brisanog dužnika Benzinske postaje DELTA d.o.o. u stečaju, Zagreb, Slavonska avenija 1, OIB: 94029810051,  ostala neunovčena imovina koja se sastoji od 91/4812 dijela nekretnine koja je upisana u zk. ul. br. 1106 k.o. Jankomir i to čkbr. 32/37 a koja u naravi čini  kuću br. 52 površine 40m</w:t>
      </w:r>
      <w:r>
        <w:rPr>
          <w:noProof/>
          <w:vertAlign w:val="superscript"/>
        </w:rPr>
        <w:t>2</w:t>
      </w:r>
      <w:r>
        <w:rPr>
          <w:noProof/>
        </w:rPr>
        <w:t>, 2 zgrade sa 13 m</w:t>
      </w:r>
      <w:r>
        <w:rPr>
          <w:noProof/>
          <w:vertAlign w:val="superscript"/>
        </w:rPr>
        <w:t>2</w:t>
      </w:r>
      <w:r>
        <w:rPr>
          <w:noProof/>
        </w:rPr>
        <w:t xml:space="preserve"> i dvorišta sa 4759 m</w:t>
      </w:r>
      <w:r>
        <w:rPr>
          <w:noProof/>
          <w:vertAlign w:val="superscript"/>
        </w:rPr>
        <w:t>2</w:t>
      </w:r>
      <w:r>
        <w:rPr>
          <w:noProof/>
        </w:rPr>
        <w:t>, ukupne površine 4812 m, te je predložio  da se nastavi postupak radi naknade diobe u ime stečajne mase.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 xml:space="preserve">Sud je Rješenjem br.1 St-599/2016-9 od 23. siječnja 2018. godine odredio nastavak stečajnog postupka i upis stečajne mase brisanog dužnika  Benzinske postaje DELTA d.o.o. u stečaju, Zagreb, Slavonska avenija 1, OIB: 94029810051,   radi naknadne diobe.  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rPr>
          <w:noProof/>
        </w:rPr>
      </w:pPr>
      <w:r>
        <w:rPr>
          <w:noProof/>
        </w:rPr>
        <w:tab/>
        <w:t>Podneskom od 2. siječnja 2018. godine stečajni upravitelj predložio je sudu da donese rješenje kojim će odrediti ispitno i izvještajno ročište te  pozvati vjerovnike da prijave tražbine stečajnom upravitelju.</w:t>
      </w:r>
    </w:p>
    <w:p w:rsidRDefault="009F2A69" w:rsidP="009F2A69" w:rsidR="009F2A69">
      <w:pPr>
        <w:ind w:firstLine="708"/>
        <w:jc w:val="both"/>
        <w:rPr>
          <w:rFonts w:cs="Times New Roman"/>
        </w:rPr>
      </w:pPr>
      <w:r>
        <w:rPr>
          <w:rFonts w:cs="Times New Roman" w:eastAsia="Times New Roman"/>
          <w:noProof/>
          <w:lang w:eastAsia="hr-HR"/>
        </w:rPr>
        <w:lastRenderedPageBreak/>
        <w:t>Obzirom na navedeno s</w:t>
      </w:r>
      <w:r>
        <w:rPr>
          <w:rFonts w:cs="Times New Roman"/>
        </w:rPr>
        <w:t>ud je u skladu s čl. 133. st. 1. i 6. Stečajnog zakona. zakazao ispitno i izvještajno ročište i pozvao vjerovnike stečajnog dužnika da stečajnom upravitelju u roku od 60 dana prijave svoje tražbine.</w:t>
      </w: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>Zbog navedenog odlučeno je kao u izreci.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ind w:firstLine="708"/>
        <w:rPr>
          <w:noProof/>
        </w:rPr>
      </w:pPr>
      <w:r>
        <w:rPr>
          <w:noProof/>
        </w:rPr>
        <w:t>U Bjelovaru 21. veljače  2018.</w:t>
      </w:r>
    </w:p>
    <w:p w:rsidRDefault="009F2A69" w:rsidP="009F2A69" w:rsidR="009F2A69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S u d a c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Branka Pleskalt v.r.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Za točnost otpravka-ovlašteni službenik</w:t>
      </w:r>
    </w:p>
    <w:p w:rsidRDefault="009F2A69" w:rsidP="009F2A69" w:rsidR="009F2A69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Vesna Dragišić</w:t>
      </w: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rPr>
          <w:noProof/>
        </w:rPr>
      </w:pPr>
    </w:p>
    <w:p w:rsidRDefault="009F2A69" w:rsidP="009F2A69" w:rsidR="009F2A69">
      <w:pPr>
        <w:pStyle w:val="Bezproreda"/>
        <w:rPr>
          <w:noProof/>
        </w:rPr>
      </w:pPr>
      <w:r>
        <w:rPr>
          <w:noProof/>
        </w:rPr>
        <w:t>POUKA O PRAVNOM LIJEKU: Protiv ovog rješenja žalbu može podnijeti zastupnik po zakonu dužnika (čl. 53. st. 5. SZ.). Žalba se podnosi ovome sudu u dva primjerka u roku od 8 dana od dana dostave pisanog otpravka rješenja. Žalba ne zadržava ovrhu rješenja (čl. 11. SZ.)</w:t>
      </w:r>
    </w:p>
    <w:p w:rsidRDefault="009F2A69" w:rsidP="009F2A69" w:rsidR="009F2A6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F2A6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0883349"/>
      <w:docPartObj>
        <w:docPartGallery w:val="Page Numbers (Top of Page)"/>
        <w:docPartUnique/>
      </w:docPartObj>
    </w:sdtPr>
    <w:sdtEndPr/>
    <w:sdtContent>
      <w:p w:rsidRDefault="009F2A69" w:rsidR="009F2A6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0D3">
          <w:t>3</w:t>
        </w:r>
        <w:r>
          <w:fldChar w:fldCharType="end"/>
        </w:r>
      </w:p>
    </w:sdtContent>
  </w:sdt>
  <w:p w:rsidRDefault="009F2A69" w:rsidR="008333A9">
    <w:pPr>
      <w:pStyle w:val="Zaglavlje"/>
    </w:pPr>
    <w:r>
      <w:t>Poslovni broj: 1 St-106/2018-11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A69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0D3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F2A6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F2A6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20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St-106/2018-2</izvorni_sadrzaj>
    <derivirana_varijabla naziv="DomainObject.Oznaka_1">St-106/2018-2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Benzinske postaje DELTA d.o.o. za trgovinu i usluge u stečaju</izvorni_sadrzaj>
    <derivirana_varijabla naziv="DomainObject.Predmet.StrankaFormated_1">  Stečajna masa iza Benzinske postaje DELTA d.o.o. za trgovinu i usluge u stečaju</derivirana_varijabla>
  </DomainObject.Predmet.StrankaFormated>
  <DomainObject.Predmet.StrankaFormatedOIB>
    <izvorni_sadrzaj>  Stečajna masa iza Benzinske postaje DELTA d.o.o. za trgovinu i usluge u stečaju, OIB 87468585568</izvorni_sadrzaj>
    <derivirana_varijabla naziv="DomainObject.Predmet.StrankaFormatedOIB_1">  Stečajna masa iza Benzinske postaje DELTA d.o.o. za trgovinu i usluge u stečaju, OIB 87468585568</derivirana_varijabla>
  </DomainObject.Predmet.StrankaFormatedOIB>
  <DomainObject.Predmet.StrankaFormatedWithAdress>
    <izvorni_sadrzaj> Stečajna masa iza Benzinske postaje DELTA d.o.o. za trgovinu i usluge u stečaju, Braće Radića 20, 42000 Jalkovec</izvorni_sadrzaj>
    <derivirana_varijabla naziv="DomainObject.Predmet.StrankaFormatedWithAdress_1"> Stečajna masa iza Benzinske postaje DELTA d.o.o. za trgovinu i usluge u stečaju, Braće Radića 20, 42000 Jalkovec</derivirana_varijabla>
  </DomainObject.Predmet.StrankaFormatedWithAdress>
  <DomainObject.Predmet.StrankaFormatedWithAdressOIB>
    <izvorni_sadrzaj> Stečajna masa iza Benzinske postaje DELTA d.o.o. za trgovinu i usluge u stečaju, OIB 87468585568, Braće Radića 20, 42000 Jalkovec</izvorni_sadrzaj>
    <derivirana_varijabla naziv="DomainObject.Predmet.StrankaFormatedWithAdressOIB_1"> Stečajna masa iza Benzinske postaje DELTA d.o.o. za trgovinu i usluge u stečaju, OIB 87468585568, Braće Radića 20, 42000 Jalkovec</derivirana_varijabla>
  </DomainObject.Predmet.StrankaFormatedWithAdressOIB>
  <DomainObject.Predmet.StrankaWithAdress>
    <izvorni_sadrzaj>Stečajna masa iza Benzinske postaje DELTA d.o.o. za trgovinu i usluge u stečaju Braće Radića 20,42000 Jalkovec</izvorni_sadrzaj>
    <derivirana_varijabla naziv="DomainObject.Predmet.StrankaWithAdress_1">Stečajna masa iza Benzinske postaje DELTA d.o.o. za trgovinu i usluge u stečaju Braće Radića 20,42000 Jalkovec</derivirana_varijabla>
  </DomainObject.Predmet.StrankaWithAdress>
  <DomainObject.Predmet.StrankaWithAdressOIB>
    <izvorni_sadrzaj>Stečajna masa iza Benzinske postaje DELTA d.o.o. za trgovinu i usluge u stečaju, OIB 87468585568, Braće Radića 20,42000 Jalkovec</izvorni_sadrzaj>
    <derivirana_varijabla naziv="DomainObject.Predmet.StrankaWithAdressOIB_1">Stečajna masa iza Benzinske postaje DELTA d.o.o. za trgovinu i usluge u stečaju, OIB 87468585568, Braće Radića 20,42000 Jalkovec</derivirana_varijabla>
  </DomainObject.Predmet.StrankaWithAdressOIB>
  <DomainObject.Predmet.StrankaNazivFormated>
    <izvorni_sadrzaj>Stečajna masa iza Benzinske postaje DELTA d.o.o. za trgovinu i usluge u stečaju</izvorni_sadrzaj>
    <derivirana_varijabla naziv="DomainObject.Predmet.StrankaNazivFormated_1">Stečajna masa iza Benzinske postaje DELTA d.o.o. za trgovinu i usluge u stečaju</derivirana_varijabla>
  </DomainObject.Predmet.StrankaNazivFormated>
  <DomainObject.Predmet.StrankaNazivFormatedOIB>
    <izvorni_sadrzaj>Stečajna masa iza Benzinske postaje DELTA d.o.o. za trgovinu i usluge u stečaju, OIB 87468585568</izvorni_sadrzaj>
    <derivirana_varijabla naziv="DomainObject.Predmet.StrankaNazivFormatedOIB_1">Stečajna masa iza Benzinske postaje DELTA d.o.o. za trgovinu i usluge u stečaju, OIB 87468585568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Benzinske postaje DELTA d.o.o. za trgovinu i usluge u stečaju</item>
    </izvorni_sadrzaj>
    <derivirana_varijabla naziv="DomainObject.Predmet.StrankaListFormated_1">
      <item>Stečajna masa iza Benzinske postaje DELTA d.o.o. za trgovinu i usluge u stečaju</item>
    </derivirana_varijabla>
  </DomainObject.Predmet.StrankaListFormated>
  <DomainObject.Predmet.StrankaListFormatedOIB>
    <izvorni_sadrzaj>
      <item>Stečajna masa iza Benzinske postaje DELTA d.o.o. za trgovinu i usluge u stečaju, OIB 87468585568</item>
    </izvorni_sadrzaj>
    <derivirana_varijabla naziv="DomainObject.Predmet.StrankaListFormatedOIB_1">
      <item>Stečajna masa iza Benzinske postaje DELTA d.o.o. za trgovinu i usluge u stečaju, OIB 87468585568</item>
    </derivirana_varijabla>
  </DomainObject.Predmet.StrankaListFormatedOIB>
  <DomainObject.Predmet.StrankaListFormatedWithAdress>
    <izvorni_sadrzaj>
      <item>Stečajna masa iza Benzinske postaje DELTA d.o.o. za trgovinu i usluge u stečaju, Braće Radića 20, 42000 Jalkovec</item>
    </izvorni_sadrzaj>
    <derivirana_varijabla naziv="DomainObject.Predmet.StrankaListFormatedWithAdress_1">
      <item>Stečajna masa iza Benzinske postaje DELTA d.o.o. za trgovinu i usluge u stečaju, Braće Radića 20, 42000 Jalkovec</item>
    </derivirana_varijabla>
  </DomainObject.Predmet.StrankaListFormatedWithAdress>
  <DomainObject.Predmet.StrankaListFormatedWithAdressOIB>
    <izvorni_sadrzaj>
      <item>Stečajna masa iza Benzinske postaje DELTA d.o.o. za trgovinu i usluge u stečaju, OIB 87468585568, Braće Radića 20, 42000 Jalkovec</item>
    </izvorni_sadrzaj>
    <derivirana_varijabla naziv="DomainObject.Predmet.StrankaListFormatedWithAdressOIB_1">
      <item>Stečajna masa iza Benzinske postaje DELTA d.o.o. za trgovinu i usluge u stečaju, OIB 87468585568, Braće Radića 20, 42000 Jalkovec</item>
    </derivirana_varijabla>
  </DomainObject.Predmet.StrankaListFormatedWithAdressOIB>
  <DomainObject.Predmet.StrankaListNazivFormated>
    <izvorni_sadrzaj>
      <item>Stečajna masa iza Benzinske postaje DELTA d.o.o. za trgovinu i usluge u stečaju</item>
    </izvorni_sadrzaj>
    <derivirana_varijabla naziv="DomainObject.Predmet.StrankaListNazivFormated_1">
      <item>Stečajna masa iza Benzinske postaje DELTA d.o.o. za trgovinu i usluge u stečaju</item>
    </derivirana_varijabla>
  </DomainObject.Predmet.StrankaListNazivFormated>
  <DomainObject.Predmet.StrankaListNazivFormatedOIB>
    <izvorni_sadrzaj>
      <item>Stečajna masa iza Benzinske postaje DELTA d.o.o. za trgovinu i usluge u stečaju, OIB 87468585568</item>
    </izvorni_sadrzaj>
    <derivirana_varijabla naziv="DomainObject.Predmet.StrankaListNazivFormatedOIB_1">
      <item>Stečajna masa iza Benzinske postaje DELTA d.o.o. za trgovinu i usluge u stečaju, OIB 87468585568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Krajačić</item>
    </izvorni_sadrzaj>
    <derivirana_varijabla naziv="DomainObject.Predmet.OstaliListFormated_1">
      <item>Zdravko Krajačić</item>
    </derivirana_varijabla>
  </DomainObject.Predmet.OstaliListFormated>
  <DomainObject.Predmet.OstaliListFormatedOIB>
    <izvorni_sadrzaj>
      <item>Zdravko Krajačić, OIB 65818230990</item>
    </izvorni_sadrzaj>
    <derivirana_varijabla naziv="DomainObject.Predmet.OstaliListFormatedOIB_1">
      <item>Zdravko Krajačić, OIB 65818230990</item>
    </derivirana_varijabla>
  </DomainObject.Predmet.OstaliListFormatedOIB>
  <DomainObject.Predmet.OstaliListFormatedWithAdress>
    <izvorni_sadrzaj>
      <item>Zdravko Krajačić, Hercegovačka 75, 51500 Krk</item>
    </izvorni_sadrzaj>
    <derivirana_varijabla naziv="DomainObject.Predmet.OstaliListFormatedWithAdress_1">
      <item>Zdravko Krajačić, Hercegovačka 75, 51500 Krk</item>
    </derivirana_varijabla>
  </DomainObject.Predmet.OstaliListFormatedWithAdress>
  <DomainObject.Predmet.OstaliListFormatedWithAdressOIB>
    <izvorni_sadrzaj>
      <item>Zdravko Krajačić, OIB 65818230990, Hercegovačka 75, 51500 Krk</item>
    </izvorni_sadrzaj>
    <derivirana_varijabla naziv="DomainObject.Predmet.OstaliListFormatedWithAdressOIB_1">
      <item>Zdravko Krajačić, OIB 65818230990, Hercegovačka 75, 51500 Krk</item>
    </derivirana_varijabla>
  </DomainObject.Predmet.OstaliListFormatedWithAdressOIB>
  <DomainObject.Predmet.OstaliListNazivFormated>
    <izvorni_sadrzaj>
      <item>Zdravko Krajačić</item>
    </izvorni_sadrzaj>
    <derivirana_varijabla naziv="DomainObject.Predmet.OstaliListNazivFormated_1">
      <item>Zdravko Krajačić</item>
    </derivirana_varijabla>
  </DomainObject.Predmet.OstaliListNazivFormated>
  <DomainObject.Predmet.OstaliListNazivFormatedOIB>
    <izvorni_sadrzaj>
      <item>Zdravko Krajačić, OIB 65818230990</item>
    </izvorni_sadrzaj>
    <derivirana_varijabla naziv="DomainObject.Predmet.OstaliListNazivFormatedOIB_1">
      <item>Zdravko Krajačić, OIB 65818230990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St-106/2018-2</izvorni_sadrzaj>
    <derivirana_varijabla naziv="DomainObject.PoslovniBrojDokumenta_1">St-106/2018-2</derivirana_varijabla>
  </DomainObject.PoslovniBrojDokumenta>
  <DomainObject.Predmet.StrankaIDrugi>
    <izvorni_sadrzaj>Stečajna masa iza Benzinske postaje DELTA d.o.o. za trgovinu i usluge u stečaju</izvorni_sadrzaj>
    <derivirana_varijabla naziv="DomainObject.Predmet.StrankaIDrugi_1">Stečajna masa iza Benzinske postaje DELTA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Benzinske postaje DELTA d.o.o. za trgovinu i usluge u stečaju, OIB 87468585568, Braće Radića 20, 42000 Jalkovec</izvorni_sadrzaj>
    <derivirana_varijabla naziv="DomainObject.Predmet.StrankaIDrugiAdressOIB_1">Stečajna masa iza Benzinske postaje DELTA d.o.o. za trgovinu i usluge u stečaju, OIB 87468585568,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Benzinske postaje DELTA d.o.o. za trgovinu i usluge u stečaju</item>
      <item>Zdravko Krajačić</item>
    </izvorni_sadrzaj>
    <derivirana_varijabla naziv="DomainObject.Predmet.SudioniciListNaziv_1">
      <item>Stečajna masa iza Benzinske postaje DELTA d.o.o. za trgovinu i usluge u stečaju</item>
      <item>Zdravko Krajačić</item>
    </derivirana_varijabla>
  </DomainObject.Predmet.SudioniciListNaziv>
  <DomainObject.Predmet.SudioniciListAdressOIB>
    <izvorni_sadrzaj>
      <item>Stečajna masa iza Benzinske postaje DELTA d.o.o. za trgovinu i usluge u stečaju, OIB 87468585568, Braće Radića 20,42000 Jalkovec</item>
      <item>Zdravko Krajačić, OIB 65818230990, Hercegovačka 75,51500 Krk</item>
    </izvorni_sadrzaj>
    <derivirana_varijabla naziv="DomainObject.Predmet.SudioniciListAdressOIB_1">
      <item>Stečajna masa iza Benzinske postaje DELTA d.o.o. za trgovinu i usluge u stečaju, OIB 87468585568, Braće Radića 20,42000 Jalkovec</item>
      <item>Zdravko Krajačić, OIB 65818230990, Hercegovačka 75,51500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0C56C-2BCC-4D36-8129-EF9D322C4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870</properties:Words>
  <properties:Characters>4526</properties:Characters>
  <properties:Lines>111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2018-02-22T09:41:00Z</cp:lastPrinted>
  <dcterms:modified xmlns:xsi="http://www.w3.org/2001/XMLSchema-instance" xsi:type="dcterms:W3CDTF">2018-02-22T09:41:00Z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odluka_St-106_2018-2.docx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