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06d5" w14:paraId="63706d5" w:rsidRDefault="00F732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3280" w:rsidP="00F73280" w:rsidR="00AE649C">
      <w:pPr>
        <w:pStyle w:val="NormaleSPIS"/>
        <w:spacing w:after="0"/>
      </w:pPr>
      <w:r>
        <w:t xml:space="preserve">       Republika Hrvatska</w:t>
      </w:r>
    </w:p>
    <w:p w:rsidRDefault="00F73280" w:rsidP="00F73280" w:rsidR="00F73280">
      <w:pPr>
        <w:pStyle w:val="NormaleSPIS"/>
        <w:spacing w:after="0"/>
      </w:pPr>
      <w:r>
        <w:t xml:space="preserve">    Trgovački sud u Bjelovaru</w:t>
      </w:r>
    </w:p>
    <w:p w:rsidRDefault="00F73280" w:rsidP="00F73280" w:rsidR="00F73280">
      <w:pPr>
        <w:pStyle w:val="NormaleSPIS"/>
        <w:spacing w:after="0"/>
      </w:pPr>
      <w:r>
        <w:t>Bjelovar, Šetalište dr.I.Lebovića 42.</w:t>
      </w:r>
    </w:p>
    <w:p w:rsidRDefault="00F73280" w:rsidP="00F73280" w:rsidR="00F73280">
      <w:pPr>
        <w:pStyle w:val="NormaleSPIS"/>
        <w:jc w:val="right"/>
        <w:rPr>
          <w:noProof/>
        </w:rPr>
      </w:pPr>
      <w:r>
        <w:rPr>
          <w:noProof/>
        </w:rPr>
        <w:t>Poslovni broj:7 St-801/2018-2</w:t>
      </w:r>
    </w:p>
    <w:p w:rsidRDefault="00F73280" w:rsidP="00F73280" w:rsidR="00F73280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F73280" w:rsidP="00F73280" w:rsidR="00F7328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F73280" w:rsidP="00F73280" w:rsidR="00F73280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F73280" w:rsidP="00F73280" w:rsidR="00F7328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>R J E Š E N J E  </w:t>
      </w:r>
    </w:p>
    <w:p w:rsidRDefault="00F73280" w:rsidP="00F73280" w:rsidR="00F7328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 </w:t>
      </w:r>
    </w:p>
    <w:p w:rsidRDefault="00F73280" w:rsidP="00F73280" w:rsidR="00F73280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 BRAMGRAD GRUPA d.o.o. za usluge i trgovinu, turistička agencija iz </w:t>
      </w:r>
      <w:proofErr w:type="spellStart"/>
      <w:r>
        <w:rPr>
          <w:lang w:eastAsia="hr-HR"/>
        </w:rPr>
        <w:t>Budrovca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Lukačkog</w:t>
      </w:r>
      <w:proofErr w:type="spellEnd"/>
      <w:r>
        <w:rPr>
          <w:lang w:eastAsia="hr-HR"/>
        </w:rPr>
        <w:t xml:space="preserve"> 21, MBS 040302333, OIB 44492526262, 8. siječnja 2019.    </w:t>
      </w:r>
    </w:p>
    <w:p w:rsidRDefault="00F73280" w:rsidP="00F73280" w:rsidR="00F7328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F73280" w:rsidP="00F73280" w:rsidR="00F7328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Branku Mihaljević iz Zagreba, </w:t>
      </w:r>
      <w:proofErr w:type="spellStart"/>
      <w:r>
        <w:rPr>
          <w:lang w:eastAsia="hr-HR"/>
        </w:rPr>
        <w:t>Hladnička</w:t>
      </w:r>
      <w:proofErr w:type="spellEnd"/>
      <w:r>
        <w:rPr>
          <w:lang w:eastAsia="hr-HR"/>
        </w:rPr>
        <w:t xml:space="preserve"> 6, OIB 91841102538, kao osobi ovlaštenoj za zastupanje dužnika po zakonu, da u roku od 8 dana plati predujam za namirenje troškova stečajnog postupka i to iznos od 1.000,00 kn u Fond za namirenje troškova postupka koji se vodi kod ovog suda, IBAN: HR6123900011300000630 model HR00 51-801-18 i dodatni iznos predujma od 5.000,00 kuna na račun ovog suda br. IBAN:HR6123900011300000630 model HR05 540-801-18. Rok od 8 dana počinje teći istekom osmog dana od objave ovog rješenja na e-oglasnoj ploči ovog suda.  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Branku Mihaljević iz Zagreba, </w:t>
      </w:r>
      <w:proofErr w:type="spellStart"/>
      <w:r>
        <w:rPr>
          <w:lang w:eastAsia="hr-HR"/>
        </w:rPr>
        <w:t>Hladnička</w:t>
      </w:r>
      <w:proofErr w:type="spellEnd"/>
      <w:r>
        <w:rPr>
          <w:lang w:eastAsia="hr-HR"/>
        </w:rPr>
        <w:t xml:space="preserve"> 6, OIB 91841102538,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F73280" w:rsidP="00F73280" w:rsidR="00F7328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BRAMGRAD GRUPA d.o.o. za usluge i trgovinu, turistička agencija iz </w:t>
      </w:r>
      <w:proofErr w:type="spellStart"/>
      <w:r>
        <w:rPr>
          <w:lang w:eastAsia="hr-HR"/>
        </w:rPr>
        <w:t>Budrovca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Lukačkog</w:t>
      </w:r>
      <w:proofErr w:type="spellEnd"/>
      <w:r>
        <w:rPr>
          <w:lang w:eastAsia="hr-HR"/>
        </w:rPr>
        <w:t xml:space="preserve"> 21, MBS 040302333, OIB 44492526262,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51-801-18 i dodatni iznos predujma od 5.000,00 kuna na račun ovog suda br. IBAN:HR6123900011300000630 model HR05 540-801-18. 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F73280" w:rsidP="00F73280" w:rsidR="00F73280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St-801/2018-2</w:t>
      </w:r>
    </w:p>
    <w:p w:rsidRDefault="00F73280" w:rsidP="00F73280" w:rsidR="00F7328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F73280" w:rsidP="00F73280" w:rsidR="00F7328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F73280" w:rsidP="00F73280" w:rsidR="00F7328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BRAMGRAD GRUPA d.o.o. za usluge i trgovinu, turistička agencija iz </w:t>
      </w:r>
      <w:proofErr w:type="spellStart"/>
      <w:r>
        <w:rPr>
          <w:lang w:eastAsia="hr-HR"/>
        </w:rPr>
        <w:t>Budrovca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Lukačkog</w:t>
      </w:r>
      <w:proofErr w:type="spellEnd"/>
      <w:r>
        <w:rPr>
          <w:lang w:eastAsia="hr-HR"/>
        </w:rPr>
        <w:t xml:space="preserve"> 21, MBS 040302333, OIB 44492526262. U prijedlogu navodi da na dan 16.11.2018. godine dužnik u očevidniku redoslijeda osnova za plaćanje ima evidentirane neizvršene osnove za plaćanje u neprekidnom razdoblju od 120 dana u ukupnom iznosu od 10.755.196,69 kuna.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F73280" w:rsidP="00F73280" w:rsidR="00F7328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Branko Mihaljević iz Zagreba, </w:t>
      </w:r>
      <w:proofErr w:type="spellStart"/>
      <w:r>
        <w:rPr>
          <w:lang w:eastAsia="hr-HR"/>
        </w:rPr>
        <w:t>Hladnička</w:t>
      </w:r>
      <w:proofErr w:type="spellEnd"/>
      <w:r>
        <w:rPr>
          <w:lang w:eastAsia="hr-HR"/>
        </w:rPr>
        <w:t xml:space="preserve"> 6, OIB 91841102538.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Branku Mihaljević, postojala istekom razdoblja od 60 dana i on je najkasnije u daljnjem roku od 21 dan bio dužan podnijeti prijedlog za pokretanje stečajnog postupka, što nije učinio.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F73280" w:rsidP="00F73280" w:rsidR="00F73280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F73280" w:rsidP="00F73280" w:rsidR="00F7328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St-801/2018-2</w:t>
      </w:r>
    </w:p>
    <w:p w:rsidRDefault="00F73280" w:rsidP="00F73280" w:rsidR="00F7328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F73280" w:rsidP="00F73280" w:rsidR="00F7328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8. siječnja 2019.</w:t>
      </w:r>
    </w:p>
    <w:p w:rsidRDefault="00F73280" w:rsidP="00F73280" w:rsidR="00F7328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         </w:t>
      </w:r>
      <w:r>
        <w:rPr>
          <w:lang w:eastAsia="hr-HR"/>
        </w:rPr>
        <w:t xml:space="preserve"> 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S u d a c</w:t>
      </w:r>
    </w:p>
    <w:p w:rsidRDefault="00F73280" w:rsidP="00F73280" w:rsidR="00F7328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            </w:t>
      </w:r>
      <w:r>
        <w:rPr>
          <w:lang w:eastAsia="hr-HR"/>
        </w:rPr>
        <w:t xml:space="preserve"> Tomislav Mrazović,v.r.</w:t>
      </w:r>
    </w:p>
    <w:p w:rsidRDefault="00F73280" w:rsidP="00F73280" w:rsidR="00F7328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F73280" w:rsidP="00F73280" w:rsidR="00F7328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            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F73280" w:rsidP="00F73280" w:rsidR="00F7328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F73280" w:rsidP="00F73280" w:rsidR="00F73280">
      <w:pPr>
        <w:autoSpaceDN w:val="false"/>
        <w:jc w:val="both"/>
      </w:pPr>
    </w:p>
    <w:p w:rsidRDefault="00F73280" w:rsidP="00F73280" w:rsidR="00F73280">
      <w:pPr>
        <w:autoSpaceDN w:val="false"/>
        <w:jc w:val="both"/>
      </w:pPr>
    </w:p>
    <w:p w:rsidRDefault="00F73280" w:rsidP="00F73280" w:rsidR="00F73280">
      <w:pPr>
        <w:autoSpaceDN w:val="false"/>
        <w:jc w:val="both"/>
      </w:pPr>
    </w:p>
    <w:p w:rsidRDefault="00F73280" w:rsidP="00F73280" w:rsidR="00F73280">
      <w:pPr>
        <w:jc w:val="both"/>
      </w:pPr>
    </w:p>
    <w:p w:rsidRDefault="00F73280" w:rsidP="00F73280" w:rsidR="00F73280">
      <w:pPr>
        <w:autoSpaceDN w:val="false"/>
        <w:jc w:val="both"/>
      </w:pPr>
    </w:p>
    <w:p w:rsidRDefault="00F73280" w:rsidP="00F73280" w:rsidR="00F73280">
      <w:pPr>
        <w:jc w:val="both"/>
        <w:rPr>
          <w:sz w:val="22"/>
          <w:szCs w:val="22"/>
        </w:rPr>
      </w:pPr>
    </w:p>
    <w:p w:rsidRDefault="00F73280" w:rsidP="00F73280" w:rsidR="00F7328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280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83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St-801/2018-2</izvorni_sadrzaj>
    <derivirana_varijabla naziv="DomainObject.Oznaka_1">St-801/2018-2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BRAMGRAD GRUPA društvo s ograničenom odgovornošću za usluge i trgovinu, turistička agencija</izvorni_sadrzaj>
    <derivirana_varijabla naziv="DomainObject.Predmet.ProtustrankaFormated_1">  BRAMGRAD GRUPA društvo s ograničenom odgovornošću za usluge i trgovinu, turistička agencija</derivirana_varijabla>
  </DomainObject.Predmet.ProtustrankaFormated>
  <DomainObject.Predmet.ProtustrankaFormatedOIB>
    <izvorni_sadrzaj>  BRAMGRAD GRUPA društvo s ograničenom odgovornošću za usluge i trgovinu, turistička agencija, OIB 44492526262</izvorni_sadrzaj>
    <derivirana_varijabla naziv="DomainObject.Predmet.ProtustrankaFormatedOIB_1">  BRAMGRAD GRUPA društvo s ograničenom odgovornošću za usluge i trgovinu, turistička agencija, OIB 44492526262</derivirana_varijabla>
  </DomainObject.Predmet.ProtustrankaFormatedOIB>
  <DomainObject.Predmet.ProtustrankaFormatedWithAdress>
    <izvorni_sadrzaj> BRAMGRAD GRUPA društvo s ograničenom odgovornošću za usluge i trgovinu, turistička agencija, Budrovac Lukački 21, 33406 Budrovac Lukački</izvorni_sadrzaj>
    <derivirana_varijabla naziv="DomainObject.Predmet.ProtustrankaFormatedWithAdress_1"> BRAMGRAD GRUPA društvo s ograničenom odgovornošću za usluge i trgovinu, turistička agencija, Budrovac Lukački 21, 33406 Budrovac Lukački</derivirana_varijabla>
  </DomainObject.Predmet.ProtustrankaFormatedWithAdress>
  <DomainObject.Predmet.ProtustrankaFormatedWithAdressOIB>
    <izvorni_sadrzaj> BRAMGRAD GRUPA društvo s ograničenom odgovornošću za usluge i trgovinu, turistička agencija, OIB 44492526262, Budrovac Lukački 21, 33406 Budrovac Lukački</izvorni_sadrzaj>
    <derivirana_varijabla naziv="DomainObject.Predmet.ProtustrankaFormatedWithAdressOIB_1"> BRAMGRAD GRUPA društvo s ograničenom odgovornošću za usluge i trgovinu, turistička agencija, OIB 44492526262, Budrovac Lukački 21, 33406 Budrovac Lukački</derivirana_varijabla>
  </DomainObject.Predmet.ProtustrankaFormatedWithAdressOIB>
  <DomainObject.Predmet.ProtustrankaWithAdress>
    <izvorni_sadrzaj>BRAMGRAD GRUPA društvo s ograničenom odgovornošću za usluge i trgovinu, turistička agencija Budrovac Lukački 21, 33406 Budrovac Lukački</izvorni_sadrzaj>
    <derivirana_varijabla naziv="DomainObject.Predmet.ProtustrankaWithAdress_1">BRAMGRAD GRUPA društvo s ograničenom odgovornošću za usluge i trgovinu, turistička agencija Budrovac Lukački 21, 33406 Budrovac Lukački</derivirana_varijabla>
  </DomainObject.Predmet.ProtustrankaWithAdress>
  <DomainObject.Predmet.ProtustrankaWithAdressOIB>
    <izvorni_sadrzaj>BRAMGRAD GRUPA društvo s ograničenom odgovornošću za usluge i trgovinu, turistička agencija, OIB 44492526262, Budrovac Lukački 21, 33406 Budrovac Lukački</izvorni_sadrzaj>
    <derivirana_varijabla naziv="DomainObject.Predmet.ProtustrankaWithAdressOIB_1">BRAMGRAD GRUPA društvo s ograničenom odgovornošću za usluge i trgovinu, turistička agencija, OIB 44492526262, Budrovac Lukački 21, 33406 Budrovac Lukački</derivirana_varijabla>
  </DomainObject.Predmet.ProtustrankaWithAdressOIB>
  <DomainObject.Predmet.ProtustrankaNazivFormated>
    <izvorni_sadrzaj>BRAMGRAD GRUPA društvo s ograničenom odgovornošću za usluge i trgovinu, turistička agencija</izvorni_sadrzaj>
    <derivirana_varijabla naziv="DomainObject.Predmet.ProtustrankaNazivFormated_1">BRAMGRAD GRUPA društvo s ograničenom odgovornošću za usluge i trgovinu, turistička agencija</derivirana_varijabla>
  </DomainObject.Predmet.ProtustrankaNazivFormated>
  <DomainObject.Predmet.ProtustrankaNazivFormatedOIB>
    <izvorni_sadrzaj>BRAMGRAD GRUPA društvo s ograničenom odgovornošću za usluge i trgovinu, turistička agencija, OIB 44492526262</izvorni_sadrzaj>
    <derivirana_varijabla naziv="DomainObject.Predmet.ProtustrankaNazivFormatedOIB_1">BRAMGRAD GRUPA društvo s ograničenom odgovornošću za usluge i trgovinu, turistička agencija, OIB 44492526262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BRAMGRAD GRUPA društvo s ograničenom odgovornošću za usluge i trgovinu, turistička agencija</item>
    </izvorni_sadrzaj>
    <derivirana_varijabla naziv="DomainObject.Predmet.ProtuStrankaListFormated_1">
      <item>BRAMGRAD GRUPA društvo s ograničenom odgovornošću za usluge i trgovinu, turistička agencija</item>
    </derivirana_varijabla>
  </DomainObject.Predmet.ProtuStrankaListFormated>
  <DomainObject.Predmet.ProtuStrankaListFormatedOIB>
    <izvorni_sadrzaj>
      <item>BRAMGRAD GRUPA društvo s ograničenom odgovornošću za usluge i trgovinu, turistička agencija, OIB 44492526262</item>
    </izvorni_sadrzaj>
    <derivirana_varijabla naziv="DomainObject.Predmet.ProtuStrankaListFormatedOIB_1">
      <item>BRAMGRAD GRUPA društvo s ograničenom odgovornošću za usluge i trgovinu, turistička agencija, OIB 44492526262</item>
    </derivirana_varijabla>
  </DomainObject.Predmet.ProtuStrankaListFormatedOIB>
  <DomainObject.Predmet.ProtuStrankaListFormatedWithAdress>
    <izvorni_sadrzaj>
      <item>BRAMGRAD GRUPA društvo s ograničenom odgovornošću za usluge i trgovinu, turistička agencija, Budrovac Lukački 21, 33406 Budrovac Lukački</item>
    </izvorni_sadrzaj>
    <derivirana_varijabla naziv="DomainObject.Predmet.ProtuStrankaListFormatedWithAdress_1">
      <item>BRAMGRAD GRUPA društvo s ograničenom odgovornošću za usluge i trgovinu, turistička agencija, Budrovac Lukački 21, 33406 Budrovac Lukački</item>
    </derivirana_varijabla>
  </DomainObject.Predmet.ProtuStrankaListFormatedWithAdress>
  <DomainObject.Predmet.ProtuStrankaListFormatedWithAdressOIB>
    <izvorni_sadrzaj>
      <item>BRAMGRAD GRUPA društvo s ograničenom odgovornošću za usluge i trgovinu, turistička agencija, OIB 44492526262, Budrovac Lukački 21, 33406 Budrovac Lukački</item>
    </izvorni_sadrzaj>
    <derivirana_varijabla naziv="DomainObject.Predmet.ProtuStrankaListFormatedWithAdressOIB_1">
      <item>BRAMGRAD GRUPA društvo s ograničenom odgovornošću za usluge i trgovinu, turistička agencija, OIB 44492526262, Budrovac Lukački 21, 33406 Budrovac Lukački</item>
    </derivirana_varijabla>
  </DomainObject.Predmet.ProtuStrankaListFormatedWithAdressOIB>
  <DomainObject.Predmet.ProtuStrankaListNazivFormated>
    <izvorni_sadrzaj>
      <item>BRAMGRAD GRUPA društvo s ograničenom odgovornošću za usluge i trgovinu, turistička agencija</item>
    </izvorni_sadrzaj>
    <derivirana_varijabla naziv="DomainObject.Predmet.ProtuStrankaListNazivFormated_1">
      <item>BRAMGRAD GRUPA društvo s ograničenom odgovornošću za usluge i trgovinu, turistička agencija</item>
    </derivirana_varijabla>
  </DomainObject.Predmet.ProtuStrankaListNazivFormated>
  <DomainObject.Predmet.ProtuStrankaListNazivFormatedOIB>
    <izvorni_sadrzaj>
      <item>BRAMGRAD GRUPA društvo s ograničenom odgovornošću za usluge i trgovinu, turistička agencija, OIB 44492526262</item>
    </izvorni_sadrzaj>
    <derivirana_varijabla naziv="DomainObject.Predmet.ProtuStrankaListNazivFormatedOIB_1">
      <item>BRAMGRAD GRUPA društvo s ograničenom odgovornošću za usluge i trgovinu, turistička agencija, OIB 44492526262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St-801/2018-2</izvorni_sadrzaj>
    <derivirana_varijabla naziv="DomainObject.PoslovniBrojDokumenta_1">St-801/2018-2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BRAMGRAD GRUPA društvo s ograničenom odgovornošću za usluge i trgovinu, turistička agencija</izvorni_sadrzaj>
    <derivirana_varijabla naziv="DomainObject.Predmet.ProtustrankaIDrugi_1">BRAMGRAD GRUPA društvo s ograničenom odgovornošću za usluge i trgovinu, turistička agencija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BRAMGRAD GRUPA društvo s ograničenom odgovornošću za usluge i trgovinu, turistička agencija, OIB 44492526262, Budrovac Lukački 21, 33406 Budrovac Lukački</izvorni_sadrzaj>
    <derivirana_varijabla naziv="DomainObject.Predmet.ProtustrankaIDrugiAdressOIB_1">BRAMGRAD GRUPA društvo s ograničenom odgovornošću za usluge i trgovinu, turistička agencija, OIB 44492526262, Budrovac Lukački 21,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BRAMGRAD GRUPA društvo s ograničenom odgovornošću za usluge i trgovinu, turistička agencija</item>
    </izvorni_sadrzaj>
    <derivirana_varijabla naziv="DomainObject.Predmet.SudioniciListNaziv_1">
      <item>FINA, RC ZAGREB, Podružnica BJELOVAR</item>
      <item>BRAMGRAD GRUPA društvo s ograničenom odgovornošću za usluge i trgovinu, turistička agencija</item>
    </derivirana_varijabla>
  </DomainObject.Predmet.SudioniciListNaziv>
  <DomainObject.Predmet.SudioniciListAdressOIB>
    <izvorni_sadrzaj>
      <item>FINA, RC ZAGREB, Podružnica BJELOVAR, OIB 85821130368, F.Supila 4,43000 Bjelovar</item>
      <item>BRAMGRAD GRUPA društvo s ograničenom odgovornošću za usluge i trgovinu, turistička agencija, OIB 44492526262, Budrovac Lukački 21,33406 Budrovac Lukački</item>
    </izvorni_sadrzaj>
    <derivirana_varijabla naziv="DomainObject.Predmet.SudioniciListAdressOIB_1">
      <item>FINA, RC ZAGREB, Podružnica BJELOVAR, OIB 85821130368, F.Supila 4,43000 Bjelovar</item>
      <item>BRAMGRAD GRUPA društvo s ograničenom odgovornošću za usluge i trgovinu, turistička agencija, OIB 44492526262, Budrovac Lukački 21,33406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89620-B74D-4565-BAAA-FFFA9F966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5279</properties:Characters>
  <properties:Lines>102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2019-01-08T08:15:00Z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