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ee71" w14:paraId="349ee7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0164D6">
        <w:t>919</w:t>
      </w:r>
      <w:r w:rsidR="00301800">
        <w:t>/16</w:t>
      </w:r>
      <w:r w:rsidR="0040522B">
        <w:t xml:space="preserve">-4 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0164D6" w:rsidRPr="000164D6">
        <w:t>MERIVA j.d.o.o. za trgovinu i usluge, Šodolovci, J.Jovanovića Zmaja 2, MBS 030139998, OIB 05644042660</w:t>
      </w:r>
      <w:r w:rsidR="00231648">
        <w:t xml:space="preserve">, dana </w:t>
      </w:r>
      <w:r w:rsidR="000164D6">
        <w:t>27. lipnja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0164D6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 xml:space="preserve">   OTVARA SE stečajni postupak nad dužnikom</w:t>
      </w:r>
      <w:r>
        <w:t xml:space="preserve"> </w:t>
      </w:r>
      <w:r w:rsidR="000164D6" w:rsidRPr="000164D6">
        <w:t>MERIVA j.d.o.o. za trgovinu i usluge, Šodolovci, J.Jovanovića Zmaja 2, MBS 030139998, OIB 05644042660</w:t>
      </w:r>
      <w:r>
        <w:t>.</w:t>
      </w:r>
    </w:p>
    <w:p w:rsidRDefault="0040522B" w:rsidP="0040522B" w:rsidR="00B46765" w:rsidRPr="00B46765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</w:t>
      </w:r>
      <w:r w:rsidR="00DB5F30">
        <w:t xml:space="preserve"> se</w:t>
      </w:r>
      <w:r w:rsidR="000164D6">
        <w:t xml:space="preserve"> Margareta Bondža, Vinkovci, Lapovačka 30, OIB: 43842887527 </w:t>
      </w:r>
      <w:r w:rsidR="00E97025">
        <w:t>.</w:t>
      </w:r>
    </w:p>
    <w:p w:rsidRDefault="0040522B" w:rsidP="000164D6" w:rsidR="0040522B" w:rsidRP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   ZAKLJUČUJE SE stečajni postupak nad dužnikom </w:t>
      </w:r>
      <w:r w:rsidR="000164D6" w:rsidRPr="000164D6">
        <w:t>MERIVA j.d.o.o. za trgovinu i usluge, Šodolovci, J.Jovanovića Zmaja 2, MBS 030139998, OIB 05644042660</w:t>
      </w:r>
      <w:r>
        <w:t>.</w:t>
      </w: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Osijek, Podružnica Osijek podnijela je dana </w:t>
      </w:r>
      <w:r w:rsidR="000164D6">
        <w:t>18. travnja</w:t>
      </w:r>
      <w:r w:rsidR="00647F1F">
        <w:t xml:space="preserve"> 2016</w:t>
      </w:r>
      <w:r>
        <w:t xml:space="preserve">. zahtjev ovom sudu za provedbu skraćenog </w:t>
      </w:r>
      <w:r w:rsidR="00BA1A5C">
        <w:t>stečajnog postupka nad dužnikom</w:t>
      </w:r>
      <w:r>
        <w:t xml:space="preserve"> </w:t>
      </w:r>
      <w:r w:rsidR="000164D6" w:rsidRPr="000164D6">
        <w:t>MERIVA j.d.o.o. za trgovinu i usluge, Šodolovci, J.Jovanovića Zmaja 2, MBS 030139998, OIB 05644042660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164D6">
        <w:t>25. travnja</w:t>
      </w:r>
      <w:r w:rsidR="00647F1F">
        <w:t xml:space="preserve"> 2016</w:t>
      </w:r>
      <w:r>
        <w:t>. objavio oglas na mrežnoj stranici e-Oglasna ploča sudova pod posl. brojem St-</w:t>
      </w:r>
      <w:r w:rsidR="000164D6">
        <w:t>919</w:t>
      </w:r>
      <w:r w:rsidR="00647F1F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4C6929" w:rsidP="0040522B" w:rsidR="004C6929">
      <w:pPr>
        <w:pStyle w:val="Tijeloteksta"/>
        <w:ind w:firstLine="708"/>
        <w:jc w:val="center"/>
      </w:pPr>
    </w:p>
    <w:p w:rsidRDefault="00B46765" w:rsidP="0040522B" w:rsidR="00B46765">
      <w:pPr>
        <w:pStyle w:val="Tijeloteksta"/>
        <w:ind w:firstLine="708"/>
        <w:jc w:val="center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0164D6">
        <w:t>919</w:t>
      </w:r>
      <w:r w:rsidR="00647F1F">
        <w:t>/16</w:t>
      </w:r>
      <w:r w:rsidR="00BA1A5C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164D6">
        <w:t>27. lipnja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164D6">
        <w:t>19/7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C6929"/>
    <w:rsid w:val="004E7651"/>
    <w:rsid w:val="005B67F0"/>
    <w:rsid w:val="005C2121"/>
    <w:rsid w:val="005D0763"/>
    <w:rsid w:val="00647F1F"/>
    <w:rsid w:val="00657E40"/>
    <w:rsid w:val="00686F9E"/>
    <w:rsid w:val="00690406"/>
    <w:rsid w:val="006C63A3"/>
    <w:rsid w:val="006E787E"/>
    <w:rsid w:val="00785BDD"/>
    <w:rsid w:val="008D47E0"/>
    <w:rsid w:val="008D7500"/>
    <w:rsid w:val="00917B69"/>
    <w:rsid w:val="009F5360"/>
    <w:rsid w:val="00A571AD"/>
    <w:rsid w:val="00A868A7"/>
    <w:rsid w:val="00B37C1E"/>
    <w:rsid w:val="00B46765"/>
    <w:rsid w:val="00B82754"/>
    <w:rsid w:val="00B87BDD"/>
    <w:rsid w:val="00BA1A5C"/>
    <w:rsid w:val="00C1697B"/>
    <w:rsid w:val="00C827B2"/>
    <w:rsid w:val="00D21A2C"/>
    <w:rsid w:val="00DB5F30"/>
    <w:rsid w:val="00DE0702"/>
    <w:rsid w:val="00DE4CD2"/>
    <w:rsid w:val="00DE544E"/>
    <w:rsid w:val="00E00143"/>
    <w:rsid w:val="00E54C7F"/>
    <w:rsid w:val="00E97025"/>
    <w:rsid w:val="00EC25D0"/>
    <w:rsid w:val="00EE3FB4"/>
    <w:rsid w:val="00F620B4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B67F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B67F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7F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7F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B67F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B67F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7F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7F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MERIVA jednostavno društvo s ograničenom odgovornošću za trgovinu i usluge</izvorni_sadrzaj>
    <derivirana_varijabla naziv="DomainObject.Predmet.ProtustrankaFormated_1">  MERIVA jednostavno društvo s ograničenom odgovornošću za trgovinu i usluge</derivirana_varijabla>
  </DomainObject.Predmet.ProtustrankaFormated>
  <DomainObject.Predmet.ProtustrankaFormatedOIB>
    <izvorni_sadrzaj>  MERIVA jednostavno društvo s ograničenom odgovornošću za trgovinu i usluge, OIB 05644042660</izvorni_sadrzaj>
    <derivirana_varijabla naziv="DomainObject.Predmet.ProtustrankaFormatedOIB_1">  MERIVA jednostavno društvo s ograničenom odgovornošću za trgovinu i usluge, OIB 05644042660</derivirana_varijabla>
  </DomainObject.Predmet.ProtustrankaFormatedOIB>
  <DomainObject.Predmet.ProtustrankaFormatedWithAdress>
    <izvorni_sadrzaj> MERIVA jednostavno društvo s ograničenom odgovornošću za trgovinu i usluge, J.Jovanovića Zmaja 2, 31216 Šodolovci</izvorni_sadrzaj>
    <derivirana_varijabla naziv="DomainObject.Predmet.ProtustrankaFormatedWithAdress_1"> MERIVA jednostavno društvo s ograničenom odgovornošću za trgovinu i usluge, J.Jovanovića Zmaja 2, 31216 Šodolovci</derivirana_varijabla>
  </DomainObject.Predmet.ProtustrankaFormatedWithAdress>
  <DomainObject.Predmet.ProtustrankaFormatedWithAdressOIB>
    <izvorni_sadrzaj> MERIVA jednostavno društvo s ograničenom odgovornošću za trgovinu i usluge, OIB 05644042660, J.Jovanovića Zmaja 2, 31216 Šodolovci</izvorni_sadrzaj>
    <derivirana_varijabla naziv="DomainObject.Predmet.ProtustrankaFormatedWithAdressOIB_1"> MERIVA jednostavno društvo s ograničenom odgovornošću za trgovinu i usluge, OIB 05644042660, J.Jovanovića Zmaja 2, 31216 Šodolovci</derivirana_varijabla>
  </DomainObject.Predmet.ProtustrankaFormatedWithAdressOIB>
  <DomainObject.Predmet.ProtustrankaWithAdress>
    <izvorni_sadrzaj>MERIVA jednostavno društvo s ograničenom odgovornošću za trgovinu i usluge J.Jovanovića Zmaja 2, 31216 Šodolovci</izvorni_sadrzaj>
    <derivirana_varijabla naziv="DomainObject.Predmet.ProtustrankaWithAdress_1">MERIVA jednostavno društvo s ograničenom odgovornošću za trgovinu i usluge J.Jovanovića Zmaja 2, 31216 Šodolovci</derivirana_varijabla>
  </DomainObject.Predmet.ProtustrankaWithAdress>
  <DomainObject.Predmet.ProtustrankaWithAdressOIB>
    <izvorni_sadrzaj>MERIVA jednostavno društvo s ograničenom odgovornošću za trgovinu i usluge, OIB 05644042660, J.Jovanovića Zmaja 2, 31216 Šodolovci</izvorni_sadrzaj>
    <derivirana_varijabla naziv="DomainObject.Predmet.ProtustrankaWithAdressOIB_1">MERIVA jednostavno društvo s ograničenom odgovornošću za trgovinu i usluge, OIB 05644042660, J.Jovanovića Zmaja 2, 31216 Šodolovci</derivirana_varijabla>
  </DomainObject.Predmet.ProtustrankaWithAdressOIB>
  <DomainObject.Predmet.ProtustrankaNazivFormated>
    <izvorni_sadrzaj>MERIVA jednostavno društvo s ograničenom odgovornošću za trgovinu i usluge</izvorni_sadrzaj>
    <derivirana_varijabla naziv="DomainObject.Predmet.ProtustrankaNazivFormated_1">MERIVA jednostavno društvo s ograničenom odgovornošću za trgovinu i usluge</derivirana_varijabla>
  </DomainObject.Predmet.ProtustrankaNazivFormated>
  <DomainObject.Predmet.ProtustrankaNazivFormatedOIB>
    <izvorni_sadrzaj>MERIVA jednostavno društvo s ograničenom odgovornošću za trgovinu i usluge, OIB 05644042660</izvorni_sadrzaj>
    <derivirana_varijabla naziv="DomainObject.Predmet.ProtustrankaNazivFormatedOIB_1">MERIVA jednostavno društvo s ograničenom odgovornošću za trgovinu i usluge, OIB 05644042660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MERIVA jednostavno društvo s ograničenom odgovornošću za trgovinu i usluge</item>
    </izvorni_sadrzaj>
    <derivirana_varijabla naziv="DomainObject.Predmet.ProtuStrankaListFormated_1">
      <item>MERIVA jednostavno društvo s ograničenom odgovornošću za trgovinu i usluge</item>
    </derivirana_varijabla>
  </DomainObject.Predmet.ProtuStrankaListFormated>
  <DomainObject.Predmet.ProtuStrankaListFormatedOIB>
    <izvorni_sadrzaj>
      <item>MERIVA jednostavno društvo s ograničenom odgovornošću za trgovinu i usluge, OIB 05644042660</item>
    </izvorni_sadrzaj>
    <derivirana_varijabla naziv="DomainObject.Predmet.ProtuStrankaListFormatedOIB_1">
      <item>MERIVA jednostavno društvo s ograničenom odgovornošću za trgovinu i usluge, OIB 05644042660</item>
    </derivirana_varijabla>
  </DomainObject.Predmet.ProtuStrankaListFormatedOIB>
  <DomainObject.Predmet.ProtuStrankaListFormatedWithAdress>
    <izvorni_sadrzaj>
      <item>MERIVA jednostavno društvo s ograničenom odgovornošću za trgovinu i usluge, J.Jovanovića Zmaja 2, 31216 Šodolovci</item>
    </izvorni_sadrzaj>
    <derivirana_varijabla naziv="DomainObject.Predmet.ProtuStrankaListFormatedWithAdress_1">
      <item>MERIVA jednostavno društvo s ograničenom odgovornošću za trgovinu i usluge, J.Jovanovića Zmaja 2, 31216 Šodolovci</item>
    </derivirana_varijabla>
  </DomainObject.Predmet.ProtuStrankaListFormatedWithAdress>
  <DomainObject.Predmet.ProtuStrankaListFormatedWithAdressOIB>
    <izvorni_sadrzaj>
      <item>MERIVA jednostavno društvo s ograničenom odgovornošću za trgovinu i usluge, OIB 05644042660, J.Jovanovića Zmaja 2, 31216 Šodolovci</item>
    </izvorni_sadrzaj>
    <derivirana_varijabla naziv="DomainObject.Predmet.ProtuStrankaListFormatedWithAdressOIB_1">
      <item>MERIVA jednostavno društvo s ograničenom odgovornošću za trgovinu i usluge, OIB 05644042660, J.Jovanovića Zmaja 2, 31216 Šodolovci</item>
    </derivirana_varijabla>
  </DomainObject.Predmet.ProtuStrankaListFormatedWithAdressOIB>
  <DomainObject.Predmet.ProtuStrankaListNazivFormated>
    <izvorni_sadrzaj>
      <item>MERIVA jednostavno društvo s ograničenom odgovornošću za trgovinu i usluge</item>
    </izvorni_sadrzaj>
    <derivirana_varijabla naziv="DomainObject.Predmet.ProtuStrankaListNazivFormated_1">
      <item>MERIVA jednostavno društvo s ograničenom odgovornošću za trgovinu i usluge</item>
    </derivirana_varijabla>
  </DomainObject.Predmet.ProtuStrankaListNazivFormated>
  <DomainObject.Predmet.ProtuStrankaListNazivFormatedOIB>
    <izvorni_sadrzaj>
      <item>MERIVA jednostavno društvo s ograničenom odgovornošću za trgovinu i usluge, OIB 05644042660</item>
    </izvorni_sadrzaj>
    <derivirana_varijabla naziv="DomainObject.Predmet.ProtuStrankaListNazivFormatedOIB_1">
      <item>MERIVA jednostavno društvo s ograničenom odgovornošću za trgovinu i usluge, OIB 05644042660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MERIVA jednostavno društvo s ograničenom odgovornošću za trgovinu i usluge</izvorni_sadrzaj>
    <derivirana_varijabla naziv="DomainObject.Predmet.ProtustrankaIDrugi_1">MERIVA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MERIVA jednostavno društvo s ograničenom odgovornošću za trgovinu i usluge, OIB 05644042660, J.Jovanovića Zmaja 2, 31216 Šodolovci</izvorni_sadrzaj>
    <derivirana_varijabla naziv="DomainObject.Predmet.ProtustrankaIDrugiAdressOIB_1">MERIVA jednostavno društvo s ograničenom odgovornošću za trgovinu i usluge, OIB 05644042660, J.Jovanovića Zmaja 2, 31216 Šodolovci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MERIVA jednostavno društvo s ograničenom odgovornošću za trgovinu i usluge</item>
    </izvorni_sadrzaj>
    <derivirana_varijabla naziv="DomainObject.Predmet.SudioniciListNaziv_1">
      <item>FINA RC OSIJEK</item>
      <item>MERIVA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MERIVA jednostavno društvo s ograničenom odgovornošću za trgovinu i usluge, OIB 05644042660, J.Jovanovića Zmaja 2,31216 Šodolovci</item>
    </izvorni_sadrzaj>
    <derivirana_varijabla naziv="DomainObject.Predmet.SudioniciListAdressOIB_1">
      <item>FINA RC OSIJEK, OIB 85821130368</item>
      <item>MERIVA jednostavno društvo s ograničenom odgovornošću za trgovinu i usluge, OIB 05644042660, J.Jovanovića Zmaja 2,31216 Šodolovci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05644042660</item>
    </izvorni_sadrzaj>
    <derivirana_varijabla naziv="DomainObject.Predmet.SudioniciListNazivOIB_1">
      <item>, OIB 85821130368</item>
      <item>, OIB 05644042660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2255</properties:Characters>
  <properties:Lines>91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2016-06-27T06:38:00Z</dcterms:created>
  <dc:creator>korisnik</dc:creator>
  <cp:lastModifiedBy>Žana Bem</cp:lastModifiedBy>
  <cp:lastPrinted>2016-06-27T06:38:00Z</cp:lastPrinted>
  <dcterms:modified xmlns:xsi="http://www.w3.org/2001/XMLSchema-instance" xsi:type="dcterms:W3CDTF">2016-06-27T06:39:00Z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