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33ea6" w14:paraId="2e33ea6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3528DE">
        <w:t>90</w:t>
      </w:r>
      <w:r w:rsidR="00983C82">
        <w:t>7</w:t>
      </w:r>
      <w:r>
        <w:t>/</w:t>
      </w:r>
      <w:r w:rsidR="00E8650F">
        <w:t>1</w:t>
      </w:r>
      <w:r w:rsidR="009D3A05">
        <w:t>8</w:t>
      </w:r>
      <w:r>
        <w:t>-</w:t>
      </w:r>
      <w:r w:rsidR="00DC018E">
        <w:t>2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E75365" w:rsidRPr="006F7B5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611430" w:rsidP="002C4C28" w:rsidR="00850ADD">
      <w:pPr>
        <w:jc w:val="both"/>
      </w:pPr>
      <w:r>
        <w:tab/>
      </w:r>
      <w:r w:rsidR="00300200" w:rsidRPr="00611430">
        <w:t xml:space="preserve">Trgovački sud u Osijeku, po sucu mr. sc. Tihomiru Kovačeviću, kao stečajnom sucu, povodom prijedloga </w:t>
      </w:r>
      <w:r w:rsidR="00300200">
        <w:t xml:space="preserve">RH, MF, PU, Područni ured </w:t>
      </w:r>
      <w:r w:rsidR="00983C82">
        <w:t>Osijek</w:t>
      </w:r>
      <w:r w:rsidR="00300200">
        <w:t xml:space="preserve"> zastupana po ŽDO u </w:t>
      </w:r>
      <w:r w:rsidR="00983C82">
        <w:t>Osijek</w:t>
      </w:r>
      <w:r w:rsidR="00300200">
        <w:t>u</w:t>
      </w:r>
      <w:r w:rsidR="00300200" w:rsidRPr="00611430">
        <w:t xml:space="preserve">, </w:t>
      </w:r>
      <w:r w:rsidR="00300200">
        <w:t xml:space="preserve">OIB 18683136487 za </w:t>
      </w:r>
      <w:r w:rsidR="00300200" w:rsidRPr="0041082E">
        <w:t xml:space="preserve">otvaranje stečajnog postupka nad dužnikom </w:t>
      </w:r>
      <w:r w:rsidR="00B16EA8" w:rsidRPr="00B16EA8">
        <w:t>GEOZONA j.d.o.o. za ispitivanje građevinskih materijala i konstrukcija, projektiranje i nadzor, Osijek, Vinkovačka 38, MBS 030159189, OIB: 76052833373</w:t>
      </w:r>
      <w:r w:rsidR="00206760" w:rsidRPr="0041082E">
        <w:t xml:space="preserve">, dana </w:t>
      </w:r>
      <w:r w:rsidR="00B16EA8">
        <w:t>7</w:t>
      </w:r>
      <w:r w:rsidR="00B95252" w:rsidRPr="00B95252">
        <w:t xml:space="preserve">. </w:t>
      </w:r>
      <w:r w:rsidR="00B16EA8">
        <w:t>lip</w:t>
      </w:r>
      <w:r w:rsidR="00B95252" w:rsidRPr="00B95252">
        <w:t xml:space="preserve">nja </w:t>
      </w:r>
      <w:r w:rsidR="00206760" w:rsidRPr="0041082E">
        <w:t>201</w:t>
      </w:r>
      <w:r w:rsidR="00206760">
        <w:t>8</w:t>
      </w:r>
      <w:r w:rsidR="00206760" w:rsidRPr="0041082E">
        <w:t>.</w:t>
      </w:r>
    </w:p>
    <w:p w:rsidRDefault="00850ADD" w:rsidP="002C4C28" w:rsidR="00850ADD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850ADD" w:rsidP="004E475E" w:rsidR="00850ADD">
      <w:pPr>
        <w:jc w:val="both"/>
      </w:pPr>
    </w:p>
    <w:p w:rsidRDefault="0092456E" w:rsidP="00B16EA8" w:rsidR="0092456E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B16EA8" w:rsidRPr="00B16EA8">
        <w:t>GEOZONA j.d.o.o. za ispitivanje građevinskih materijala i konstrukcija, projektiranje i nadzor, Osijek, Vinkovačka 38, MBS 030159189, OIB: 76052833373</w:t>
      </w:r>
      <w:r>
        <w:t>.</w:t>
      </w:r>
    </w:p>
    <w:p w:rsidRDefault="0092456E" w:rsidP="0092456E" w:rsidR="0092456E">
      <w:pPr>
        <w:ind w:left="720"/>
        <w:jc w:val="both"/>
      </w:pPr>
    </w:p>
    <w:p w:rsidRDefault="007B7EDC" w:rsidP="003743D2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B16EA8">
        <w:t>Mijo Rončević</w:t>
      </w:r>
      <w:r w:rsidR="006361EF">
        <w:t>, Osijek, Vijenac Ivana Meštrovića 74</w:t>
      </w:r>
      <w:r w:rsidR="003743D2" w:rsidRPr="003743D2">
        <w:t xml:space="preserve">, OIB </w:t>
      </w:r>
      <w:r w:rsidR="006361EF">
        <w:t>97146101285</w:t>
      </w:r>
      <w:r w:rsidR="00C354FB">
        <w:t>,</w:t>
      </w:r>
      <w:r>
        <w:t xml:space="preserve"> </w:t>
      </w:r>
      <w:r w:rsidR="00EA7C38">
        <w:t xml:space="preserve">izabran </w:t>
      </w:r>
      <w:r w:rsidR="00652FB8">
        <w:t xml:space="preserve">metodom slučajnog odabira - </w:t>
      </w:r>
      <w:r w:rsidR="00934FA1">
        <w:t>automatskom dodjelom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 xml:space="preserve">n je </w:t>
      </w:r>
      <w:r w:rsidR="009B228A">
        <w:t>ispitati postoj</w:t>
      </w:r>
      <w:r w:rsidR="003A6151">
        <w:t>i</w:t>
      </w:r>
      <w:r w:rsidR="009B228A">
        <w:t xml:space="preserve"> li </w:t>
      </w:r>
      <w:r w:rsidR="003A6151">
        <w:t>razlog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</w:t>
      </w:r>
      <w:r w:rsidR="00406F6D">
        <w:t xml:space="preserve"> izvješće u 3 primjerka o istom najkasnije do </w:t>
      </w:r>
      <w:r w:rsidR="006361EF">
        <w:t>11</w:t>
      </w:r>
      <w:r w:rsidR="00406F6D">
        <w:t xml:space="preserve">. </w:t>
      </w:r>
      <w:r w:rsidR="00841329">
        <w:t>rujna</w:t>
      </w:r>
      <w:r w:rsidR="00406F6D">
        <w:t xml:space="preserve"> 201</w:t>
      </w:r>
      <w:r w:rsidR="004B2D17">
        <w:t>8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6361EF" w:rsidR="009B228A">
      <w:pPr>
        <w:numPr>
          <w:ilvl w:val="0"/>
          <w:numId w:val="2"/>
        </w:numPr>
        <w:jc w:val="both"/>
      </w:pPr>
      <w:r>
        <w:lastRenderedPageBreak/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6361EF" w:rsidRPr="006361EF">
        <w:t>GEOZONA j.d.o.o. za ispitivanje građevinskih materijala i konstrukcija, projektiranje i nadzor, Osijek, Vinkovačka 38, MBS 030159189, OIB: 76052833373</w:t>
      </w:r>
    </w:p>
    <w:p w:rsidRDefault="00850ADD" w:rsidP="009365DD" w:rsidR="00850ADD">
      <w:pPr>
        <w:jc w:val="both"/>
      </w:pPr>
    </w:p>
    <w:p w:rsidRDefault="008E68CD" w:rsidP="00A320F5" w:rsidR="00F12013">
      <w:pPr>
        <w:ind w:firstLine="720" w:left="2160"/>
      </w:pPr>
      <w:r>
        <w:t>1</w:t>
      </w:r>
      <w:r w:rsidR="002D69E9">
        <w:t>8</w:t>
      </w:r>
      <w:r w:rsidR="00F12013">
        <w:t xml:space="preserve">. </w:t>
      </w:r>
      <w:r>
        <w:t>rujna</w:t>
      </w:r>
      <w:r w:rsidR="00F12013">
        <w:t xml:space="preserve"> 201</w:t>
      </w:r>
      <w:r w:rsidR="004B2D17">
        <w:t>8</w:t>
      </w:r>
      <w:r w:rsidR="00F12013">
        <w:t xml:space="preserve">. u </w:t>
      </w:r>
      <w:r w:rsidR="002D69E9">
        <w:t>9</w:t>
      </w:r>
      <w:r w:rsidR="00650092">
        <w:t>,</w:t>
      </w:r>
      <w:r w:rsidR="002D69E9">
        <w:t>3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4B2D17">
        <w:rPr>
          <w:bCs/>
        </w:rPr>
        <w:t>39</w:t>
      </w:r>
      <w:r w:rsidRPr="00A320F5">
        <w:rPr>
          <w:bCs/>
        </w:rPr>
        <w:t>/I</w:t>
      </w:r>
      <w:r w:rsidR="004B2D17">
        <w:rPr>
          <w:bCs/>
        </w:rPr>
        <w:t>I</w:t>
      </w:r>
      <w:r w:rsidRPr="00A320F5">
        <w:rPr>
          <w:bCs/>
        </w:rPr>
        <w:t>.</w:t>
      </w:r>
    </w:p>
    <w:p w:rsidRDefault="00850ADD" w:rsidP="004E475E" w:rsidR="00850ADD">
      <w:pPr>
        <w:jc w:val="both"/>
      </w:pPr>
    </w:p>
    <w:p w:rsidRDefault="007B7EDC" w:rsidP="004E475E" w:rsidR="00E75365">
      <w:pPr>
        <w:jc w:val="center"/>
      </w:pPr>
      <w:r>
        <w:t>Obrazloženje</w:t>
      </w:r>
    </w:p>
    <w:p w:rsidRDefault="00850ADD" w:rsidP="004E475E" w:rsidR="00850ADD">
      <w:pPr>
        <w:jc w:val="both"/>
      </w:pPr>
    </w:p>
    <w:p w:rsidRDefault="005F6182" w:rsidP="005F6182" w:rsidR="005F6182">
      <w:pPr>
        <w:ind w:firstLine="720"/>
        <w:jc w:val="both"/>
      </w:pPr>
      <w:r>
        <w:t xml:space="preserve">Dana </w:t>
      </w:r>
      <w:r w:rsidR="00456AE6">
        <w:t>2</w:t>
      </w:r>
      <w:r w:rsidR="002D69E9">
        <w:t>0</w:t>
      </w:r>
      <w:r>
        <w:t>.</w:t>
      </w:r>
      <w:r w:rsidR="002D69E9">
        <w:t>1</w:t>
      </w:r>
      <w:r w:rsidR="008E68CD">
        <w:t>0</w:t>
      </w:r>
      <w:r>
        <w:t>.201</w:t>
      </w:r>
      <w:r w:rsidR="002D69E9">
        <w:t>7</w:t>
      </w:r>
      <w:r>
        <w:t xml:space="preserve">. zaprimljen je na ovome sudu </w:t>
      </w:r>
      <w:r w:rsidR="00B13D6C">
        <w:t>zahtjev</w:t>
      </w:r>
      <w:r>
        <w:t xml:space="preserve"> FINE Regionalni centar Osijek, Podružnica Osijek, klasa: 110-07/1</w:t>
      </w:r>
      <w:r w:rsidR="0007496D">
        <w:t>7</w:t>
      </w:r>
      <w:r>
        <w:t>-01/04 Ur. broj 04-06-1</w:t>
      </w:r>
      <w:r w:rsidR="0007496D">
        <w:t>7</w:t>
      </w:r>
      <w:r>
        <w:t>-</w:t>
      </w:r>
      <w:r w:rsidR="0007496D">
        <w:t>5</w:t>
      </w:r>
      <w:r w:rsidR="00456AE6">
        <w:t>0</w:t>
      </w:r>
      <w:r w:rsidR="0007496D">
        <w:t>96</w:t>
      </w:r>
      <w:r>
        <w:t xml:space="preserve"> od </w:t>
      </w:r>
      <w:r w:rsidR="0007496D">
        <w:t>19</w:t>
      </w:r>
      <w:r>
        <w:t>.</w:t>
      </w:r>
      <w:r w:rsidR="0007496D">
        <w:t>1</w:t>
      </w:r>
      <w:r w:rsidR="00D65F36">
        <w:t>0</w:t>
      </w:r>
      <w:r>
        <w:t>.201</w:t>
      </w:r>
      <w:r w:rsidR="0007496D">
        <w:t>7</w:t>
      </w:r>
      <w:r>
        <w:t xml:space="preserve">. godine, za </w:t>
      </w:r>
      <w:r w:rsidR="00B13D6C">
        <w:t>provedbu skraćenog</w:t>
      </w:r>
      <w:r>
        <w:t xml:space="preserve"> stečajnog postupka nad dužnikom </w:t>
      </w:r>
      <w:r w:rsidR="0007496D" w:rsidRPr="0007496D">
        <w:t>GEOZONA j.d.o.o. za ispitivanje građevinskih materijala i konstrukcija, projektiranje i nadzor, Osijek, Vinkovačka 38, MBS 030159189, OIB: 76052833373</w:t>
      </w:r>
      <w:r>
        <w:t xml:space="preserve">, temeljem odredbe čl. </w:t>
      </w:r>
      <w:r w:rsidR="00B13D6C">
        <w:t>429.</w:t>
      </w:r>
      <w:r>
        <w:t xml:space="preserve"> st. 1. Stečajnog zakona (NN 71/15</w:t>
      </w:r>
      <w:r w:rsidR="00B13D6C">
        <w:t xml:space="preserve"> </w:t>
      </w:r>
      <w:r w:rsidR="00B13D6C" w:rsidRPr="0043783D">
        <w:t>i 104/17</w:t>
      </w:r>
      <w:r>
        <w:t>, dalje: SZ).</w:t>
      </w:r>
    </w:p>
    <w:p w:rsidRDefault="005F6182" w:rsidP="005F6182" w:rsidR="005F6182">
      <w:pPr>
        <w:ind w:firstLine="720"/>
        <w:jc w:val="both"/>
      </w:pPr>
    </w:p>
    <w:p w:rsidRDefault="005F6182" w:rsidP="005F6182" w:rsidR="005F6182">
      <w:pPr>
        <w:ind w:firstLine="720"/>
        <w:jc w:val="both"/>
      </w:pPr>
      <w:r>
        <w:t xml:space="preserve">U prijedlogu je navela da na dan </w:t>
      </w:r>
      <w:r w:rsidR="009746D9">
        <w:t>1</w:t>
      </w:r>
      <w:r w:rsidR="0007496D">
        <w:t>8</w:t>
      </w:r>
      <w:r>
        <w:t>.</w:t>
      </w:r>
      <w:r w:rsidR="0007496D">
        <w:t>1</w:t>
      </w:r>
      <w:r w:rsidR="00D65F36">
        <w:t>0</w:t>
      </w:r>
      <w:r>
        <w:t>.201</w:t>
      </w:r>
      <w:r w:rsidR="0007496D">
        <w:t>7</w:t>
      </w:r>
      <w:r>
        <w:t xml:space="preserve">. dužnik u Očevidniku redoslijeda osnova za plaćanje ima evidentirane neizvršene osnove za plaćanje u neprekinutom razdoblju od </w:t>
      </w:r>
      <w:r w:rsidR="00D65F36">
        <w:t>120</w:t>
      </w:r>
      <w:r>
        <w:t xml:space="preserve"> dana, u ukupnom iznosu od </w:t>
      </w:r>
      <w:r w:rsidR="00155D2A">
        <w:t>6.048,46</w:t>
      </w:r>
      <w:r>
        <w:t xml:space="preserve"> kn, u koji iznos je uračunata kamata i naknada FINE za provedbe ovrhe na novčanim sredstvima dužnika. Navodi da dužnik </w:t>
      </w:r>
      <w:r w:rsidR="005F5A03">
        <w:t>ne</w:t>
      </w:r>
      <w:r>
        <w:t>ma zaposlen</w:t>
      </w:r>
      <w:r w:rsidR="005F5A03">
        <w:t>ih</w:t>
      </w:r>
      <w:r>
        <w:t xml:space="preserve"> radnika.</w:t>
      </w:r>
    </w:p>
    <w:p w:rsidRDefault="005F6182" w:rsidP="005F6182" w:rsidR="005F6182">
      <w:pPr>
        <w:ind w:firstLine="720"/>
        <w:jc w:val="both"/>
      </w:pPr>
    </w:p>
    <w:p w:rsidRDefault="005F6182" w:rsidP="005F6182" w:rsidR="005F6182">
      <w:pPr>
        <w:ind w:firstLine="720"/>
        <w:jc w:val="both"/>
      </w:pPr>
      <w:r>
        <w:t xml:space="preserve">Dostavlja popis računa i oročenih novčanih sredstava na dan </w:t>
      </w:r>
      <w:r w:rsidR="00155D2A" w:rsidRPr="00155D2A">
        <w:t>18.10.2017</w:t>
      </w:r>
      <w:r>
        <w:t xml:space="preserve">., te navodi da na temelju čl. 112. st. 5. SZ dužnik na ime predujma za namirenje troškova stečajnog postupka </w:t>
      </w:r>
      <w:r w:rsidR="009746D9">
        <w:t>ne</w:t>
      </w:r>
      <w:r>
        <w:t>m</w:t>
      </w:r>
      <w:r w:rsidR="00A14FA5">
        <w:t>a zaplijenjena novčana sredstva.</w:t>
      </w:r>
    </w:p>
    <w:p w:rsidRDefault="00300200" w:rsidP="005F6182" w:rsidR="00300200">
      <w:pPr>
        <w:ind w:firstLine="720"/>
        <w:jc w:val="both"/>
      </w:pPr>
    </w:p>
    <w:p w:rsidRDefault="005B41BB" w:rsidP="005B41BB" w:rsidR="005F6182">
      <w:pPr>
        <w:ind w:firstLine="720"/>
        <w:jc w:val="both"/>
      </w:pPr>
      <w:r>
        <w:t xml:space="preserve">Dana </w:t>
      </w:r>
      <w:r w:rsidR="00155D2A">
        <w:t>30</w:t>
      </w:r>
      <w:r>
        <w:t>.</w:t>
      </w:r>
      <w:r w:rsidR="00155D2A">
        <w:t>1</w:t>
      </w:r>
      <w:r w:rsidR="00333B5F">
        <w:t>0</w:t>
      </w:r>
      <w:r>
        <w:t>.201</w:t>
      </w:r>
      <w:r w:rsidR="00155D2A">
        <w:t>7</w:t>
      </w:r>
      <w:r>
        <w:t>. sud je zaprimio prijedlog RH, MF, PU za otvaranje stečajnog postupka nad predmetnim dužnikom, te je sud obustavio skraćeni stečajni postupak, te postupak nastavio po općim odredbama SZ.</w:t>
      </w:r>
    </w:p>
    <w:p w:rsidRDefault="005B41BB" w:rsidP="00850ADD" w:rsidR="005B41BB">
      <w:pPr>
        <w:ind w:firstLine="720"/>
        <w:jc w:val="both"/>
      </w:pPr>
    </w:p>
    <w:p w:rsidRDefault="005B41BB" w:rsidP="00850ADD" w:rsidR="005B41BB">
      <w:pPr>
        <w:ind w:firstLine="720"/>
        <w:jc w:val="both"/>
      </w:pPr>
      <w:r>
        <w:t xml:space="preserve">Sud je </w:t>
      </w:r>
      <w:r w:rsidRPr="00176811">
        <w:t xml:space="preserve">utvrdio da je predlagatelj ovlašten za podnošenje predmetnoga prijedloga temeljem odredbe čl. </w:t>
      </w:r>
      <w:r>
        <w:t>16. i 109.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E75365" w:rsidP="006F7B5B" w:rsidR="00E75365">
      <w:pPr>
        <w:ind w:firstLine="720"/>
        <w:jc w:val="both"/>
      </w:pPr>
    </w:p>
    <w:p w:rsidRDefault="00B246D8" w:rsidP="005137EC" w:rsidR="00EC3529">
      <w:pPr>
        <w:jc w:val="center"/>
      </w:pPr>
      <w:r>
        <w:t xml:space="preserve">U Osijeku </w:t>
      </w:r>
      <w:r w:rsidR="001562ED" w:rsidRPr="001562ED">
        <w:t xml:space="preserve">7. lipnja </w:t>
      </w:r>
      <w:r w:rsidR="00204670" w:rsidRPr="00204670">
        <w:t>2018</w:t>
      </w:r>
      <w:r>
        <w:t>.</w:t>
      </w:r>
    </w:p>
    <w:p w:rsidRDefault="00850ADD" w:rsidP="005137EC" w:rsidR="00850ADD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75365">
      <w:pPr>
        <w:jc w:val="both"/>
      </w:pPr>
      <w:r>
        <w:t xml:space="preserve">   </w:t>
      </w: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AB1CBB">
        <w:t xml:space="preserve">po ŽDO GUO </w:t>
      </w:r>
      <w:r w:rsidR="00A61D75">
        <w:t>Osijek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7158FC" w:rsidP="007158FC" w:rsidR="001562ED">
      <w:pPr>
        <w:pStyle w:val="Odlomakpopisa"/>
        <w:numPr>
          <w:ilvl w:val="0"/>
          <w:numId w:val="7"/>
        </w:numPr>
        <w:jc w:val="both"/>
      </w:pPr>
      <w:r>
        <w:t xml:space="preserve">Zakonski zastupnik dužnika </w:t>
      </w:r>
      <w:r w:rsidR="001562ED">
        <w:t>Lilian Pogledić, Osijek, Sjenjak 4</w:t>
      </w:r>
    </w:p>
    <w:p w:rsidRDefault="007158FC" w:rsidP="007158FC" w:rsidR="00BC0340">
      <w:pPr>
        <w:pStyle w:val="Odlomakpopisa"/>
        <w:numPr>
          <w:ilvl w:val="0"/>
          <w:numId w:val="7"/>
        </w:numPr>
        <w:jc w:val="both"/>
      </w:pPr>
      <w:r>
        <w:t>Privremen</w:t>
      </w:r>
      <w:r w:rsidR="00661D0E">
        <w:t>i</w:t>
      </w:r>
      <w:r>
        <w:t xml:space="preserve"> stečajn</w:t>
      </w:r>
      <w:r w:rsidR="00661D0E">
        <w:t>i</w:t>
      </w:r>
      <w:r>
        <w:t xml:space="preserve"> upravitelj 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845" w:rsidP="00FD0F32" w:rsidR="00C67845">
      <w:r>
        <w:separator/>
      </w:r>
    </w:p>
  </w:endnote>
  <w:endnote w:id="0" w:type="continuationSeparator">
    <w:p w:rsidRDefault="00C67845" w:rsidP="00FD0F32" w:rsidR="00C678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845" w:rsidP="00FD0F32" w:rsidR="00C67845">
      <w:r>
        <w:separator/>
      </w:r>
    </w:p>
  </w:footnote>
  <w:footnote w:id="0" w:type="continuationSeparator">
    <w:p w:rsidRDefault="00C67845" w:rsidP="00FD0F32" w:rsidR="00C678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22F83">
      <w:rPr>
        <w:noProof/>
      </w:rPr>
      <w:t>2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3528DE">
      <w:t>90</w:t>
    </w:r>
    <w:r w:rsidR="00983C82">
      <w:t>7</w:t>
    </w:r>
    <w:r w:rsidR="009D3A05" w:rsidRPr="009D3A05">
      <w:t>/18-2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61E21"/>
    <w:rsid w:val="0007496D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7A7F"/>
    <w:rsid w:val="00143E24"/>
    <w:rsid w:val="00146C51"/>
    <w:rsid w:val="00155D2A"/>
    <w:rsid w:val="001562ED"/>
    <w:rsid w:val="00172056"/>
    <w:rsid w:val="001757B4"/>
    <w:rsid w:val="00193952"/>
    <w:rsid w:val="001976B4"/>
    <w:rsid w:val="001A6B21"/>
    <w:rsid w:val="001D113B"/>
    <w:rsid w:val="001D4964"/>
    <w:rsid w:val="001D61CD"/>
    <w:rsid w:val="001E5608"/>
    <w:rsid w:val="001F3818"/>
    <w:rsid w:val="001F4E53"/>
    <w:rsid w:val="00204670"/>
    <w:rsid w:val="0020511E"/>
    <w:rsid w:val="00206760"/>
    <w:rsid w:val="002137FA"/>
    <w:rsid w:val="00222D8E"/>
    <w:rsid w:val="002257DF"/>
    <w:rsid w:val="00231F3C"/>
    <w:rsid w:val="0023483C"/>
    <w:rsid w:val="00234C2C"/>
    <w:rsid w:val="00237D77"/>
    <w:rsid w:val="00260090"/>
    <w:rsid w:val="00295F3E"/>
    <w:rsid w:val="002A7B94"/>
    <w:rsid w:val="002C130C"/>
    <w:rsid w:val="002C458E"/>
    <w:rsid w:val="002C4C28"/>
    <w:rsid w:val="002D5B4E"/>
    <w:rsid w:val="002D69E9"/>
    <w:rsid w:val="002D75D8"/>
    <w:rsid w:val="002F2E1F"/>
    <w:rsid w:val="002F66B0"/>
    <w:rsid w:val="00300200"/>
    <w:rsid w:val="00302F1C"/>
    <w:rsid w:val="00307662"/>
    <w:rsid w:val="003100CA"/>
    <w:rsid w:val="00324821"/>
    <w:rsid w:val="00333984"/>
    <w:rsid w:val="00333B5F"/>
    <w:rsid w:val="003528DE"/>
    <w:rsid w:val="00354972"/>
    <w:rsid w:val="00365C69"/>
    <w:rsid w:val="003743D2"/>
    <w:rsid w:val="00383A81"/>
    <w:rsid w:val="003927F2"/>
    <w:rsid w:val="00394CAB"/>
    <w:rsid w:val="00394D49"/>
    <w:rsid w:val="003A6151"/>
    <w:rsid w:val="003C7EC1"/>
    <w:rsid w:val="003D468C"/>
    <w:rsid w:val="003E3BDF"/>
    <w:rsid w:val="003F637C"/>
    <w:rsid w:val="00406F6D"/>
    <w:rsid w:val="0041002D"/>
    <w:rsid w:val="0043315F"/>
    <w:rsid w:val="00440509"/>
    <w:rsid w:val="00443D03"/>
    <w:rsid w:val="00450C50"/>
    <w:rsid w:val="00456AE6"/>
    <w:rsid w:val="00465059"/>
    <w:rsid w:val="004773B8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C78A2"/>
    <w:rsid w:val="004D098B"/>
    <w:rsid w:val="004D51EA"/>
    <w:rsid w:val="004E475E"/>
    <w:rsid w:val="004F15EE"/>
    <w:rsid w:val="004F2640"/>
    <w:rsid w:val="00506EBD"/>
    <w:rsid w:val="00507A13"/>
    <w:rsid w:val="0051072F"/>
    <w:rsid w:val="005137EC"/>
    <w:rsid w:val="0051574C"/>
    <w:rsid w:val="00522F83"/>
    <w:rsid w:val="0053135E"/>
    <w:rsid w:val="0053263A"/>
    <w:rsid w:val="005335A7"/>
    <w:rsid w:val="00534031"/>
    <w:rsid w:val="00537D2C"/>
    <w:rsid w:val="005428C9"/>
    <w:rsid w:val="00556AFC"/>
    <w:rsid w:val="00576460"/>
    <w:rsid w:val="005819A9"/>
    <w:rsid w:val="005861A8"/>
    <w:rsid w:val="005903C4"/>
    <w:rsid w:val="005A0866"/>
    <w:rsid w:val="005A5A53"/>
    <w:rsid w:val="005A74CE"/>
    <w:rsid w:val="005B28D3"/>
    <w:rsid w:val="005B41BB"/>
    <w:rsid w:val="005F5A03"/>
    <w:rsid w:val="005F6182"/>
    <w:rsid w:val="00611430"/>
    <w:rsid w:val="006303BE"/>
    <w:rsid w:val="006361EF"/>
    <w:rsid w:val="00637E50"/>
    <w:rsid w:val="006435F0"/>
    <w:rsid w:val="00650092"/>
    <w:rsid w:val="0065067F"/>
    <w:rsid w:val="00650D8D"/>
    <w:rsid w:val="00652FB8"/>
    <w:rsid w:val="00653EFD"/>
    <w:rsid w:val="00654848"/>
    <w:rsid w:val="00661D0E"/>
    <w:rsid w:val="0068076F"/>
    <w:rsid w:val="00682A95"/>
    <w:rsid w:val="00682E92"/>
    <w:rsid w:val="00683E8D"/>
    <w:rsid w:val="00686E8C"/>
    <w:rsid w:val="006B27C0"/>
    <w:rsid w:val="006B7688"/>
    <w:rsid w:val="006C5507"/>
    <w:rsid w:val="006D7788"/>
    <w:rsid w:val="006E1762"/>
    <w:rsid w:val="006F7B5B"/>
    <w:rsid w:val="007158FC"/>
    <w:rsid w:val="00717FB3"/>
    <w:rsid w:val="00730914"/>
    <w:rsid w:val="007343EC"/>
    <w:rsid w:val="007412F6"/>
    <w:rsid w:val="00753FC1"/>
    <w:rsid w:val="007717F2"/>
    <w:rsid w:val="00772088"/>
    <w:rsid w:val="0078249C"/>
    <w:rsid w:val="00790F14"/>
    <w:rsid w:val="007B3CD3"/>
    <w:rsid w:val="007B7EDC"/>
    <w:rsid w:val="007C4FCD"/>
    <w:rsid w:val="007C7C7F"/>
    <w:rsid w:val="007D14E6"/>
    <w:rsid w:val="007D2250"/>
    <w:rsid w:val="007D79A8"/>
    <w:rsid w:val="007E694F"/>
    <w:rsid w:val="007F3E0B"/>
    <w:rsid w:val="008034D7"/>
    <w:rsid w:val="00814644"/>
    <w:rsid w:val="00815C5D"/>
    <w:rsid w:val="00841329"/>
    <w:rsid w:val="00843DEF"/>
    <w:rsid w:val="008508C3"/>
    <w:rsid w:val="00850ADD"/>
    <w:rsid w:val="0086404A"/>
    <w:rsid w:val="0086731F"/>
    <w:rsid w:val="008847F8"/>
    <w:rsid w:val="00884C61"/>
    <w:rsid w:val="00886270"/>
    <w:rsid w:val="00891A16"/>
    <w:rsid w:val="008B7B03"/>
    <w:rsid w:val="008C4CE0"/>
    <w:rsid w:val="008E68CD"/>
    <w:rsid w:val="00907C67"/>
    <w:rsid w:val="00913729"/>
    <w:rsid w:val="00915CE2"/>
    <w:rsid w:val="0092456E"/>
    <w:rsid w:val="00925019"/>
    <w:rsid w:val="00925A27"/>
    <w:rsid w:val="00934FA1"/>
    <w:rsid w:val="009365DD"/>
    <w:rsid w:val="0094283E"/>
    <w:rsid w:val="009504AE"/>
    <w:rsid w:val="0096332B"/>
    <w:rsid w:val="009635B8"/>
    <w:rsid w:val="009654F9"/>
    <w:rsid w:val="009674B0"/>
    <w:rsid w:val="009741B1"/>
    <w:rsid w:val="009746D9"/>
    <w:rsid w:val="00983C82"/>
    <w:rsid w:val="00992D9D"/>
    <w:rsid w:val="00992FAF"/>
    <w:rsid w:val="00993B7F"/>
    <w:rsid w:val="009A3914"/>
    <w:rsid w:val="009B228A"/>
    <w:rsid w:val="009C1E6F"/>
    <w:rsid w:val="009D3A05"/>
    <w:rsid w:val="009D3A79"/>
    <w:rsid w:val="009D7C3F"/>
    <w:rsid w:val="009E37DF"/>
    <w:rsid w:val="009E42B9"/>
    <w:rsid w:val="009E4CE5"/>
    <w:rsid w:val="00A01640"/>
    <w:rsid w:val="00A02FF6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61D75"/>
    <w:rsid w:val="00A65C1A"/>
    <w:rsid w:val="00A66EC9"/>
    <w:rsid w:val="00A74041"/>
    <w:rsid w:val="00A87A94"/>
    <w:rsid w:val="00A92278"/>
    <w:rsid w:val="00AA2AA8"/>
    <w:rsid w:val="00AA55D3"/>
    <w:rsid w:val="00AB1857"/>
    <w:rsid w:val="00AB1CBB"/>
    <w:rsid w:val="00AB6EA6"/>
    <w:rsid w:val="00AC32FB"/>
    <w:rsid w:val="00AC621F"/>
    <w:rsid w:val="00AD0F3C"/>
    <w:rsid w:val="00AD694D"/>
    <w:rsid w:val="00AF7215"/>
    <w:rsid w:val="00B04405"/>
    <w:rsid w:val="00B062F1"/>
    <w:rsid w:val="00B11825"/>
    <w:rsid w:val="00B13D6C"/>
    <w:rsid w:val="00B16EA8"/>
    <w:rsid w:val="00B246D8"/>
    <w:rsid w:val="00B460FE"/>
    <w:rsid w:val="00B50218"/>
    <w:rsid w:val="00B60B69"/>
    <w:rsid w:val="00B700D9"/>
    <w:rsid w:val="00B84963"/>
    <w:rsid w:val="00B95252"/>
    <w:rsid w:val="00B95C5A"/>
    <w:rsid w:val="00BA13EB"/>
    <w:rsid w:val="00BA3984"/>
    <w:rsid w:val="00BB3ED9"/>
    <w:rsid w:val="00BC0340"/>
    <w:rsid w:val="00BC04ED"/>
    <w:rsid w:val="00BC203B"/>
    <w:rsid w:val="00BE473B"/>
    <w:rsid w:val="00BE5323"/>
    <w:rsid w:val="00BF0F14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390B"/>
    <w:rsid w:val="00C63F2C"/>
    <w:rsid w:val="00C67845"/>
    <w:rsid w:val="00C67E69"/>
    <w:rsid w:val="00C912D7"/>
    <w:rsid w:val="00C96257"/>
    <w:rsid w:val="00CA05DB"/>
    <w:rsid w:val="00CA3AC2"/>
    <w:rsid w:val="00CA40D5"/>
    <w:rsid w:val="00CB294A"/>
    <w:rsid w:val="00CC4577"/>
    <w:rsid w:val="00CD216C"/>
    <w:rsid w:val="00CD76BD"/>
    <w:rsid w:val="00CF2847"/>
    <w:rsid w:val="00CF4B2A"/>
    <w:rsid w:val="00D02115"/>
    <w:rsid w:val="00D131ED"/>
    <w:rsid w:val="00D43995"/>
    <w:rsid w:val="00D45D6C"/>
    <w:rsid w:val="00D5401B"/>
    <w:rsid w:val="00D601D5"/>
    <w:rsid w:val="00D65F36"/>
    <w:rsid w:val="00D71D8F"/>
    <w:rsid w:val="00D76E41"/>
    <w:rsid w:val="00D85221"/>
    <w:rsid w:val="00D919DB"/>
    <w:rsid w:val="00D939E7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F5840"/>
    <w:rsid w:val="00E05F2C"/>
    <w:rsid w:val="00E14899"/>
    <w:rsid w:val="00E27673"/>
    <w:rsid w:val="00E42141"/>
    <w:rsid w:val="00E43950"/>
    <w:rsid w:val="00E51EF4"/>
    <w:rsid w:val="00E73FC0"/>
    <w:rsid w:val="00E75365"/>
    <w:rsid w:val="00E82BC0"/>
    <w:rsid w:val="00E8650F"/>
    <w:rsid w:val="00E905B8"/>
    <w:rsid w:val="00E920FD"/>
    <w:rsid w:val="00EA7C38"/>
    <w:rsid w:val="00EB4B93"/>
    <w:rsid w:val="00EC3529"/>
    <w:rsid w:val="00EC4508"/>
    <w:rsid w:val="00EE54E9"/>
    <w:rsid w:val="00EF47C9"/>
    <w:rsid w:val="00EF6417"/>
    <w:rsid w:val="00EF74DB"/>
    <w:rsid w:val="00F078AC"/>
    <w:rsid w:val="00F10B9E"/>
    <w:rsid w:val="00F12013"/>
    <w:rsid w:val="00F30DA0"/>
    <w:rsid w:val="00F45589"/>
    <w:rsid w:val="00F630EC"/>
    <w:rsid w:val="00F64F48"/>
    <w:rsid w:val="00F76085"/>
    <w:rsid w:val="00F82857"/>
    <w:rsid w:val="00F8730A"/>
    <w:rsid w:val="00F9178E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22F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22F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F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F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F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22F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22F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F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F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F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2018.</izvorni_sadrzaj>
    <derivirana_varijabla naziv="DomainObject.Predmet.DatumOsnivanja_1">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St-907/2018</izvorni_sadrzaj>
    <derivirana_varijabla naziv="DomainObject.Predmet.OznakaBroj_1">St-907/2018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GEOZONA j.d.o.o. za ispitivanje građevinskih materijala i konstrukcija, projektiranje i nadzor</izvorni_sadrzaj>
    <derivirana_varijabla naziv="DomainObject.Predmet.ProtustrankaFormated_1">  GEOZONA j.d.o.o. za ispitivanje građevinskih materijala i konstrukcija, projektiranje i nadzor</derivirana_varijabla>
  </DomainObject.Predmet.ProtustrankaFormated>
  <DomainObject.Predmet.ProtustrankaFormatedOIB>
    <izvorni_sadrzaj>  GEOZONA j.d.o.o. za ispitivanje građevinskih materijala i konstrukcija, projektiranje i nadzor, OIB 76052833373</izvorni_sadrzaj>
    <derivirana_varijabla naziv="DomainObject.Predmet.ProtustrankaFormatedOIB_1">  GEOZONA j.d.o.o. za ispitivanje građevinskih materijala i konstrukcija, projektiranje i nadzor, OIB 76052833373</derivirana_varijabla>
  </DomainObject.Predmet.ProtustrankaFormatedOIB>
  <DomainObject.Predmet.ProtustrankaFormatedWithAdress>
    <izvorni_sadrzaj> GEOZONA j.d.o.o. za ispitivanje građevinskih materijala i konstrukcija, projektiranje i nadzor, Vinkovačka 38, 31000 Osijek</izvorni_sadrzaj>
    <derivirana_varijabla naziv="DomainObject.Predmet.ProtustrankaFormatedWithAdress_1"> GEOZONA j.d.o.o. za ispitivanje građevinskih materijala i konstrukcija, projektiranje i nadzor, Vinkovačka 38, 31000 Osijek</derivirana_varijabla>
  </DomainObject.Predmet.ProtustrankaFormatedWithAdress>
  <DomainObject.Predmet.ProtustrankaFormatedWithAdressOIB>
    <izvorni_sadrzaj> GEOZONA j.d.o.o. za ispitivanje građevinskih materijala i konstrukcija, projektiranje i nadzor, OIB 76052833373, Vinkovačka 38, 31000 Osijek</izvorni_sadrzaj>
    <derivirana_varijabla naziv="DomainObject.Predmet.ProtustrankaFormatedWithAdressOIB_1"> GEOZONA j.d.o.o. za ispitivanje građevinskih materijala i konstrukcija, projektiranje i nadzor, OIB 76052833373, Vinkovačka 38, 31000 Osijek</derivirana_varijabla>
  </DomainObject.Predmet.ProtustrankaFormatedWithAdressOIB>
  <DomainObject.Predmet.ProtustrankaWithAdress>
    <izvorni_sadrzaj>GEOZONA j.d.o.o. za ispitivanje građevinskih materijala i konstrukcija, projektiranje i nadzor Vinkovačka 38, 31000 Osijek</izvorni_sadrzaj>
    <derivirana_varijabla naziv="DomainObject.Predmet.ProtustrankaWithAdress_1">GEOZONA j.d.o.o. za ispitivanje građevinskih materijala i konstrukcija, projektiranje i nadzor Vinkovačka 38, 31000 Osijek</derivirana_varijabla>
  </DomainObject.Predmet.ProtustrankaWithAdress>
  <DomainObject.Predmet.ProtustrankaWithAdressOIB>
    <izvorni_sadrzaj>GEOZONA j.d.o.o. za ispitivanje građevinskih materijala i konstrukcija, projektiranje i nadzor, OIB 76052833373, Vinkovačka 38, 31000 Osijek</izvorni_sadrzaj>
    <derivirana_varijabla naziv="DomainObject.Predmet.ProtustrankaWithAdressOIB_1">GEOZONA j.d.o.o. za ispitivanje građevinskih materijala i konstrukcija, projektiranje i nadzor, OIB 76052833373, Vinkovačka 38, 31000 Osijek</derivirana_varijabla>
  </DomainObject.Predmet.ProtustrankaWithAdressOIB>
  <DomainObject.Predmet.ProtustrankaNazivFormated>
    <izvorni_sadrzaj>GEOZONA j.d.o.o. za ispitivanje građevinskih materijala i konstrukcija, projektiranje i nadzor</izvorni_sadrzaj>
    <derivirana_varijabla naziv="DomainObject.Predmet.ProtustrankaNazivFormated_1">GEOZONA j.d.o.o. za ispitivanje građevinskih materijala i konstrukcija, projektiranje i nadzor</derivirana_varijabla>
  </DomainObject.Predmet.ProtustrankaNazivFormated>
  <DomainObject.Predmet.ProtustrankaNazivFormatedOIB>
    <izvorni_sadrzaj>GEOZONA j.d.o.o. za ispitivanje građevinskih materijala i konstrukcija, projektiranje i nadzor, OIB 76052833373</izvorni_sadrzaj>
    <derivirana_varijabla naziv="DomainObject.Predmet.ProtustrankaNazivFormatedOIB_1">GEOZONA j.d.o.o. za ispitivanje građevinskih materijala i konstrukcija, projektiranje i nadzor, OIB 76052833373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ŽDO U OSIJEKU</izvorni_sadrzaj>
    <derivirana_varijabla naziv="DomainObject.Predmet.StrankaFormated_1">  RH ŽDO U OSIJEKU</derivirana_varijabla>
  </DomainObject.Predmet.StrankaFormated>
  <DomainObject.Predmet.StrankaFormatedOIB>
    <izvorni_sadrzaj>  RH ŽDO U OSIJEKU, OIB 52634238587</izvorni_sadrzaj>
    <derivirana_varijabla naziv="DomainObject.Predmet.StrankaFormatedOIB_1">  RH ŽDO U OSIJEKU, OIB 52634238587</derivirana_varijabla>
  </DomainObject.Predmet.StrankaFormatedOIB>
  <DomainObject.Predmet.StrankaFormatedWithAdress>
    <izvorni_sadrzaj> RH ŽDO U OSIJEKU</izvorni_sadrzaj>
    <derivirana_varijabla naziv="DomainObject.Predmet.StrankaFormatedWithAdress_1"> RH ŽDO U OSIJEKU</derivirana_varijabla>
  </DomainObject.Predmet.StrankaFormatedWithAdress>
  <DomainObject.Predmet.StrankaFormatedWithAdressOIB>
    <izvorni_sadrzaj> RH ŽDO U OSIJEKU, OIB 52634238587</izvorni_sadrzaj>
    <derivirana_varijabla naziv="DomainObject.Predmet.StrankaFormatedWithAdressOIB_1"> RH ŽDO U OSIJEKU, OIB 52634238587</derivirana_varijabla>
  </DomainObject.Predmet.StrankaFormatedWithAdressOIB>
  <DomainObject.Predmet.StrankaWithAdress>
    <izvorni_sadrzaj>RH ŽDO U OSIJEKU </izvorni_sadrzaj>
    <derivirana_varijabla naziv="DomainObject.Predmet.StrankaWithAdress_1">RH ŽDO U OSIJEKU </derivirana_varijabla>
  </DomainObject.Predmet.StrankaWithAdress>
  <DomainObject.Predmet.StrankaWithAdressOIB>
    <izvorni_sadrzaj>RH ŽDO U OSIJEKU, OIB 52634238587</izvorni_sadrzaj>
    <derivirana_varijabla naziv="DomainObject.Predmet.StrankaWithAdressOIB_1">RH ŽDO U OSIJEKU, OIB 52634238587</derivirana_varijabla>
  </DomainObject.Predmet.StrankaWithAdressOIB>
  <DomainObject.Predmet.StrankaNazivFormated>
    <izvorni_sadrzaj>RH ŽDO U OSIJEKU</izvorni_sadrzaj>
    <derivirana_varijabla naziv="DomainObject.Predmet.StrankaNazivFormated_1">RH ŽDO U OSIJEKU</derivirana_varijabla>
  </DomainObject.Predmet.StrankaNazivFormated>
  <DomainObject.Predmet.StrankaNazivFormatedOIB>
    <izvorni_sadrzaj>RH ŽDO U OSIJEKU, OIB 52634238587</izvorni_sadrzaj>
    <derivirana_varijabla naziv="DomainObject.Predmet.StrankaNazivFormatedOIB_1">RH ŽDO U OSIJEKU,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ŽDO U OSIJEKU</item>
    </izvorni_sadrzaj>
    <derivirana_varijabla naziv="DomainObject.Predmet.StrankaListFormated_1">
      <item>RH ŽDO U OSIJEKU</item>
    </derivirana_varijabla>
  </DomainObject.Predmet.StrankaListFormated>
  <DomainObject.Predmet.StrankaListFormatedOIB>
    <izvorni_sadrzaj>
      <item>RH ŽDO U OSIJEKU, OIB 52634238587</item>
    </izvorni_sadrzaj>
    <derivirana_varijabla naziv="DomainObject.Predmet.StrankaListFormatedOIB_1">
      <item>RH ŽDO U OSIJEKU, OIB 52634238587</item>
    </derivirana_varijabla>
  </DomainObject.Predmet.StrankaListFormatedOIB>
  <DomainObject.Predmet.StrankaListFormatedWithAdress>
    <izvorni_sadrzaj>
      <item>RH ŽDO U OSIJEKU</item>
    </izvorni_sadrzaj>
    <derivirana_varijabla naziv="DomainObject.Predmet.StrankaListFormatedWithAdress_1">
      <item>RH ŽDO U OSIJEKU</item>
    </derivirana_varijabla>
  </DomainObject.Predmet.StrankaListFormatedWithAdress>
  <DomainObject.Predmet.StrankaListFormatedWithAdressOIB>
    <izvorni_sadrzaj>
      <item>RH ŽDO U OSIJEKU, OIB 52634238587</item>
    </izvorni_sadrzaj>
    <derivirana_varijabla naziv="DomainObject.Predmet.StrankaListFormatedWithAdressOIB_1">
      <item>RH ŽDO U OSIJEKU, OIB 52634238587</item>
    </derivirana_varijabla>
  </DomainObject.Predmet.StrankaListFormatedWithAdressOIB>
  <DomainObject.Predmet.StrankaListNazivFormated>
    <izvorni_sadrzaj>
      <item>RH ŽDO U OSIJEKU</item>
    </izvorni_sadrzaj>
    <derivirana_varijabla naziv="DomainObject.Predmet.StrankaListNazivFormated_1">
      <item>RH ŽDO U OSIJEKU</item>
    </derivirana_varijabla>
  </DomainObject.Predmet.StrankaListNazivFormated>
  <DomainObject.Predmet.StrankaListNazivFormatedOIB>
    <izvorni_sadrzaj>
      <item>RH ŽDO U OSIJEKU, OIB 52634238587</item>
    </izvorni_sadrzaj>
    <derivirana_varijabla naziv="DomainObject.Predmet.StrankaListNazivFormatedOIB_1">
      <item>RH ŽDO U OSIJEKU, OIB 52634238587</item>
    </derivirana_varijabla>
  </DomainObject.Predmet.StrankaListNazivFormatedOIB>
  <DomainObject.Predmet.ProtuStrankaListFormated>
    <izvorni_sadrzaj>
      <item>GEOZONA j.d.o.o. za ispitivanje građevinskih materijala i konstrukcija, projektiranje i nadzor</item>
    </izvorni_sadrzaj>
    <derivirana_varijabla naziv="DomainObject.Predmet.ProtuStrankaListFormated_1">
      <item>GEOZONA j.d.o.o. za ispitivanje građevinskih materijala i konstrukcija, projektiranje i nadzor</item>
    </derivirana_varijabla>
  </DomainObject.Predmet.ProtuStrankaListFormated>
  <DomainObject.Predmet.ProtuStrankaListFormatedOIB>
    <izvorni_sadrzaj>
      <item>GEOZONA j.d.o.o. za ispitivanje građevinskih materijala i konstrukcija, projektiranje i nadzor, OIB 76052833373</item>
    </izvorni_sadrzaj>
    <derivirana_varijabla naziv="DomainObject.Predmet.ProtuStrankaListFormatedOIB_1">
      <item>GEOZONA j.d.o.o. za ispitivanje građevinskih materijala i konstrukcija, projektiranje i nadzor, OIB 76052833373</item>
    </derivirana_varijabla>
  </DomainObject.Predmet.ProtuStrankaListFormatedOIB>
  <DomainObject.Predmet.ProtuStrankaListFormatedWithAdress>
    <izvorni_sadrzaj>
      <item>GEOZONA j.d.o.o. za ispitivanje građevinskih materijala i konstrukcija, projektiranje i nadzor, Vinkovačka 38, 31000 Osijek</item>
    </izvorni_sadrzaj>
    <derivirana_varijabla naziv="DomainObject.Predmet.ProtuStrankaListFormatedWithAdress_1">
      <item>GEOZONA j.d.o.o. za ispitivanje građevinskih materijala i konstrukcija, projektiranje i nadzor, Vinkovačka 38, 31000 Osijek</item>
    </derivirana_varijabla>
  </DomainObject.Predmet.ProtuStrankaListFormatedWithAdress>
  <DomainObject.Predmet.ProtuStrankaListFormatedWithAdressOIB>
    <izvorni_sadrzaj>
      <item>GEOZONA j.d.o.o. za ispitivanje građevinskih materijala i konstrukcija, projektiranje i nadzor, OIB 76052833373, Vinkovačka 38, 31000 Osijek</item>
    </izvorni_sadrzaj>
    <derivirana_varijabla naziv="DomainObject.Predmet.ProtuStrankaListFormatedWithAdressOIB_1">
      <item>GEOZONA j.d.o.o. za ispitivanje građevinskih materijala i konstrukcija, projektiranje i nadzor, OIB 76052833373, Vinkovačka 38, 31000 Osijek</item>
    </derivirana_varijabla>
  </DomainObject.Predmet.ProtuStrankaListFormatedWithAdressOIB>
  <DomainObject.Predmet.ProtuStrankaListNazivFormated>
    <izvorni_sadrzaj>
      <item>GEOZONA j.d.o.o. za ispitivanje građevinskih materijala i konstrukcija, projektiranje i nadzor</item>
    </izvorni_sadrzaj>
    <derivirana_varijabla naziv="DomainObject.Predmet.ProtuStrankaListNazivFormated_1">
      <item>GEOZONA j.d.o.o. za ispitivanje građevinskih materijala i konstrukcija, projektiranje i nadzor</item>
    </derivirana_varijabla>
  </DomainObject.Predmet.ProtuStrankaListNazivFormated>
  <DomainObject.Predmet.ProtuStrankaListNazivFormatedOIB>
    <izvorni_sadrzaj>
      <item>GEOZONA j.d.o.o. za ispitivanje građevinskih materijala i konstrukcija, projektiranje i nadzor, OIB 76052833373</item>
    </izvorni_sadrzaj>
    <derivirana_varijabla naziv="DomainObject.Predmet.ProtuStrankaListNazivFormatedOIB_1">
      <item>GEOZONA j.d.o.o. za ispitivanje građevinskih materijala i konstrukcija, projektiranje i nadzor, OIB 76052833373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ŽDO U OSIJEKU</izvorni_sadrzaj>
    <derivirana_varijabla naziv="DomainObject.Predmet.StrankaIDrugi_1">RH ŽDO U OSIJEKU</derivirana_varijabla>
  </DomainObject.Predmet.StrankaIDrugi>
  <DomainObject.Predmet.ProtustrankaIDrugi>
    <izvorni_sadrzaj>GEOZONA j.d.o.o. za ispitivanje građevinskih materijala i konstrukcija, projektiranje i nadzor</izvorni_sadrzaj>
    <derivirana_varijabla naziv="DomainObject.Predmet.ProtustrankaIDrugi_1">GEOZONA j.d.o.o. za ispitivanje građevinskih materijala i konstrukcija, projektiranje i nadzor</derivirana_varijabla>
  </DomainObject.Predmet.ProtustrankaIDrugi>
  <DomainObject.Predmet.StrankaIDrugiAdressOIB>
    <izvorni_sadrzaj>RH ŽDO U OSIJEKU, OIB 52634238587</izvorni_sadrzaj>
    <derivirana_varijabla naziv="DomainObject.Predmet.StrankaIDrugiAdressOIB_1">RH ŽDO U OSIJEKU, OIB 52634238587</derivirana_varijabla>
  </DomainObject.Predmet.StrankaIDrugiAdressOIB>
  <DomainObject.Predmet.ProtustrankaIDrugiAdressOIB>
    <izvorni_sadrzaj>GEOZONA j.d.o.o. za ispitivanje građevinskih materijala i konstrukcija, projektiranje i nadzor, OIB 76052833373, Vinkovačka 38, 31000 Osijek</izvorni_sadrzaj>
    <derivirana_varijabla naziv="DomainObject.Predmet.ProtustrankaIDrugiAdressOIB_1">GEOZONA j.d.o.o. za ispitivanje građevinskih materijala i konstrukcija, projektiranje i nadzor, OIB 76052833373, Vinkovačka 38,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GEOZONA j.d.o.o. za ispitivanje građevinskih materijala i konstrukcija, projektiranje i nadzor</item>
      <item>RH ŽDO U OSIJEKU</item>
    </izvorni_sadrzaj>
    <derivirana_varijabla naziv="DomainObject.Predmet.SudioniciListNaziv_1">
      <item>GEOZONA j.d.o.o. za ispitivanje građevinskih materijala i konstrukcija, projektiranje i nadzor</item>
      <item>RH ŽDO U OSIJEKU</item>
    </derivirana_varijabla>
  </DomainObject.Predmet.SudioniciListNaziv>
  <DomainObject.Predmet.SudioniciListAdressOIB>
    <izvorni_sadrzaj>
      <item>GEOZONA j.d.o.o. za ispitivanje građevinskih materijala i konstrukcija, projektiranje i nadzor, OIB 76052833373, Vinkovačka 38,31000 Osijek</item>
      <item>RH ŽDO U OSIJEKU, OIB 52634238587</item>
    </izvorni_sadrzaj>
    <derivirana_varijabla naziv="DomainObject.Predmet.SudioniciListAdressOIB_1">
      <item>GEOZONA j.d.o.o. za ispitivanje građevinskih materijala i konstrukcija, projektiranje i nadzor, OIB 76052833373, Vinkovačka 38,31000 Osijek</item>
      <item>RH ŽDO U OSIJEKU,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76052833373</item>
      <item>, OIB 52634238587</item>
    </izvorni_sadrzaj>
    <derivirana_varijabla naziv="DomainObject.Predmet.SudioniciListNazivOIB_1">
      <item>, OIB 76052833373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758B16-9126-4B0D-967A-CD90854428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653</properties:Words>
  <properties:Characters>3750</properties:Characters>
  <properties:Lines>98</properties:Lines>
  <properties:Paragraphs>36</properties:Paragraphs>
  <properties:TotalTime>126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2018-01-16T10:47:00Z</cp:lastPrinted>
  <dcterms:modified xmlns:xsi="http://www.w3.org/2001/XMLSchema-instance" xsi:type="dcterms:W3CDTF">2018-06-07T12:05:00Z</dcterms:modified>
  <cp:revision>25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 čl. 110..docx)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