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3a0d" w14:paraId="9be3a0d" w:rsidRDefault="00742DFB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>u</w:t>
      </w:r>
      <w:r w:rsidR="00C33474">
        <w:t xml:space="preserve"> skraćenom </w:t>
      </w:r>
      <w:r w:rsidR="00B44281">
        <w:t xml:space="preserve">stečajnom postupku </w:t>
      </w:r>
      <w:r w:rsidR="00F50D8A">
        <w:t>nad dužnikom</w:t>
      </w:r>
      <w:r w:rsidR="00C33474">
        <w:t xml:space="preserve"> TRIDENT CENTAR </w:t>
      </w:r>
      <w:r w:rsidR="00F50D8A">
        <w:t xml:space="preserve"> d.o.o. za </w:t>
      </w:r>
      <w:r w:rsidR="00C33474">
        <w:t xml:space="preserve"> us</w:t>
      </w:r>
      <w:r w:rsidR="00F50D8A">
        <w:t xml:space="preserve">luge Zagreb, </w:t>
      </w:r>
      <w:r w:rsidR="00C33474">
        <w:t>Jarunska cesta 31, OIB 74462588707, MBS 080650920</w:t>
      </w:r>
      <w:r w:rsidR="00C566F2">
        <w:t>, a p</w:t>
      </w:r>
      <w:r w:rsidR="00B44281">
        <w:t xml:space="preserve">ovodom </w:t>
      </w:r>
      <w:r w:rsidR="00C33474">
        <w:t>zahtjeva</w:t>
      </w:r>
      <w:r w:rsidR="00B44281">
        <w:t xml:space="preserve"> FIN</w:t>
      </w:r>
      <w:r w:rsidR="00EE0D62">
        <w:t xml:space="preserve">ANCIJSKE AGENCIJE, RC </w:t>
      </w:r>
      <w:r w:rsidR="00F50D8A">
        <w:t xml:space="preserve">Zagreb, Podružnica Zagreb, Trg svibanjskih žrtava 1995. 1 od </w:t>
      </w:r>
      <w:r w:rsidR="00C33474">
        <w:t>12. veljače 2</w:t>
      </w:r>
      <w:r w:rsidR="00F50D8A">
        <w:t xml:space="preserve">016., </w:t>
      </w:r>
      <w:r w:rsidR="00EE0D62">
        <w:t xml:space="preserve">dana </w:t>
      </w:r>
      <w:r w:rsidR="006B400A">
        <w:t>2</w:t>
      </w:r>
      <w:r w:rsidR="00C33474">
        <w:t>8. lipnja</w:t>
      </w:r>
      <w:r w:rsidR="008654FC">
        <w:t xml:space="preserve"> 2016</w:t>
      </w:r>
      <w:r w:rsidR="00EE0D62">
        <w:t xml:space="preserve">.,  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775E66" w:rsidP="000927FB" w:rsidR="00EE0D62" w:rsidRPr="00494014">
      <w:pPr>
        <w:pStyle w:val="Tijeloteksta"/>
        <w:ind w:left="1065"/>
        <w:rPr>
          <w:bCs/>
        </w:rPr>
      </w:pPr>
      <w:r>
        <w:rPr>
          <w:bCs/>
        </w:rPr>
        <w:t>O</w:t>
      </w:r>
      <w:r w:rsidR="00647787">
        <w:rPr>
          <w:bCs/>
        </w:rPr>
        <w:t>bustavlja se</w:t>
      </w:r>
      <w:r w:rsidR="002B0163">
        <w:rPr>
          <w:bCs/>
        </w:rPr>
        <w:t xml:space="preserve"> skraćeni stečajni postupak nad dužnikom </w:t>
      </w:r>
      <w:r w:rsidR="00C33474">
        <w:t>TRIDENT CENTAR  d.o.o. za  usluge Zagreb, Jarunska cesta 31, OIB 74462588707, MBS 080650920</w:t>
      </w:r>
      <w:r w:rsidR="006B400A">
        <w:t>.</w:t>
      </w:r>
      <w:r w:rsidR="000927FB">
        <w:rPr>
          <w:bCs/>
        </w:rPr>
        <w:t xml:space="preserve">     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3F2B75">
      <w:pPr>
        <w:pStyle w:val="Tijeloteksta"/>
      </w:pPr>
      <w:r>
        <w:tab/>
        <w:t xml:space="preserve">Dana </w:t>
      </w:r>
      <w:r w:rsidR="00C33474">
        <w:t xml:space="preserve">12. veljače </w:t>
      </w:r>
      <w:r w:rsidR="006B400A">
        <w:t xml:space="preserve">2016. godine na Trgovačkom sudu u Zagrebu </w:t>
      </w:r>
      <w:r>
        <w:t>zaprimljen</w:t>
      </w:r>
      <w:r w:rsidR="006B400A">
        <w:t xml:space="preserve"> je</w:t>
      </w:r>
      <w:r>
        <w:t xml:space="preserve"> Zahtjev Financijske agencije RC </w:t>
      </w:r>
      <w:r w:rsidR="006B400A">
        <w:t>Zagreb</w:t>
      </w:r>
      <w:r>
        <w:t xml:space="preserve">, Podružnica </w:t>
      </w:r>
      <w:r w:rsidR="006B400A">
        <w:t>Zagreb</w:t>
      </w:r>
      <w:r>
        <w:t xml:space="preserve"> za pokretanje skraćenog stečajnog postupka nad dužnikom </w:t>
      </w:r>
      <w:r w:rsidR="00B020D5">
        <w:t>TRIDENT CENTAR  d.o.o. Zagreb, Jarunska cesta 31, OIB 74462588707, MBS 080650920.</w:t>
      </w:r>
      <w:r w:rsidR="00B020D5">
        <w:rPr>
          <w:bCs/>
        </w:rPr>
        <w:t xml:space="preserve">     </w:t>
      </w:r>
    </w:p>
    <w:p w:rsidRDefault="003F2B75" w:rsidP="00965372" w:rsidR="003F2B75">
      <w:pPr>
        <w:pStyle w:val="Tijeloteksta"/>
      </w:pPr>
    </w:p>
    <w:p w:rsidRDefault="003F2B75" w:rsidP="003F2B75" w:rsidR="004F663B">
      <w:pPr>
        <w:pStyle w:val="Tijeloteksta"/>
        <w:ind w:firstLine="708"/>
      </w:pPr>
      <w:r>
        <w:t>R</w:t>
      </w:r>
      <w:r w:rsidR="0012047B">
        <w:t xml:space="preserve">ješenja Visokog Trgovačkog suda RH u Zagrebu </w:t>
      </w:r>
      <w:r>
        <w:t xml:space="preserve">broj 31-Su-1076/15-16 od 25. ožujka 2015. </w:t>
      </w:r>
      <w:r w:rsidR="00432391">
        <w:t xml:space="preserve">odredio je Trgovački sud u Osijeku kao stvarno nadležnom sudu za postupanje u stečajnim predmetima Trgovačkog suda u Zagrebu </w:t>
      </w:r>
      <w:r w:rsidR="0012047B">
        <w:t>.</w:t>
      </w:r>
    </w:p>
    <w:p w:rsidRDefault="004F663B" w:rsidP="002B0163" w:rsidR="002B0163">
      <w:pPr>
        <w:pStyle w:val="StandardWeb"/>
        <w:jc w:val="both"/>
      </w:pPr>
      <w:r>
        <w:tab/>
      </w:r>
      <w:r w:rsidR="002B0163">
        <w:t xml:space="preserve">Sud je sukladno članku 430. </w:t>
      </w:r>
      <w:r w:rsidR="002B0163" w:rsidRPr="005E129E">
        <w:t>Stečajni zakon (N</w:t>
      </w:r>
      <w:r w:rsidR="00742C72">
        <w:t>arodne novine</w:t>
      </w:r>
      <w:r w:rsidR="002B0163" w:rsidRPr="005E129E">
        <w:t xml:space="preserve"> br. </w:t>
      </w:r>
      <w:r w:rsidR="004F74C6">
        <w:t>7</w:t>
      </w:r>
      <w:r w:rsidR="0012047B">
        <w:t>1</w:t>
      </w:r>
      <w:r w:rsidR="004F74C6">
        <w:t xml:space="preserve">/15, dalje </w:t>
      </w:r>
      <w:r w:rsidR="002B0163" w:rsidRPr="005E129E">
        <w:t>SZ)</w:t>
      </w:r>
      <w:r w:rsidR="002B0163">
        <w:t xml:space="preserve"> dana </w:t>
      </w:r>
      <w:r w:rsidR="00B020D5">
        <w:t>2</w:t>
      </w:r>
      <w:r w:rsidR="0012047B">
        <w:t>. svibnja 2016</w:t>
      </w:r>
      <w:r w:rsidR="002B0163">
        <w:t>. objavio oglas na mrežnoj stranici e-oglasne ploče suda pod brojem St-</w:t>
      </w:r>
      <w:r w:rsidR="00B020D5">
        <w:t>195</w:t>
      </w:r>
      <w:r w:rsidR="0012047B">
        <w:t>/16</w:t>
      </w:r>
      <w:r w:rsidR="002B0163">
        <w:t>-3 kojim je pozvao osobu ovlaštenu za zastupanje dužnika da u roku od 15 dana od dana objave oglasa podnese sudu javnobilježnički ovjerovljeni popis imovine i obveza na propisanom obrascu, te vjerovnike da najkasnije u roku od 45 dana od objave oglasa predlože otvaranje stečajnog postupka, te da uplate predujam u iznosu od 10.000,00 kn za pokriće troškova tog postupka na račun suda.</w:t>
      </w:r>
    </w:p>
    <w:p w:rsidRDefault="002B0163" w:rsidP="004B1C00" w:rsidR="009F5BF2">
      <w:pPr>
        <w:pStyle w:val="StandardWeb"/>
        <w:jc w:val="both"/>
      </w:pPr>
      <w:r>
        <w:tab/>
        <w:t>Dužnik je</w:t>
      </w:r>
      <w:r w:rsidR="00B020D5">
        <w:t xml:space="preserve"> 27. lipnja</w:t>
      </w:r>
      <w:r w:rsidR="0012047B">
        <w:t xml:space="preserve"> 2016.</w:t>
      </w:r>
      <w:r>
        <w:t xml:space="preserve"> </w:t>
      </w:r>
      <w:r w:rsidR="004F74C6">
        <w:t xml:space="preserve">dostavio </w:t>
      </w:r>
      <w:r w:rsidR="00066A8B">
        <w:t>Potvrdu FINE  iz koje slijedi da nepodmirene obveze dužnika na dan izdavanja potvrde 1</w:t>
      </w:r>
      <w:r w:rsidR="00B020D5">
        <w:t>3. lipnja</w:t>
      </w:r>
      <w:r w:rsidR="00066A8B">
        <w:t xml:space="preserve"> 2016. iznose 0,00 kn.</w:t>
      </w:r>
    </w:p>
    <w:p w:rsidRDefault="004B1C00" w:rsidP="00432391" w:rsidR="006C248A">
      <w:pPr>
        <w:pStyle w:val="StandardWeb"/>
        <w:ind w:firstLine="708"/>
        <w:jc w:val="both"/>
      </w:pPr>
      <w:r>
        <w:lastRenderedPageBreak/>
        <w:t>Kako</w:t>
      </w:r>
      <w:r w:rsidR="00742C72">
        <w:t xml:space="preserve"> </w:t>
      </w:r>
      <w:r>
        <w:t xml:space="preserve"> je</w:t>
      </w:r>
      <w:r w:rsidR="00742C72">
        <w:t xml:space="preserve"> </w:t>
      </w:r>
      <w:r>
        <w:t xml:space="preserve"> </w:t>
      </w:r>
      <w:r w:rsidR="009F5BF2">
        <w:t xml:space="preserve">dužnik </w:t>
      </w:r>
      <w:r w:rsidR="00742C72">
        <w:t xml:space="preserve"> </w:t>
      </w:r>
      <w:r w:rsidR="009F5BF2">
        <w:t>nakon podnošenja</w:t>
      </w:r>
      <w:r w:rsidR="00742C72">
        <w:t xml:space="preserve"> </w:t>
      </w:r>
      <w:r w:rsidR="009F5BF2">
        <w:t xml:space="preserve"> prijedloga</w:t>
      </w:r>
      <w:r w:rsidR="00742C72">
        <w:t xml:space="preserve"> </w:t>
      </w:r>
      <w:r w:rsidR="009F5BF2">
        <w:t xml:space="preserve"> za</w:t>
      </w:r>
      <w:r w:rsidR="00742C72">
        <w:t xml:space="preserve"> </w:t>
      </w:r>
      <w:r w:rsidR="009F5BF2">
        <w:t xml:space="preserve"> provedbu</w:t>
      </w:r>
      <w:r w:rsidR="00742C72">
        <w:t xml:space="preserve"> </w:t>
      </w:r>
      <w:r w:rsidR="009F5BF2">
        <w:t xml:space="preserve"> skraćenog</w:t>
      </w:r>
      <w:r w:rsidR="00742C72">
        <w:t xml:space="preserve"> </w:t>
      </w:r>
      <w:r w:rsidR="009F5BF2">
        <w:t xml:space="preserve"> stečajnog postupka post</w:t>
      </w:r>
      <w:r w:rsidR="00066A8B">
        <w:t>ao sposoban za plaćanje, to je postupak</w:t>
      </w:r>
      <w:r w:rsidR="009F5BF2">
        <w:t xml:space="preserve"> za provedbu skraćenog stečajnog postupka potrebno obustaviti, te je sud u skladu s odredbom članka 128. stav 9. i članka 428. stav 1. točka 2. SZ-a riješio kao u izreci.</w:t>
      </w:r>
      <w:r w:rsidR="002B0163">
        <w:t xml:space="preserve"> </w:t>
      </w:r>
    </w:p>
    <w:p w:rsidRDefault="00742C72" w:rsidP="0040101B" w:rsidR="00742C72">
      <w:pPr>
        <w:pStyle w:val="Tijeloteksta"/>
        <w:jc w:val="center"/>
      </w:pPr>
    </w:p>
    <w:p w:rsidRDefault="009F625C" w:rsidP="0040101B" w:rsidR="006C248A">
      <w:pPr>
        <w:pStyle w:val="Tijeloteksta"/>
        <w:jc w:val="center"/>
      </w:pPr>
      <w:r>
        <w:t xml:space="preserve">U Osijeku </w:t>
      </w:r>
      <w:r w:rsidR="00B020D5">
        <w:t>28.</w:t>
      </w:r>
      <w:r w:rsidR="00432391">
        <w:t xml:space="preserve"> lipnja</w:t>
      </w:r>
      <w:r w:rsidR="00066A8B">
        <w:t xml:space="preserve"> </w:t>
      </w:r>
      <w:r w:rsidR="000927FB">
        <w:t>2016</w:t>
      </w:r>
      <w:r w:rsidR="0050472B">
        <w:t>.</w:t>
      </w:r>
    </w:p>
    <w:p w:rsidRDefault="00942125" w:rsidP="00942125" w:rsidR="00942125">
      <w:pPr>
        <w:pStyle w:val="Tijeloteksta"/>
        <w:jc w:val="center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5664"/>
        <w:jc w:val="left"/>
      </w:pPr>
      <w:r>
        <w:t>S U D A C 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Dubravka Kuveždić, v.r.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r>
        <w:t>POUKA O PRAVNOM LIJEKU:</w:t>
      </w:r>
    </w:p>
    <w:p w:rsidRDefault="00E55412" w:rsidP="00E55412" w:rsidR="00E55412">
      <w:r>
        <w:t xml:space="preserve">Protiv ovog rješenja može nezadovoljna stranka uložiti žalbu Visokom trgovačkom sudu RH u roku od 8 dana, pismeno u 3 primjerka, putem ovoga suda.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Za točnost otpravka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ovlašteni službenik: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   Darija Miličević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sectPr w:rsidSect="004F74C6" w:rsidR="00E55412">
      <w:headerReference w:type="default" r:id="rId11"/>
      <w:footerReference w:type="default" r:id="rId12"/>
      <w:pgSz w:code="9" w:h="16838" w:w="11906"/>
      <w:pgMar w:gutter="0" w:footer="709" w:header="709" w:left="1418" w:bottom="170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DB0" w:rsidP="007529B8" w:rsidR="008B4DB0">
      <w:r>
        <w:separator/>
      </w:r>
    </w:p>
  </w:endnote>
  <w:endnote w:id="0" w:type="continuationSeparator">
    <w:p w:rsidRDefault="008B4DB0" w:rsidP="007529B8" w:rsidR="008B4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41EF8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DB0" w:rsidP="007529B8" w:rsidR="008B4DB0">
      <w:r>
        <w:separator/>
      </w:r>
    </w:p>
  </w:footnote>
  <w:footnote w:id="0" w:type="continuationSeparator">
    <w:p w:rsidRDefault="008B4DB0" w:rsidP="007529B8" w:rsidR="008B4D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F50D8A">
      <w:t>1</w:t>
    </w:r>
    <w:r w:rsidR="00C33474">
      <w:t>198</w:t>
    </w:r>
    <w:r w:rsidR="00F50D8A">
      <w:t>/16-</w:t>
    </w:r>
    <w:r w:rsidR="00C33474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1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F4A0216"/>
    <w:multiLevelType w:val="hybridMultilevel"/>
    <w:tmpl w:val="91FE47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11"/>
  </w:num>
  <w:num w:numId="9">
    <w:abstractNumId w:val="5"/>
  </w:num>
  <w:num w:numId="10">
    <w:abstractNumId w:val="12"/>
  </w:num>
  <w:num w:numId="11">
    <w:abstractNumId w:val="0"/>
  </w:num>
  <w:num w:numId="12">
    <w:abstractNumId w:val="9"/>
  </w:num>
  <w:num w:numId="13">
    <w:abstractNumId w:val="10"/>
  </w:num>
  <w:num w:numId="14">
    <w:abstractNumId w:val="7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66A8B"/>
    <w:rsid w:val="00081DAA"/>
    <w:rsid w:val="000927FB"/>
    <w:rsid w:val="0009466D"/>
    <w:rsid w:val="0012047B"/>
    <w:rsid w:val="00141EF8"/>
    <w:rsid w:val="00150C37"/>
    <w:rsid w:val="00174908"/>
    <w:rsid w:val="001769C4"/>
    <w:rsid w:val="001E3BA4"/>
    <w:rsid w:val="001F5D68"/>
    <w:rsid w:val="00204F06"/>
    <w:rsid w:val="00254DB2"/>
    <w:rsid w:val="00271211"/>
    <w:rsid w:val="00280570"/>
    <w:rsid w:val="002B0163"/>
    <w:rsid w:val="002F4F64"/>
    <w:rsid w:val="0038362C"/>
    <w:rsid w:val="003B2C17"/>
    <w:rsid w:val="003F2B75"/>
    <w:rsid w:val="003F2FC3"/>
    <w:rsid w:val="0040101B"/>
    <w:rsid w:val="00432391"/>
    <w:rsid w:val="004544C3"/>
    <w:rsid w:val="00494014"/>
    <w:rsid w:val="004B1C00"/>
    <w:rsid w:val="004B219E"/>
    <w:rsid w:val="004F663B"/>
    <w:rsid w:val="004F74C6"/>
    <w:rsid w:val="0050472B"/>
    <w:rsid w:val="00537646"/>
    <w:rsid w:val="0057477B"/>
    <w:rsid w:val="005C61DC"/>
    <w:rsid w:val="005F7007"/>
    <w:rsid w:val="00647787"/>
    <w:rsid w:val="006B400A"/>
    <w:rsid w:val="006C248A"/>
    <w:rsid w:val="006D1A7B"/>
    <w:rsid w:val="00735ACB"/>
    <w:rsid w:val="00742C72"/>
    <w:rsid w:val="00742DFB"/>
    <w:rsid w:val="00751C62"/>
    <w:rsid w:val="007529B8"/>
    <w:rsid w:val="00775E66"/>
    <w:rsid w:val="008654FC"/>
    <w:rsid w:val="008710EB"/>
    <w:rsid w:val="00891F67"/>
    <w:rsid w:val="008B0FFB"/>
    <w:rsid w:val="008B4DB0"/>
    <w:rsid w:val="008C6408"/>
    <w:rsid w:val="00911680"/>
    <w:rsid w:val="00942125"/>
    <w:rsid w:val="009606DD"/>
    <w:rsid w:val="00965372"/>
    <w:rsid w:val="009E1A42"/>
    <w:rsid w:val="009F5BF2"/>
    <w:rsid w:val="009F5BF3"/>
    <w:rsid w:val="009F625C"/>
    <w:rsid w:val="00A65909"/>
    <w:rsid w:val="00A96771"/>
    <w:rsid w:val="00B020D5"/>
    <w:rsid w:val="00B44281"/>
    <w:rsid w:val="00B46D29"/>
    <w:rsid w:val="00BB2EFC"/>
    <w:rsid w:val="00BD7E74"/>
    <w:rsid w:val="00BF2834"/>
    <w:rsid w:val="00C162AB"/>
    <w:rsid w:val="00C25C37"/>
    <w:rsid w:val="00C33474"/>
    <w:rsid w:val="00C566F2"/>
    <w:rsid w:val="00CE02C3"/>
    <w:rsid w:val="00CE504B"/>
    <w:rsid w:val="00D90419"/>
    <w:rsid w:val="00DA513C"/>
    <w:rsid w:val="00E55412"/>
    <w:rsid w:val="00E656D3"/>
    <w:rsid w:val="00E82450"/>
    <w:rsid w:val="00E8447B"/>
    <w:rsid w:val="00EE0D62"/>
    <w:rsid w:val="00F21F79"/>
    <w:rsid w:val="00F22EA7"/>
    <w:rsid w:val="00F34546"/>
    <w:rsid w:val="00F3726B"/>
    <w:rsid w:val="00F50D8A"/>
    <w:rsid w:val="00F518BE"/>
    <w:rsid w:val="00F626C0"/>
    <w:rsid w:val="00F71325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1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E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E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E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E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1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E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E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E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E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St-1198/2016</izvorni_sadrzaj>
    <derivirana_varijabla naziv="DomainObject.Predmet.OznakaBroj_1">St-1198/2016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TRIDENT CENTAR d.o.o.</izvorni_sadrzaj>
    <derivirana_varijabla naziv="DomainObject.Predmet.ProtustrankaFormated_1">  TRIDENT CENTAR d.o.o.</derivirana_varijabla>
  </DomainObject.Predmet.ProtustrankaFormated>
  <DomainObject.Predmet.ProtustrankaFormatedOIB>
    <izvorni_sadrzaj>  TRIDENT CENTAR d.o.o., OIB 74462588707</izvorni_sadrzaj>
    <derivirana_varijabla naziv="DomainObject.Predmet.ProtustrankaFormatedOIB_1">  TRIDENT CENTAR d.o.o., OIB 74462588707</derivirana_varijabla>
  </DomainObject.Predmet.ProtustrankaFormatedOIB>
  <DomainObject.Predmet.ProtustrankaFormatedWithAdress>
    <izvorni_sadrzaj> TRIDENT CENTAR d.o.o., Jarunska cesta 31, 10000 Zagreb</izvorni_sadrzaj>
    <derivirana_varijabla naziv="DomainObject.Predmet.ProtustrankaFormatedWithAdress_1"> TRIDENT CENTAR d.o.o., Jarunska cesta 31, 10000 Zagreb</derivirana_varijabla>
  </DomainObject.Predmet.ProtustrankaFormatedWithAdress>
  <DomainObject.Predmet.ProtustrankaFormatedWithAdressOIB>
    <izvorni_sadrzaj> TRIDENT CENTAR d.o.o., OIB 74462588707, Jarunska cesta 31, 10000 Zagreb</izvorni_sadrzaj>
    <derivirana_varijabla naziv="DomainObject.Predmet.ProtustrankaFormatedWithAdressOIB_1"> TRIDENT CENTAR d.o.o., OIB 74462588707, Jarunska cesta 31, 10000 Zagreb</derivirana_varijabla>
  </DomainObject.Predmet.ProtustrankaFormatedWithAdressOIB>
  <DomainObject.Predmet.ProtustrankaWithAdress>
    <izvorni_sadrzaj>TRIDENT CENTAR d.o.o. Jarunska cesta 31, 10000 Zagreb</izvorni_sadrzaj>
    <derivirana_varijabla naziv="DomainObject.Predmet.ProtustrankaWithAdress_1">TRIDENT CENTAR d.o.o. Jarunska cesta 31, 10000 Zagreb</derivirana_varijabla>
  </DomainObject.Predmet.ProtustrankaWithAdress>
  <DomainObject.Predmet.ProtustrankaWithAdressOIB>
    <izvorni_sadrzaj>TRIDENT CENTAR d.o.o., OIB 74462588707, Jarunska cesta 31, 10000 Zagreb</izvorni_sadrzaj>
    <derivirana_varijabla naziv="DomainObject.Predmet.ProtustrankaWithAdressOIB_1">TRIDENT CENTAR d.o.o., OIB 74462588707, Jarunska cesta 31, 10000 Zagreb</derivirana_varijabla>
  </DomainObject.Predmet.ProtustrankaWithAdressOIB>
  <DomainObject.Predmet.ProtustrankaNazivFormated>
    <izvorni_sadrzaj>TRIDENT CENTAR d.o.o.</izvorni_sadrzaj>
    <derivirana_varijabla naziv="DomainObject.Predmet.ProtustrankaNazivFormated_1">TRIDENT CENTAR d.o.o.</derivirana_varijabla>
  </DomainObject.Predmet.ProtustrankaNazivFormated>
  <DomainObject.Predmet.ProtustrankaNazivFormatedOIB>
    <izvorni_sadrzaj>TRIDENT CENTAR d.o.o., OIB 74462588707</izvorni_sadrzaj>
    <derivirana_varijabla naziv="DomainObject.Predmet.ProtustrankaNazivFormatedOIB_1">TRIDENT CENTAR d.o.o., OIB 74462588707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TRIDENT CENTAR d.o.o.</item>
    </izvorni_sadrzaj>
    <derivirana_varijabla naziv="DomainObject.Predmet.ProtuStrankaListFormated_1">
      <item>TRIDENT CENTAR d.o.o.</item>
    </derivirana_varijabla>
  </DomainObject.Predmet.ProtuStrankaListFormated>
  <DomainObject.Predmet.ProtuStrankaListFormatedOIB>
    <izvorni_sadrzaj>
      <item>TRIDENT CENTAR d.o.o., OIB 74462588707</item>
    </izvorni_sadrzaj>
    <derivirana_varijabla naziv="DomainObject.Predmet.ProtuStrankaListFormatedOIB_1">
      <item>TRIDENT CENTAR d.o.o., OIB 74462588707</item>
    </derivirana_varijabla>
  </DomainObject.Predmet.ProtuStrankaListFormatedOIB>
  <DomainObject.Predmet.ProtuStrankaListFormatedWithAdress>
    <izvorni_sadrzaj>
      <item>TRIDENT CENTAR d.o.o., Jarunska cesta 31, 10000 Zagreb</item>
    </izvorni_sadrzaj>
    <derivirana_varijabla naziv="DomainObject.Predmet.ProtuStrankaListFormatedWithAdress_1">
      <item>TRIDENT CENTAR d.o.o., Jarunska cesta 31, 10000 Zagreb</item>
    </derivirana_varijabla>
  </DomainObject.Predmet.ProtuStrankaListFormatedWithAdress>
  <DomainObject.Predmet.ProtuStrankaListFormatedWithAdressOIB>
    <izvorni_sadrzaj>
      <item>TRIDENT CENTAR d.o.o., OIB 74462588707, Jarunska cesta 31, 10000 Zagreb</item>
    </izvorni_sadrzaj>
    <derivirana_varijabla naziv="DomainObject.Predmet.ProtuStrankaListFormatedWithAdressOIB_1">
      <item>TRIDENT CENTAR d.o.o., OIB 74462588707, Jarunska cesta 31, 10000 Zagreb</item>
    </derivirana_varijabla>
  </DomainObject.Predmet.ProtuStrankaListFormatedWithAdressOIB>
  <DomainObject.Predmet.ProtuStrankaListNazivFormated>
    <izvorni_sadrzaj>
      <item>TRIDENT CENTAR d.o.o.</item>
    </izvorni_sadrzaj>
    <derivirana_varijabla naziv="DomainObject.Predmet.ProtuStrankaListNazivFormated_1">
      <item>TRIDENT CENTAR d.o.o.</item>
    </derivirana_varijabla>
  </DomainObject.Predmet.ProtuStrankaListNazivFormated>
  <DomainObject.Predmet.ProtuStrankaListNazivFormatedOIB>
    <izvorni_sadrzaj>
      <item>TRIDENT CENTAR d.o.o., OIB 74462588707</item>
    </izvorni_sadrzaj>
    <derivirana_varijabla naziv="DomainObject.Predmet.ProtuStrankaListNazivFormatedOIB_1">
      <item>TRIDENT CENTAR d.o.o., OIB 74462588707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TRIDENT CENTAR d.o.o.</izvorni_sadrzaj>
    <derivirana_varijabla naziv="DomainObject.Predmet.ProtustrankaIDrugi_1">TRIDENT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TRIDENT CENTAR d.o.o., OIB 74462588707, Jarunska cesta 31, 10000 Zagreb</izvorni_sadrzaj>
    <derivirana_varijabla naziv="DomainObject.Predmet.ProtustrankaIDrugiAdressOIB_1">TRIDENT CENTAR d.o.o., OIB 74462588707, Jarunska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TRIDENT CENTAR d.o.o.</item>
      <item>FINA Regionalni centar Zagreb</item>
    </izvorni_sadrzaj>
    <derivirana_varijabla naziv="DomainObject.Predmet.SudioniciListNaziv_1">
      <item>TRIDENT CENTAR d.o.o.</item>
      <item>FINA Regionalni centar Zagreb</item>
    </derivirana_varijabla>
  </DomainObject.Predmet.SudioniciListNaziv>
  <DomainObject.Predmet.SudioniciListAdressOIB>
    <izvorni_sadrzaj>
      <item>TRIDENT CENTAR d.o.o., OIB 74462588707, Jarunska cesta 31,10000 Zagreb</item>
      <item>FINA Regionalni centar Zagreb, OIB 85821130368, Trg svibanjskih žrtava 1995. br. 1,10000 Zagreb</item>
    </izvorni_sadrzaj>
    <derivirana_varijabla naziv="DomainObject.Predmet.SudioniciListAdressOIB_1">
      <item>TRIDENT CENTAR d.o.o., OIB 74462588707, Jarunska cesta 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74462588707</item>
      <item>, OIB 85821130368</item>
    </izvorni_sadrzaj>
    <derivirana_varijabla naziv="DomainObject.Predmet.SudioniciListNazivOIB_1">
      <item>, OIB 74462588707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EC6D6-5B24-436A-A4EE-E524733FB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2013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2016-06-28T09:23:00Z</dcterms:created>
  <dc:creator>..</dc:creator>
  <cp:lastModifiedBy>Darija Miličević</cp:lastModifiedBy>
  <cp:lastPrinted>2016-06-28T09:21:00Z</cp:lastPrinted>
  <dcterms:modified xmlns:xsi="http://www.w3.org/2001/XMLSchema-instance" xsi:type="dcterms:W3CDTF">2016-06-28T09:24:00Z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