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9799" w14:paraId="8299799" w:rsidRDefault="003A519A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B74" w:rsidP="003909AD" w:rsidR="00342B74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E92CA5">
        <w:t xml:space="preserve">         </w:t>
      </w:r>
      <w:r w:rsidR="00C52411">
        <w:t xml:space="preserve"> </w:t>
      </w:r>
      <w:r w:rsidR="0078252C">
        <w:rPr>
          <w:b/>
          <w:color w:val="000000"/>
        </w:rPr>
        <w:t>Broj: 1/St-37/2011-324</w:t>
      </w:r>
    </w:p>
    <w:p w:rsidRDefault="001D7250" w:rsidP="00761A7A" w:rsidR="001D7250">
      <w:pPr>
        <w:jc w:val="center"/>
      </w:pPr>
    </w:p>
    <w:p w:rsidRDefault="00761A7A" w:rsidP="00761A7A" w:rsidR="00761A7A">
      <w:pPr>
        <w:jc w:val="center"/>
      </w:pPr>
      <w:r w:rsidRPr="008A252D">
        <w:t>Z A K L J U Č A K</w:t>
      </w:r>
    </w:p>
    <w:p w:rsidRDefault="00342B74" w:rsidP="00761A7A" w:rsidR="00342B74" w:rsidRPr="008A252D">
      <w:pPr>
        <w:jc w:val="center"/>
      </w:pPr>
    </w:p>
    <w:p w:rsidRDefault="00C04996" w:rsidR="00C04996"/>
    <w:p w:rsidRDefault="00C04996" w:rsidP="0078252C" w:rsidR="00E20B8A">
      <w:r>
        <w:tab/>
      </w:r>
      <w:r w:rsidR="0078252C">
        <w:t xml:space="preserve">TRGOVAČKI SUD U OSIJEKU STALNA SLUŽBA U SLAVONSKOM BRODU, po stečajnoj sutkinji Vesni Vukelić, u nastavljenom </w:t>
      </w:r>
      <w:r w:rsidR="0078252C">
        <w:rPr>
          <w:color w:val="000000"/>
        </w:rPr>
        <w:t>postupku radi naknadne diobe stečajne mase iza JASINJE d.d. u stečaju Slavonski Brod, Trg pobjede 16/I, OIB 85671530059, nastale iza brisanog subjekta JASINJE d.d. u stečaju Slavonski Brod, Košarevac 1, OIB 12006668158</w:t>
      </w:r>
      <w:r>
        <w:t xml:space="preserve">, </w:t>
      </w:r>
      <w:r w:rsidR="000366CD">
        <w:t xml:space="preserve">povodom </w:t>
      </w:r>
      <w:r>
        <w:t xml:space="preserve">prodaje </w:t>
      </w:r>
      <w:r w:rsidR="00A20A85">
        <w:t>nekretnina</w:t>
      </w:r>
      <w:r w:rsidR="002F2CBE">
        <w:t xml:space="preserve"> </w:t>
      </w:r>
      <w:r w:rsidR="000366CD">
        <w:t>vlasništva stečajne</w:t>
      </w:r>
      <w:r>
        <w:t xml:space="preserve"> </w:t>
      </w:r>
      <w:r w:rsidR="000366CD">
        <w:t>mase</w:t>
      </w:r>
      <w:r>
        <w:t xml:space="preserve"> uz odgovarajuću primjenu propisa o ovrsi, dana </w:t>
      </w:r>
      <w:r w:rsidR="0078252C">
        <w:t>22</w:t>
      </w:r>
      <w:r w:rsidR="00E92CA5">
        <w:t>.svibnja 2018</w:t>
      </w:r>
      <w:r w:rsidR="0068708B">
        <w:t>.</w:t>
      </w:r>
      <w:r>
        <w:t xml:space="preserve">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 w:rsidRPr="008A252D">
      <w:pPr>
        <w:jc w:val="center"/>
      </w:pPr>
      <w:r w:rsidRPr="008A252D">
        <w:t>z a k l j u č i o     j e</w:t>
      </w:r>
    </w:p>
    <w:p w:rsidRDefault="00C04996" w:rsidR="00C04996"/>
    <w:p w:rsidRDefault="00C04996" w:rsidP="00E92CA5" w:rsidR="0068708B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68708B" w:rsidRPr="0068708B">
        <w:rPr>
          <w:b/>
        </w:rPr>
        <w:t xml:space="preserve"> </w:t>
      </w:r>
      <w:r w:rsidR="0068708B" w:rsidRPr="00215519">
        <w:rPr>
          <w:b/>
        </w:rPr>
        <w:t>ZRINI KRAJINI, OIB 47157853230, Slavonski Brod, Sv. Lovre 97a</w:t>
      </w:r>
      <w:r w:rsidR="0068708B">
        <w:t>,</w:t>
      </w:r>
    </w:p>
    <w:p w:rsidRDefault="00E92CA5" w:rsidP="00E92CA5" w:rsidR="00E92CA5">
      <w:pPr>
        <w:jc w:val="both"/>
      </w:pPr>
    </w:p>
    <w:p w:rsidRDefault="00C04996" w:rsidP="00A20A85" w:rsidR="00342B74">
      <w:pPr>
        <w:ind w:firstLine="708"/>
        <w:jc w:val="center"/>
      </w:pPr>
      <w:r>
        <w:t>p r e d a j e   s e</w:t>
      </w:r>
    </w:p>
    <w:p w:rsidRDefault="00342B74" w:rsidP="00342B74" w:rsidR="00342B74">
      <w:pPr>
        <w:jc w:val="center"/>
      </w:pPr>
    </w:p>
    <w:p w:rsidRDefault="003A519A" w:rsidP="00E92CA5" w:rsidR="00E92CA5">
      <w:pPr>
        <w:ind w:left="360"/>
      </w:pPr>
      <w:r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01711">
        <w:t>stečajne mase</w:t>
      </w:r>
      <w:r w:rsidR="00C367F8">
        <w:t xml:space="preserve"> </w:t>
      </w:r>
      <w:r w:rsidR="00E92CA5">
        <w:rPr>
          <w:color w:val="000000"/>
        </w:rPr>
        <w:t xml:space="preserve">iza </w:t>
      </w:r>
      <w:r w:rsidR="0068708B">
        <w:rPr>
          <w:color w:val="000000"/>
        </w:rPr>
        <w:t xml:space="preserve">JASINJE d.d. u stečaju Slavonski Brod, Trg pobjede 16/I, OIB 85671530059, nastale iza brisanog subjekta JASINJE d.d. u stečaju Slavonski Brod, Košarevac 1, OIB 12006668158, </w:t>
      </w:r>
      <w:r w:rsidR="0068708B">
        <w:t>i to:</w:t>
      </w:r>
    </w:p>
    <w:p w:rsidRDefault="0068708B" w:rsidP="00E92CA5" w:rsidR="0068708B">
      <w:pPr>
        <w:ind w:left="360"/>
      </w:pPr>
    </w:p>
    <w:p w:rsidRDefault="0068708B" w:rsidP="0068708B" w:rsidR="0068708B">
      <w:pPr>
        <w:ind w:left="360"/>
      </w:pPr>
      <w:r>
        <w:t>nekretnina označena sa kč.br. 6410/1, oranica Bjeliš, ukupne površine 20448 m2,</w:t>
      </w:r>
    </w:p>
    <w:p w:rsidRDefault="0068708B" w:rsidP="0068708B" w:rsidR="0068708B">
      <w:pPr>
        <w:ind w:left="360"/>
      </w:pPr>
      <w:r>
        <w:t xml:space="preserve"> nekretnina označena sa kč.br. 6419/2, oranica Bjeliš, ukupne površine 8640 m2,</w:t>
      </w:r>
    </w:p>
    <w:p w:rsidRDefault="0068708B" w:rsidP="0068708B" w:rsidR="0068708B">
      <w:pPr>
        <w:ind w:left="360"/>
      </w:pPr>
      <w:r>
        <w:t>obje upisane u zk.ul. 12618 k.o. Slavonski Brod.</w:t>
      </w:r>
    </w:p>
    <w:p w:rsidRDefault="0068708B" w:rsidP="00E92CA5" w:rsidR="0068708B">
      <w:pPr>
        <w:ind w:left="360"/>
      </w:pPr>
    </w:p>
    <w:p w:rsidRDefault="003A519A" w:rsidP="00613361" w:rsidR="003A519A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68708B">
        <w:t>nekretninama i</w:t>
      </w:r>
      <w:r w:rsidR="00156DF1">
        <w:t xml:space="preserve">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E92CA5" w:rsidR="00176A08">
      <w:pPr>
        <w:jc w:val="both"/>
        <w:rPr>
          <w:b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68708B">
        <w:rPr>
          <w:b/>
        </w:rPr>
        <w:t>ZRINO KRAJINA</w:t>
      </w:r>
      <w:r w:rsidR="0068708B" w:rsidRPr="00215519">
        <w:rPr>
          <w:b/>
        </w:rPr>
        <w:t>, OIB 47157853230, Slavonski Brod, Sv. Lovre 97a</w:t>
      </w:r>
      <w:r w:rsidR="00E92CA5">
        <w:rPr>
          <w:b/>
        </w:rPr>
        <w:t>.</w:t>
      </w:r>
    </w:p>
    <w:p w:rsidRDefault="0068708B" w:rsidP="00E92CA5" w:rsidR="0068708B">
      <w:pPr>
        <w:jc w:val="both"/>
      </w:pP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E92CA5">
        <w:t>1/</w:t>
      </w:r>
      <w:r w:rsidR="004F4B5D">
        <w:t>St-</w:t>
      </w:r>
      <w:r w:rsidR="0068708B">
        <w:t>37/2011-314</w:t>
      </w:r>
      <w:r w:rsidR="00392E79">
        <w:t xml:space="preserve"> od </w:t>
      </w:r>
      <w:r w:rsidR="0068708B">
        <w:t>26</w:t>
      </w:r>
      <w:r w:rsidR="00E92CA5">
        <w:t>.travnja 2018</w:t>
      </w:r>
      <w:r w:rsidR="00211234">
        <w:t>.</w:t>
      </w:r>
      <w:r w:rsidR="00203C5D">
        <w:t>,</w:t>
      </w:r>
      <w:r w:rsidR="00BC1644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68708B" w:rsidRPr="0068708B">
        <w:t>ZRINI KRAJINI, OIB 47157853230, Slavonski Brod, Sv. Lovre 97a</w:t>
      </w:r>
      <w:r w:rsidR="00E54E27">
        <w:t>,</w:t>
      </w:r>
      <w:r w:rsidR="0068708B">
        <w:t xml:space="preserve"> </w:t>
      </w:r>
      <w:r w:rsidR="00B43FC5">
        <w:t>dosuđen</w:t>
      </w:r>
      <w:r w:rsidR="0068708B">
        <w:t>e</w:t>
      </w:r>
      <w:r w:rsidR="00B43FC5">
        <w:t xml:space="preserve"> </w:t>
      </w:r>
      <w:r w:rsidR="0068708B">
        <w:t>su nekretnine</w:t>
      </w:r>
      <w:r w:rsidR="00EC4FBF">
        <w:t xml:space="preserve"> </w:t>
      </w:r>
      <w:r w:rsidR="00B43FC5">
        <w:t>vlasništva</w:t>
      </w:r>
      <w:r w:rsidR="00A26FA8">
        <w:t xml:space="preserve"> </w:t>
      </w:r>
      <w:r w:rsidR="003A519A">
        <w:t xml:space="preserve">stečajne mase </w:t>
      </w:r>
      <w:r w:rsidR="00E92CA5">
        <w:rPr>
          <w:color w:val="000000"/>
        </w:rPr>
        <w:t xml:space="preserve">iza </w:t>
      </w:r>
      <w:r w:rsidR="0068708B">
        <w:rPr>
          <w:color w:val="000000"/>
        </w:rPr>
        <w:t>JASINJE d.d. u stečaju Slavonski Brod, Trg pobjede 16/I, OIB 85671530059, nastale iza brisanog subjekta JASINJE d.d. u stečaju Slavonski Brod, Košarevac 1, OIB 12006668158</w:t>
      </w:r>
      <w:r w:rsidR="00E92CA5">
        <w:rPr>
          <w:color w:val="000000"/>
        </w:rPr>
        <w:t>,</w:t>
      </w:r>
      <w:r w:rsidR="00A26FA8">
        <w:t xml:space="preserve"> navede</w:t>
      </w:r>
      <w:r w:rsidR="003A519A">
        <w:t>n</w:t>
      </w:r>
      <w:r w:rsidR="0068708B">
        <w:t>e</w:t>
      </w:r>
      <w:r w:rsidR="00A26FA8">
        <w:t xml:space="preserve"> u toč. I </w:t>
      </w:r>
      <w:r w:rsidR="001A51B3">
        <w:t>zaključka.</w:t>
      </w:r>
    </w:p>
    <w:p w:rsidRDefault="00E92CA5" w:rsidP="00DD1FFE" w:rsidR="00E92CA5">
      <w:pPr>
        <w:ind w:firstLine="708"/>
        <w:jc w:val="both"/>
      </w:pPr>
    </w:p>
    <w:p w:rsidRDefault="00E92CA5" w:rsidP="00E92CA5" w:rsidR="00E92CA5">
      <w:pPr>
        <w:ind w:firstLine="708"/>
        <w:jc w:val="right"/>
        <w:rPr>
          <w:b/>
        </w:rPr>
      </w:pPr>
    </w:p>
    <w:p w:rsidRDefault="00E92CA5" w:rsidP="00E92CA5" w:rsidR="00E92CA5">
      <w:pPr>
        <w:ind w:firstLine="708"/>
        <w:jc w:val="right"/>
        <w:rPr>
          <w:b/>
        </w:rPr>
      </w:pPr>
    </w:p>
    <w:p w:rsidRDefault="0068708B" w:rsidP="00E92CA5" w:rsidR="00E92CA5">
      <w:pPr>
        <w:ind w:firstLine="708"/>
        <w:jc w:val="right"/>
      </w:pPr>
      <w:r>
        <w:rPr>
          <w:b/>
        </w:rPr>
        <w:t>Broj: 1/St-37</w:t>
      </w:r>
      <w:r w:rsidR="00E92CA5" w:rsidRPr="00E92CA5">
        <w:rPr>
          <w:b/>
        </w:rPr>
        <w:t>/2011-</w:t>
      </w:r>
      <w:r>
        <w:rPr>
          <w:b/>
        </w:rPr>
        <w:t>324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>
        <w:t>roku izvršio u</w:t>
      </w:r>
      <w:r w:rsidR="00A20A85">
        <w:t>platu kupovnina</w:t>
      </w:r>
      <w:r w:rsidR="00A26FA8">
        <w:t xml:space="preserve"> </w:t>
      </w:r>
      <w:r w:rsidR="00392E79">
        <w:t xml:space="preserve">u </w:t>
      </w:r>
      <w:r w:rsidR="00A20A85">
        <w:t xml:space="preserve">ukupnom </w:t>
      </w:r>
      <w:r w:rsidR="00CB06B0">
        <w:t xml:space="preserve">iznosu od </w:t>
      </w:r>
      <w:r w:rsidR="00A20A85">
        <w:t>52.700</w:t>
      </w:r>
      <w:r w:rsidR="00E92CA5">
        <w:t>,00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342B74">
        <w:t>i zakonski uvjeti da se naveden</w:t>
      </w:r>
      <w:r w:rsidR="00A20A85">
        <w:t>e  nekretnine</w:t>
      </w:r>
      <w:r w:rsidR="00BC1644">
        <w:t xml:space="preserve">  prenes</w:t>
      </w:r>
      <w:r w:rsidR="00A20A85">
        <w:t>u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E92CA5">
        <w:t xml:space="preserve"> </w:t>
      </w:r>
      <w:r w:rsidR="00BC1644">
        <w:t xml:space="preserve">ovog </w:t>
      </w:r>
      <w:r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C95BEA">
        <w:t>uz primjenu čl. 108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C95BEA">
        <w:t>112/12, 25/13, 93/14, 55/16, 73/17</w:t>
      </w:r>
      <w:r w:rsidR="00FE6622">
        <w:t>)</w:t>
      </w:r>
      <w:r w:rsidR="00C52411">
        <w:t>.</w:t>
      </w:r>
    </w:p>
    <w:p w:rsidRDefault="00E92CA5" w:rsidP="00DD1FFE" w:rsidR="00E92CA5">
      <w:pPr>
        <w:ind w:firstLine="708"/>
        <w:jc w:val="both"/>
      </w:pPr>
    </w:p>
    <w:p w:rsidRDefault="00E92CA5" w:rsidP="00DD1FFE" w:rsidR="00E92CA5">
      <w:pPr>
        <w:ind w:firstLine="708"/>
        <w:jc w:val="both"/>
      </w:pPr>
    </w:p>
    <w:p w:rsidRDefault="00E92CA5" w:rsidP="00342B74" w:rsidR="00613361">
      <w:pPr>
        <w:jc w:val="center"/>
      </w:pPr>
      <w:r>
        <w:t xml:space="preserve">U Slavonskom Brodu, </w:t>
      </w:r>
      <w:r w:rsidR="0068708B">
        <w:t>22.svibnja 2018.</w:t>
      </w:r>
    </w:p>
    <w:p w:rsidRDefault="00342B74" w:rsidP="00342B74" w:rsidR="00342B74">
      <w:pPr>
        <w:jc w:val="center"/>
      </w:pPr>
    </w:p>
    <w:p w:rsidRDefault="00342B74" w:rsidP="00342B74" w:rsidR="00342B74">
      <w:pPr>
        <w:jc w:val="center"/>
      </w:pPr>
    </w:p>
    <w:p w:rsidRDefault="00342B74" w:rsidP="00342B74" w:rsidR="00BC54CE">
      <w:pPr>
        <w:ind w:firstLine="708" w:left="5664"/>
      </w:pPr>
      <w:r>
        <w:t>STEČAJNA SUTKINJA</w:t>
      </w:r>
      <w:r w:rsidR="00613361"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 w:rsidR="00E92CA5">
        <w:t xml:space="preserve">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0F1FF7" w:rsidR="000F1FF7" w:rsidRPr="00156DF1">
      <w:pPr>
        <w:rPr>
          <w:sz w:val="20"/>
          <w:szCs w:val="20"/>
        </w:rPr>
      </w:pPr>
    </w:p>
    <w:p w:rsidRDefault="006C7CBD" w:rsidP="006C7CBD" w:rsidR="006C7CBD">
      <w:r>
        <w:t>Dostaviti putem mrežne stranice e-oglasne ploče:</w:t>
      </w:r>
    </w:p>
    <w:p w:rsidRDefault="006C7CBD" w:rsidP="006C7CBD" w:rsidR="006C7CBD">
      <w:r>
        <w:t>1.  steč.upravitelju</w:t>
      </w:r>
    </w:p>
    <w:p w:rsidRDefault="006C7CBD" w:rsidP="006C7CBD" w:rsidR="006C7CBD">
      <w:pPr>
        <w:jc w:val="both"/>
      </w:pPr>
      <w:r>
        <w:t xml:space="preserve">2. kupcu </w:t>
      </w:r>
      <w:r w:rsidR="0068708B">
        <w:t>Zrini Krajini, Slav.Brod, Sv. Lovre 97a</w:t>
      </w:r>
    </w:p>
    <w:p w:rsidRDefault="006C7CBD" w:rsidP="006C7CBD" w:rsidR="006C7CBD" w:rsidRPr="00CB06B0">
      <w:pPr>
        <w:jc w:val="both"/>
      </w:pPr>
    </w:p>
    <w:p w:rsidRDefault="006C7CBD" w:rsidP="006C7CBD" w:rsidR="006C7CBD">
      <w:pPr>
        <w:ind w:left="900"/>
      </w:pPr>
      <w:r>
        <w:t>zk.odjel Općinskog suda u Slavonskom Brodu, uz pravomoćno rješenje o dosudi</w:t>
      </w:r>
    </w:p>
    <w:p w:rsidRDefault="00C52411" w:rsidR="00C52411"/>
    <w:p w:rsidRDefault="00CB0E56" w:rsidP="00CB0E56" w:rsidR="00CB0E56">
      <w:pPr>
        <w:ind w:left="900"/>
      </w:pPr>
    </w:p>
    <w:sectPr w:rsidSect="0068708B" w:rsidR="00CB0E5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366CD"/>
    <w:rsid w:val="00052ED8"/>
    <w:rsid w:val="000653E5"/>
    <w:rsid w:val="000778E2"/>
    <w:rsid w:val="00083EA3"/>
    <w:rsid w:val="000D45EC"/>
    <w:rsid w:val="000E526F"/>
    <w:rsid w:val="000F1FF7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92B4A"/>
    <w:rsid w:val="00193868"/>
    <w:rsid w:val="001A51B3"/>
    <w:rsid w:val="001D7250"/>
    <w:rsid w:val="00203C5D"/>
    <w:rsid w:val="00211234"/>
    <w:rsid w:val="00221A05"/>
    <w:rsid w:val="00231998"/>
    <w:rsid w:val="0028617D"/>
    <w:rsid w:val="002F2CBE"/>
    <w:rsid w:val="002F6DC2"/>
    <w:rsid w:val="00301440"/>
    <w:rsid w:val="00342B74"/>
    <w:rsid w:val="00344642"/>
    <w:rsid w:val="00385289"/>
    <w:rsid w:val="003909AD"/>
    <w:rsid w:val="00392E79"/>
    <w:rsid w:val="0039651D"/>
    <w:rsid w:val="003A519A"/>
    <w:rsid w:val="003B0F71"/>
    <w:rsid w:val="003C6264"/>
    <w:rsid w:val="0040259E"/>
    <w:rsid w:val="00407DBB"/>
    <w:rsid w:val="00447FB6"/>
    <w:rsid w:val="00474D51"/>
    <w:rsid w:val="00492A6B"/>
    <w:rsid w:val="004C3BFD"/>
    <w:rsid w:val="004D1154"/>
    <w:rsid w:val="004F4B5D"/>
    <w:rsid w:val="00505A6A"/>
    <w:rsid w:val="00516058"/>
    <w:rsid w:val="005266BF"/>
    <w:rsid w:val="00531D99"/>
    <w:rsid w:val="00575380"/>
    <w:rsid w:val="005A6A61"/>
    <w:rsid w:val="005C6D7E"/>
    <w:rsid w:val="005F6571"/>
    <w:rsid w:val="00613361"/>
    <w:rsid w:val="00635C53"/>
    <w:rsid w:val="0063791F"/>
    <w:rsid w:val="00653B44"/>
    <w:rsid w:val="00653EA4"/>
    <w:rsid w:val="00654BDA"/>
    <w:rsid w:val="0068708B"/>
    <w:rsid w:val="006A6A18"/>
    <w:rsid w:val="006C7CBD"/>
    <w:rsid w:val="006E1270"/>
    <w:rsid w:val="0070566B"/>
    <w:rsid w:val="007433C9"/>
    <w:rsid w:val="00761A7A"/>
    <w:rsid w:val="00763019"/>
    <w:rsid w:val="007740E9"/>
    <w:rsid w:val="0078252C"/>
    <w:rsid w:val="007864CC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D453B"/>
    <w:rsid w:val="009E6061"/>
    <w:rsid w:val="00A162F9"/>
    <w:rsid w:val="00A20A85"/>
    <w:rsid w:val="00A26FA8"/>
    <w:rsid w:val="00A43222"/>
    <w:rsid w:val="00A47302"/>
    <w:rsid w:val="00A5312A"/>
    <w:rsid w:val="00A63785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B7A57"/>
    <w:rsid w:val="00BC1644"/>
    <w:rsid w:val="00BC54CE"/>
    <w:rsid w:val="00BE47CC"/>
    <w:rsid w:val="00BF260D"/>
    <w:rsid w:val="00C01711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95BEA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DD3C15"/>
    <w:rsid w:val="00DD6425"/>
    <w:rsid w:val="00E06842"/>
    <w:rsid w:val="00E15699"/>
    <w:rsid w:val="00E20B8A"/>
    <w:rsid w:val="00E339AF"/>
    <w:rsid w:val="00E54E27"/>
    <w:rsid w:val="00E7305A"/>
    <w:rsid w:val="00E7654E"/>
    <w:rsid w:val="00E92CA5"/>
    <w:rsid w:val="00EB4BE7"/>
    <w:rsid w:val="00EC4FBF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9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79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</izvorni_sadrzaj>
    <derivirana_varijabla naziv="DomainObject.Predmet.PrimjedbaSuca_1">29. DIO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420</properties:Words>
  <properties:Characters>2267</properties:Characters>
  <properties:Lines>78</properties:Lines>
  <properties:Paragraphs>29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2018-05-22T07:38:00Z</dcterms:created>
  <dc:creator>Korisnik</dc:creator>
  <cp:lastModifiedBy>wsadmin</cp:lastModifiedBy>
  <cp:lastPrinted>2018-05-11T07:22:00Z</cp:lastPrinted>
  <dcterms:modified xmlns:xsi="http://www.w3.org/2001/XMLSchema-instance" xsi:type="dcterms:W3CDTF">2018-05-22T09:22:00Z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(ZAKLJUČAK-PRIJENOS U VLAS.JASINJE.docx)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