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065a" w14:paraId="493065a" w:rsidRDefault="00FB2A91" w:rsidP="00FB2A91" w:rsidR="00FB2A91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B2A91" w:rsidP="00FB2A91" w:rsidR="00FB2A9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B2A91" w:rsidP="00FB2A91" w:rsidR="00FB2A91">
      <w:r w:rsidRPr="0047448E">
        <w:t xml:space="preserve"> TRGOVAČKI SUD U </w:t>
      </w:r>
      <w:r>
        <w:t>PAZINU</w:t>
      </w:r>
    </w:p>
    <w:p w:rsidRDefault="00FB2A91" w:rsidP="00FB2A91" w:rsidR="00FB2A9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St-534/15-12</w:t>
      </w:r>
    </w:p>
    <w:p w:rsidRDefault="00FB2A91" w:rsidP="00FB2A91" w:rsidR="00FB2A91" w:rsidRPr="00DA15C9">
      <w:pPr>
        <w:jc w:val="right"/>
      </w:pPr>
    </w:p>
    <w:p w:rsidRDefault="00FB2A91" w:rsidP="00FB2A91" w:rsidR="00FB2A91" w:rsidRPr="00DA15C9">
      <w:pPr>
        <w:jc w:val="both"/>
      </w:pPr>
      <w:r w:rsidRPr="00DA15C9">
        <w:tab/>
      </w:r>
    </w:p>
    <w:p w:rsidRDefault="00FB2A91" w:rsidP="00FB2A91" w:rsidR="00FB2A91">
      <w:pPr>
        <w:jc w:val="center"/>
      </w:pPr>
      <w:r>
        <w:t>R E P U B L I K A  H R V A T S K A</w:t>
      </w:r>
    </w:p>
    <w:p w:rsidRDefault="00FB2A91" w:rsidP="00FB2A91" w:rsidR="00FB2A91"/>
    <w:p w:rsidRDefault="00FB2A91" w:rsidP="00FB2A91" w:rsidR="00FB2A91">
      <w:pPr>
        <w:jc w:val="center"/>
      </w:pPr>
      <w:r>
        <w:t>R J E Š E NJ E</w:t>
      </w:r>
    </w:p>
    <w:p w:rsidRDefault="00FB2A91" w:rsidP="00FB2A91" w:rsidR="00FB2A91" w:rsidRPr="00DA15C9"/>
    <w:p w:rsidRDefault="00FB2A91" w:rsidP="00FB2A91" w:rsidR="00FB2A91">
      <w:pPr>
        <w:jc w:val="both"/>
      </w:pPr>
      <w:r w:rsidRPr="00E336FF">
        <w:tab/>
        <w:t xml:space="preserve">Trgovački sud u Pazinu, po stečajnom sucu Adrijani Labinjan Skok, </w:t>
      </w:r>
      <w:r>
        <w:t>po</w:t>
      </w:r>
      <w:r w:rsidRPr="00DA15C9">
        <w:t xml:space="preserve"> prijedlogu</w:t>
      </w:r>
      <w:r w:rsidRPr="00F15138">
        <w:t xml:space="preserve"> </w:t>
      </w:r>
      <w:r>
        <w:t>FINA-e, OIB: 85821130368, RC Rijeka, Podružnica Pula, Giardini 5</w:t>
      </w:r>
      <w:r w:rsidRPr="00B37E10">
        <w:t xml:space="preserve">, </w:t>
      </w:r>
      <w:r>
        <w:t xml:space="preserve">za otvaranje stečajnog </w:t>
      </w:r>
      <w:r w:rsidRPr="00683003">
        <w:t xml:space="preserve">postupka nad dužnikom </w:t>
      </w:r>
      <w:r w:rsidR="00683003" w:rsidRPr="00683003">
        <w:t>TEHNO TAFT d.o.o., Pula, Santoriova 15, OIB: 49088323178</w:t>
      </w:r>
      <w:r w:rsidRPr="00683003">
        <w:t>,  dana</w:t>
      </w:r>
      <w:r w:rsidRPr="00B37E10">
        <w:t xml:space="preserve"> </w:t>
      </w:r>
      <w:r>
        <w:t>19. siječnja 2016</w:t>
      </w:r>
      <w:r w:rsidRPr="00B37E10">
        <w:t xml:space="preserve">. </w:t>
      </w:r>
    </w:p>
    <w:p w:rsidRDefault="00FB2A91" w:rsidP="00FB2A91" w:rsidR="00FB2A91">
      <w:pPr>
        <w:jc w:val="both"/>
      </w:pPr>
    </w:p>
    <w:p w:rsidRDefault="00FB2A91" w:rsidP="00FB2A91" w:rsidR="00FB2A91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FB2A91" w:rsidP="00FB2A91" w:rsidR="00FB2A91" w:rsidRPr="00DA15C9">
      <w:pPr>
        <w:ind w:firstLine="708"/>
      </w:pPr>
    </w:p>
    <w:p w:rsidRDefault="00FB2A91" w:rsidP="00FB2A91" w:rsidR="00FB2A91" w:rsidRPr="00683003">
      <w:pPr>
        <w:jc w:val="both"/>
      </w:pPr>
      <w:r w:rsidRPr="00683003">
        <w:tab/>
        <w:t xml:space="preserve">Obustavlja se postupak po prijedlogu FINA-e, OIB: 85821130368, RC Rijeka, Podružnica Pula, Giardini 5, za otvaranje stečajnog postupka nad dužnikom </w:t>
      </w:r>
      <w:r w:rsidR="00683003" w:rsidRPr="00683003">
        <w:t>TEHNO TAFT d.o.o., Pula, Santoriova 15, OIB: 49088323178</w:t>
      </w:r>
      <w:r w:rsidRPr="00683003">
        <w:t xml:space="preserve">, koji je zaprimljen </w:t>
      </w:r>
      <w:r w:rsidR="00831D96">
        <w:t>10. studenog</w:t>
      </w:r>
      <w:r w:rsidRPr="00683003">
        <w:t xml:space="preserve"> 2015. g.</w:t>
      </w:r>
    </w:p>
    <w:p w:rsidRDefault="00FB2A91" w:rsidP="00FB2A91" w:rsidR="00FB2A91" w:rsidRPr="00DA15C9">
      <w:pPr>
        <w:jc w:val="both"/>
      </w:pPr>
    </w:p>
    <w:p w:rsidRDefault="00FB2A91" w:rsidP="00FB2A91" w:rsidR="00FB2A91" w:rsidRPr="00DA15C9">
      <w:pPr>
        <w:jc w:val="center"/>
      </w:pPr>
      <w:r w:rsidRPr="00DA15C9">
        <w:t>Obrazloženje</w:t>
      </w:r>
    </w:p>
    <w:p w:rsidRDefault="00FB2A91" w:rsidP="00FB2A91" w:rsidR="00FB2A91"/>
    <w:p w:rsidRDefault="00FB2A91" w:rsidP="00FB2A91" w:rsidR="00FB2A91" w:rsidRPr="00DA15C9">
      <w:pPr>
        <w:jc w:val="both"/>
      </w:pPr>
      <w:r>
        <w:tab/>
      </w:r>
      <w:r w:rsidR="00831D96">
        <w:t>Iz Potvrde</w:t>
      </w:r>
      <w:r>
        <w:t xml:space="preserve"> FINA-e od </w:t>
      </w:r>
      <w:r w:rsidR="00831D96">
        <w:t>29</w:t>
      </w:r>
      <w:r>
        <w:t xml:space="preserve">. prosinca 2015. g. proizlazi da računi društva nisu u blokadi i da nema nepodmirenih obveza, </w:t>
      </w:r>
      <w:r w:rsidR="00831D96">
        <w:t xml:space="preserve">pa </w:t>
      </w:r>
      <w:r>
        <w:t xml:space="preserve">proizlazi da je dužnik prije završetka prethodnog postupka postao sposoban za plaćanje, </w:t>
      </w:r>
      <w:r w:rsidR="00831D96">
        <w:t>te</w:t>
      </w:r>
      <w:r>
        <w:t xml:space="preserve"> je po odredbi čl. 128. st. 9. Stečajnog zakona (NN 71/15) valjalo obustaviti postupak</w:t>
      </w:r>
      <w:r w:rsidR="00831D96">
        <w:t>.</w:t>
      </w:r>
    </w:p>
    <w:p w:rsidRDefault="00FB2A91" w:rsidP="00FB2A91" w:rsidR="00FB2A91">
      <w:pPr>
        <w:jc w:val="both"/>
      </w:pPr>
      <w:r w:rsidRPr="00717C43">
        <w:tab/>
      </w:r>
    </w:p>
    <w:p w:rsidRDefault="00FB2A91" w:rsidP="00FB2A91" w:rsidR="00FB2A91" w:rsidRPr="00DA15C9">
      <w:pPr>
        <w:jc w:val="both"/>
      </w:pPr>
    </w:p>
    <w:p w:rsidRDefault="00FB2A91" w:rsidP="00FB2A91" w:rsidR="00FB2A91" w:rsidRPr="00DA15C9">
      <w:pPr>
        <w:jc w:val="center"/>
      </w:pPr>
      <w:r w:rsidRPr="00DA15C9">
        <w:t xml:space="preserve">U Pazinu, </w:t>
      </w:r>
      <w:r>
        <w:t>19. siječnja 2016.</w:t>
      </w:r>
    </w:p>
    <w:p w:rsidRDefault="00FB2A91" w:rsidP="00FB2A91" w:rsidR="00FB2A91" w:rsidRPr="00DA15C9">
      <w:pPr>
        <w:jc w:val="center"/>
      </w:pPr>
      <w:r w:rsidRPr="00DA15C9">
        <w:t xml:space="preserve">  </w:t>
      </w:r>
    </w:p>
    <w:p w:rsidRDefault="00FB2A91" w:rsidP="00FB2A91" w:rsidR="00FB2A91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FB2A91" w:rsidP="00FB2A91" w:rsidR="00FB2A91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Pr="00DA15C9">
        <w:t>Adrijana Labinjan Skok, v.r.</w:t>
      </w:r>
    </w:p>
    <w:p w:rsidRDefault="00FB2A91" w:rsidP="00FB2A91" w:rsidR="00FB2A91">
      <w:pPr>
        <w:jc w:val="both"/>
      </w:pPr>
    </w:p>
    <w:p w:rsidRDefault="00FB2A91" w:rsidP="00FB2A91" w:rsidR="00FB2A91">
      <w:pPr>
        <w:jc w:val="both"/>
      </w:pPr>
    </w:p>
    <w:p w:rsidRDefault="00FB2A91" w:rsidP="00FB2A91" w:rsidR="00FB2A91" w:rsidRPr="00DA15C9">
      <w:pPr>
        <w:jc w:val="both"/>
      </w:pPr>
    </w:p>
    <w:p w:rsidRDefault="00FB2A91" w:rsidP="00FB2A91" w:rsidR="00FB2A91">
      <w:r>
        <w:t>UPUTA O PRAVNOM LIJEKU:</w:t>
      </w:r>
    </w:p>
    <w:p w:rsidRDefault="00FB2A91" w:rsidP="00FB2A91" w:rsidR="00FB2A9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FB2A91" w:rsidP="00FB2A91" w:rsidR="00FB2A91">
      <w:pPr>
        <w:jc w:val="both"/>
      </w:pPr>
    </w:p>
    <w:p w:rsidRDefault="00FB2A91" w:rsidP="00FB2A91" w:rsidR="00FB2A91">
      <w:pPr>
        <w:jc w:val="both"/>
      </w:pPr>
      <w:r w:rsidRPr="004E6F95">
        <w:t>DNA:</w:t>
      </w:r>
    </w:p>
    <w:p w:rsidRDefault="00FB2A91" w:rsidP="00FB2A91" w:rsidR="00FB2A91">
      <w:pPr>
        <w:jc w:val="both"/>
      </w:pPr>
      <w:r>
        <w:t>- FINA, Podružnica Pula, Pula, Giardini 5</w:t>
      </w:r>
      <w:r w:rsidRPr="004E6F95">
        <w:t xml:space="preserve"> </w:t>
      </w:r>
    </w:p>
    <w:p w:rsidRDefault="00FB2A91" w:rsidP="00FB2A91" w:rsidR="00831D96">
      <w:r>
        <w:t>- dužnik</w:t>
      </w:r>
    </w:p>
    <w:p w:rsidRDefault="00831D96" w:rsidP="00FB2A91" w:rsidR="00FB2A91">
      <w:r>
        <w:t>- Odvjetničko društvo Vukić i dr., Rijeka, Nikole Tesle 9/V-VI</w:t>
      </w:r>
      <w:r w:rsidR="00FB2A91">
        <w:t xml:space="preserve"> </w:t>
      </w:r>
    </w:p>
    <w:p w:rsidRDefault="00FB2A91" w:rsidR="00500701">
      <w:r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760" w:rsidR="00000000">
      <w:r>
        <w:separator/>
      </w:r>
    </w:p>
  </w:endnote>
  <w:endnote w:id="0" w:type="continuationSeparator">
    <w:p w:rsidRDefault="00A9576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760" w:rsidR="00000000">
      <w:r>
        <w:separator/>
      </w:r>
    </w:p>
  </w:footnote>
  <w:footnote w:id="0" w:type="continuationSeparator">
    <w:p w:rsidRDefault="00A9576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31D9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A9576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A91"/>
    <w:rsid w:val="00554328"/>
    <w:rsid w:val="00683003"/>
    <w:rsid w:val="00831D96"/>
    <w:rsid w:val="00985388"/>
    <w:rsid w:val="00A95760"/>
    <w:rsid w:val="00FB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A9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2A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2A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2A9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76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76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76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76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A9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2A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2A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2A9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76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76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76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76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7958.25</izvorni_sadrzaj>
    <derivirana_varijabla naziv="DomainObject.Predmet.TrenutnaVrijednost_1">7958.25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Ulica grada Vukovara 70,Zagreb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1256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2016-01-19T12:32:00Z</dcterms:created>
  <dc:creator>Jasmina Matika</dc:creator>
  <cp:lastModifiedBy>Jasmina Matika</cp:lastModifiedBy>
  <dcterms:modified xmlns:xsi="http://www.w3.org/2001/XMLSchema-instance" xsi:type="dcterms:W3CDTF">2016-01-19T12:40:00Z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