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37d5" w14:paraId="4b737d5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281B41" w:rsidP="00584F88" w:rsidR="00281B41" w:rsidRPr="00DA15C9">
      <w:pPr>
        <w:jc w:val="both"/>
      </w:pPr>
    </w:p>
    <w:p w:rsidRDefault="00584F88" w:rsidP="004B6EA4" w:rsidR="00584F88">
      <w:pPr>
        <w:jc w:val="center"/>
      </w:pPr>
      <w:r>
        <w:t>R E P U B L I K A  H R V A T S K A</w:t>
      </w:r>
    </w:p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FD2A0E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r w:rsidR="00EA0F0A">
        <w:t xml:space="preserve">RAŠKA DRAGA d.o.o. Labin, Ulica Sveta Katarina br. 2, </w:t>
      </w:r>
      <w:proofErr w:type="spellStart"/>
      <w:r w:rsidR="00EA0F0A">
        <w:t>OIB</w:t>
      </w:r>
      <w:proofErr w:type="spellEnd"/>
      <w:r w:rsidR="00EA0F0A">
        <w:t xml:space="preserve">: </w:t>
      </w:r>
      <w:proofErr w:type="spellStart"/>
      <w:r w:rsidR="00EA0F0A">
        <w:t>88236581009</w:t>
      </w:r>
      <w:proofErr w:type="spellEnd"/>
      <w:r w:rsidR="004B6EA4">
        <w:t>,</w:t>
      </w:r>
      <w:r w:rsidR="005D2E08">
        <w:t xml:space="preserve"> </w:t>
      </w:r>
      <w:r w:rsidRPr="00B32C54">
        <w:t>dana</w:t>
      </w:r>
      <w:r w:rsidR="00D51920">
        <w:t xml:space="preserve"> </w:t>
      </w:r>
      <w:proofErr w:type="spellStart"/>
      <w:r w:rsidR="00EA0F0A">
        <w:t>23</w:t>
      </w:r>
      <w:proofErr w:type="spellEnd"/>
      <w:r w:rsidR="00F4588A">
        <w:t xml:space="preserve">. </w:t>
      </w:r>
      <w:r w:rsidR="004B6EA4">
        <w:t>svibnj</w:t>
      </w:r>
      <w:r w:rsidR="00281B41">
        <w:t>a</w:t>
      </w:r>
      <w:r w:rsidR="00FD2A0E">
        <w:t xml:space="preserve"> </w:t>
      </w:r>
      <w:proofErr w:type="spellStart"/>
      <w:r w:rsidRPr="00B32C54">
        <w:t>201</w:t>
      </w:r>
      <w:r w:rsidR="00FD2A0E">
        <w:t>7</w:t>
      </w:r>
      <w:proofErr w:type="spellEnd"/>
      <w:r w:rsidRPr="00B32C54">
        <w:t xml:space="preserve">. </w:t>
      </w:r>
    </w:p>
    <w:p w:rsidRDefault="004B6EA4" w:rsidP="00584F88" w:rsidR="004B6EA4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r w:rsidR="00EA0F0A">
        <w:t xml:space="preserve">RAŠKA DRAGA d.o.o. Labin, Ulica Sveta Katarina br. 2, </w:t>
      </w:r>
      <w:proofErr w:type="spellStart"/>
      <w:r w:rsidR="00EA0F0A">
        <w:t>OIB</w:t>
      </w:r>
      <w:proofErr w:type="spellEnd"/>
      <w:r w:rsidR="00EA0F0A">
        <w:t xml:space="preserve">: </w:t>
      </w:r>
      <w:proofErr w:type="spellStart"/>
      <w:r w:rsidR="00EA0F0A">
        <w:t>88236581009</w:t>
      </w:r>
      <w:proofErr w:type="spellEnd"/>
      <w:r>
        <w:t xml:space="preserve">, koji je zaprimljen </w:t>
      </w:r>
      <w:proofErr w:type="spellStart"/>
      <w:r w:rsidR="00EA0F0A">
        <w:t>11</w:t>
      </w:r>
      <w:proofErr w:type="spellEnd"/>
      <w:r w:rsidR="004B6EA4">
        <w:t xml:space="preserve">. </w:t>
      </w:r>
      <w:r w:rsidR="00EA0F0A">
        <w:t>travnja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proofErr w:type="spellStart"/>
      <w:r w:rsidR="00F3427B" w:rsidRPr="00FD2A0E">
        <w:t>110</w:t>
      </w:r>
      <w:proofErr w:type="spellEnd"/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r w:rsidR="00EA0F0A">
        <w:t xml:space="preserve">RAŠKA DRAGA d.o.o. Labin, Ulica Sveta Katarina br. 2, </w:t>
      </w:r>
      <w:proofErr w:type="spellStart"/>
      <w:r w:rsidR="00EA0F0A">
        <w:t>OIB</w:t>
      </w:r>
      <w:proofErr w:type="spellEnd"/>
      <w:r w:rsidR="00EA0F0A">
        <w:t xml:space="preserve">: </w:t>
      </w:r>
      <w:proofErr w:type="spellStart"/>
      <w:r w:rsidR="00EA0F0A">
        <w:t>88236581009</w:t>
      </w:r>
      <w:proofErr w:type="spellEnd"/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proofErr w:type="spellStart"/>
      <w:r w:rsidR="00EA0F0A">
        <w:t>22</w:t>
      </w:r>
      <w:proofErr w:type="spellEnd"/>
      <w:r w:rsidR="004B6EA4">
        <w:t>. svibnja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g. </w:t>
      </w:r>
      <w:r w:rsidR="00FD2A0E">
        <w:t xml:space="preserve">dužnik dostavio potvrdu </w:t>
      </w:r>
      <w:r w:rsidR="00727640">
        <w:t>FIN</w:t>
      </w:r>
      <w:r w:rsidR="00FD2A0E">
        <w:t>E</w:t>
      </w:r>
      <w:r w:rsidR="00727640">
        <w:t xml:space="preserve"> </w:t>
      </w:r>
      <w:r w:rsidRPr="00727640">
        <w:t xml:space="preserve">od </w:t>
      </w:r>
      <w:proofErr w:type="spellStart"/>
      <w:r w:rsidR="00EA0F0A">
        <w:t>19</w:t>
      </w:r>
      <w:proofErr w:type="spellEnd"/>
      <w:r w:rsidR="004B6EA4">
        <w:t>. svibnja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4B6EA4" w:rsidP="00584F88" w:rsidR="004B6EA4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EA0F0A">
        <w:t>23</w:t>
      </w:r>
      <w:proofErr w:type="spellEnd"/>
      <w:r w:rsidR="004B6EA4">
        <w:t>. svibnja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4C7D16">
        <w:t>, v.r.</w:t>
      </w:r>
    </w:p>
    <w:p w:rsidRDefault="004B6EA4" w:rsidP="00584F88" w:rsidR="004B6EA4">
      <w:pPr>
        <w:jc w:val="both"/>
      </w:pPr>
    </w:p>
    <w:p w:rsidRDefault="004B6EA4" w:rsidP="00584F88" w:rsidR="004B6EA4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4B6EA4" w:rsidP="00281B41" w:rsidR="004B6EA4">
      <w:pPr>
        <w:ind w:firstLine="720"/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DB15B3">
        <w:t>predlagatelju</w:t>
      </w:r>
    </w:p>
    <w:p w:rsidRDefault="00727640" w:rsidR="008E59FA">
      <w:r>
        <w:t>- dužniku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6EA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09279D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EA0F0A">
      <w:t>215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proofErr w:type="spellStart"/>
    <w:r w:rsidR="00EA0F0A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279D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62C5D"/>
    <w:rsid w:val="00386A76"/>
    <w:rsid w:val="003B47F7"/>
    <w:rsid w:val="00494693"/>
    <w:rsid w:val="004B6EA4"/>
    <w:rsid w:val="004C7D16"/>
    <w:rsid w:val="004D1E0F"/>
    <w:rsid w:val="00532546"/>
    <w:rsid w:val="00584F88"/>
    <w:rsid w:val="005B34BA"/>
    <w:rsid w:val="005D2E08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A0F0A"/>
    <w:rsid w:val="00EE21F0"/>
    <w:rsid w:val="00EF64B0"/>
    <w:rsid w:val="00F06F78"/>
    <w:rsid w:val="00F13E67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79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79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79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79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79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79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79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79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RAŠKA DRAGA d.o.o. LABIN</izvorni_sadrzaj>
    <derivirana_varijabla naziv="DomainObject.Predmet.ProtustrankaFormated_1">  RAŠKA DRAGA d.o.o. LABIN</derivirana_varijabla>
  </DomainObject.Predmet.ProtustrankaFormated>
  <DomainObject.Predmet.ProtustrankaFormatedOIB>
    <izvorni_sadrzaj>  RAŠKA DRAGA d.o.o. LABIN, OIB 88236581009</izvorni_sadrzaj>
    <derivirana_varijabla naziv="DomainObject.Predmet.ProtustrankaFormatedOIB_1">  RAŠKA DRAGA d.o.o. LABIN, OIB 88236581009</derivirana_varijabla>
  </DomainObject.Predmet.ProtustrankaFormatedOIB>
  <DomainObject.Predmet.ProtustrankaFormatedWithAdress>
    <izvorni_sadrzaj> RAŠKA DRAGA d.o.o. LABIN, Ulica Sveta Katarina br. 2, 52220 Labin</izvorni_sadrzaj>
    <derivirana_varijabla naziv="DomainObject.Predmet.ProtustrankaFormatedWithAdress_1"> RAŠKA DRAGA d.o.o. LABIN, Ulica Sveta Katarina br. 2, 52220 Labin</derivirana_varijabla>
  </DomainObject.Predmet.ProtustrankaFormatedWithAdress>
  <DomainObject.Predmet.ProtustrankaFormatedWithAdressOIB>
    <izvorni_sadrzaj> RAŠKA DRAGA d.o.o. LABIN, OIB 88236581009, Ulica Sveta Katarina br. 2, 52220 Labin</izvorni_sadrzaj>
    <derivirana_varijabla naziv="DomainObject.Predmet.ProtustrankaFormatedWithAdressOIB_1"> RAŠKA DRAGA d.o.o. LABIN, OIB 88236581009, Ulica Sveta Katarina br. 2, 52220 Labin</derivirana_varijabla>
  </DomainObject.Predmet.ProtustrankaFormatedWithAdressOIB>
  <DomainObject.Predmet.ProtustrankaWithAdress>
    <izvorni_sadrzaj>RAŠKA DRAGA d.o.o. LABIN Ulica Sveta Katarina br. 2, 52220 Labin</izvorni_sadrzaj>
    <derivirana_varijabla naziv="DomainObject.Predmet.ProtustrankaWithAdress_1">RAŠKA DRAGA d.o.o. LABIN Ulica Sveta Katarina br. 2, 52220 Labin</derivirana_varijabla>
  </DomainObject.Predmet.ProtustrankaWithAdress>
  <DomainObject.Predmet.ProtustrankaWithAdressOIB>
    <izvorni_sadrzaj>RAŠKA DRAGA d.o.o. LABIN, OIB 88236581009, Ulica Sveta Katarina br. 2, 52220 Labin</izvorni_sadrzaj>
    <derivirana_varijabla naziv="DomainObject.Predmet.ProtustrankaWithAdressOIB_1">RAŠKA DRAGA d.o.o. LABIN, OIB 88236581009, Ulica Sveta Katarina br. 2, 52220 Labin</derivirana_varijabla>
  </DomainObject.Predmet.ProtustrankaWithAdressOIB>
  <DomainObject.Predmet.ProtustrankaNazivFormated>
    <izvorni_sadrzaj>RAŠKA DRAGA d.o.o. LABIN</izvorni_sadrzaj>
    <derivirana_varijabla naziv="DomainObject.Predmet.ProtustrankaNazivFormated_1">RAŠKA DRAGA d.o.o. LABIN</derivirana_varijabla>
  </DomainObject.Predmet.ProtustrankaNazivFormated>
  <DomainObject.Predmet.ProtustrankaNazivFormatedOIB>
    <izvorni_sadrzaj>RAŠKA DRAGA d.o.o. LABIN, OIB 88236581009</izvorni_sadrzaj>
    <derivirana_varijabla naziv="DomainObject.Predmet.ProtustrankaNazivFormatedOIB_1">RAŠKA DRAGA d.o.o. LABIN, OIB 88236581009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861325.76</izvorni_sadrzaj>
    <derivirana_varijabla naziv="DomainObject.Predmet.TrenutnaVrijednost_1">861325.76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RAŠKA DRAGA d.o.o. LABIN</item>
    </izvorni_sadrzaj>
    <derivirana_varijabla naziv="DomainObject.Predmet.ProtuStrankaListFormated_1">
      <item>RAŠKA DRAGA d.o.o. LABIN</item>
    </derivirana_varijabla>
  </DomainObject.Predmet.ProtuStrankaListFormated>
  <DomainObject.Predmet.ProtuStrankaListFormatedOIB>
    <izvorni_sadrzaj>
      <item>RAŠKA DRAGA d.o.o. LABIN, OIB 88236581009</item>
    </izvorni_sadrzaj>
    <derivirana_varijabla naziv="DomainObject.Predmet.ProtuStrankaListFormatedOIB_1">
      <item>RAŠKA DRAGA d.o.o. LABIN, OIB 88236581009</item>
    </derivirana_varijabla>
  </DomainObject.Predmet.ProtuStrankaListFormatedOIB>
  <DomainObject.Predmet.ProtuStrankaListFormatedWithAdress>
    <izvorni_sadrzaj>
      <item>RAŠKA DRAGA d.o.o. LABIN, Ulica Sveta Katarina br. 2, 52220 Labin</item>
    </izvorni_sadrzaj>
    <derivirana_varijabla naziv="DomainObject.Predmet.ProtuStrankaListFormatedWithAdress_1">
      <item>RAŠKA DRAGA d.o.o. LABIN, Ulica Sveta Katarina br. 2, 52220 Labin</item>
    </derivirana_varijabla>
  </DomainObject.Predmet.ProtuStrankaListFormatedWithAdress>
  <DomainObject.Predmet.ProtuStrankaListFormatedWithAdressOIB>
    <izvorni_sadrzaj>
      <item>RAŠKA DRAGA d.o.o. LABIN, OIB 88236581009, Ulica Sveta Katarina br. 2, 52220 Labin</item>
    </izvorni_sadrzaj>
    <derivirana_varijabla naziv="DomainObject.Predmet.ProtuStrankaListFormatedWithAdressOIB_1">
      <item>RAŠKA DRAGA d.o.o. LABIN, OIB 88236581009, Ulica Sveta Katarina br. 2, 52220 Labin</item>
    </derivirana_varijabla>
  </DomainObject.Predmet.ProtuStrankaListFormatedWithAdressOIB>
  <DomainObject.Predmet.ProtuStrankaListNazivFormated>
    <izvorni_sadrzaj>
      <item>RAŠKA DRAGA d.o.o. LABIN</item>
    </izvorni_sadrzaj>
    <derivirana_varijabla naziv="DomainObject.Predmet.ProtuStrankaListNazivFormated_1">
      <item>RAŠKA DRAGA d.o.o. LABIN</item>
    </derivirana_varijabla>
  </DomainObject.Predmet.ProtuStrankaListNazivFormated>
  <DomainObject.Predmet.ProtuStrankaListNazivFormatedOIB>
    <izvorni_sadrzaj>
      <item>RAŠKA DRAGA d.o.o. LABIN, OIB 88236581009</item>
    </izvorni_sadrzaj>
    <derivirana_varijabla naziv="DomainObject.Predmet.ProtuStrankaListNazivFormatedOIB_1">
      <item>RAŠKA DRAGA d.o.o. LABIN, OIB 88236581009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RAŠKA DRAGA d.o.o. LABIN</izvorni_sadrzaj>
    <derivirana_varijabla naziv="DomainObject.Predmet.ProtustrankaIDrugi_1">RAŠKA DRAGA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RAŠKA DRAGA d.o.o. LABIN, OIB 88236581009, Ulica Sveta Katarina br. 2, 52220 Labin</izvorni_sadrzaj>
    <derivirana_varijabla naziv="DomainObject.Predmet.ProtustrankaIDrugiAdressOIB_1">RAŠKA DRAGA d.o.o. LABIN, OIB 88236581009, Ulica Sveta Katarina br.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RAŠKA DRAGA d.o.o. LABIN</item>
    </izvorni_sadrzaj>
    <derivirana_varijabla naziv="DomainObject.Predmet.SudioniciListNaziv_1">
      <item>FINANCIJSKA AGENCIJA, RC RIJEKA, PODRUŽNICA PULA, PULA</item>
      <item>RAŠKA DRAGA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RAŠKA DRAGA d.o.o. LABIN, OIB 88236581009, Ulica Sveta Katarina br. 2,52220 Labin</item>
    </izvorni_sadrzaj>
    <derivirana_varijabla naziv="DomainObject.Predmet.SudioniciListAdressOIB_1">
      <item>FINANCIJSKA AGENCIJA, RC RIJEKA, PODRUŽNICA PULA, PULA, OIB 85821130368, Giardini 5,52100 Pula</item>
      <item>RAŠKA DRAGA d.o.o. LABIN, OIB 88236581009, Ulica Sveta Katarina br.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88236581009</item>
    </izvorni_sadrzaj>
    <derivirana_varijabla naziv="DomainObject.Predmet.SudioniciListNazivOIB_1">
      <item>, OIB 85821130368</item>
      <item>, OIB 88236581009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A2B05-AAF8-41F1-A91C-FBB139DE7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1401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2017-05-23T06:49:00Z</dcterms:created>
  <dc:creator>Damir Rabar</dc:creator>
  <cp:lastModifiedBy>Lorena Paris Aničić</cp:lastModifiedBy>
  <cp:lastPrinted>2017-05-23T06:52:00Z</cp:lastPrinted>
  <dcterms:modified xmlns:xsi="http://www.w3.org/2001/XMLSchema-instance" xsi:type="dcterms:W3CDTF">2017-05-23T10:11:00Z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